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5219" w14:paraId="d9f521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36ECC">
        <w:t>2874</w:t>
      </w:r>
      <w:r w:rsidRPr="00151FF0">
        <w:t>/1</w:t>
      </w:r>
      <w:r w:rsidR="00736ECC">
        <w:t>6</w:t>
      </w:r>
      <w:r w:rsidRPr="00151FF0">
        <w:t>-</w:t>
      </w:r>
      <w:r w:rsidR="00736ECC">
        <w:t>22</w:t>
      </w:r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E753F" w:rsidR="00C96DCA" w:rsidRPr="003E753F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B879C9" w:rsidR="00B879C9">
      <w:pPr>
        <w:jc w:val="center"/>
      </w:pPr>
    </w:p>
    <w:p w:rsidRDefault="00736ECC" w:rsidP="00736ECC" w:rsidR="00736ECC">
      <w:pPr>
        <w:ind w:firstLine="708"/>
        <w:jc w:val="both"/>
      </w:pPr>
      <w:r>
        <w:t>Trgovački sud u Osijeku, po sucu mr. sc. Tihomiru Kovačeviću, kao stečajnom sucu, u stečajnom postupku nad stečajnom masom iza</w:t>
      </w:r>
      <w:r w:rsidRPr="00E46200">
        <w:t xml:space="preserve"> </w:t>
      </w:r>
      <w:r w:rsidRPr="00355E8C">
        <w:rPr>
          <w:bCs/>
        </w:rPr>
        <w:t>stečajnog dužnika CONSILIUM d.o.o. za trgovinu i posredovanje u stečaju, Osijek, Ružina 27, MBS 030181521, OIB 42539169806</w:t>
      </w:r>
      <w:r>
        <w:rPr>
          <w:b/>
        </w:rPr>
        <w:t xml:space="preserve">, </w:t>
      </w:r>
      <w:r>
        <w:t xml:space="preserve">dana 9. ožujka 2017. </w:t>
      </w:r>
    </w:p>
    <w:p w:rsidRDefault="008D4802" w:rsidR="008D4802">
      <w:pPr>
        <w:jc w:val="both"/>
      </w:pP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B879C9" w:rsidP="00151FF0" w:rsidR="00B879C9"/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Stečajno</w:t>
      </w:r>
      <w:r w:rsidR="00736ECC">
        <w:t>j</w:t>
      </w:r>
      <w:r>
        <w:t xml:space="preserve"> upravitelj</w:t>
      </w:r>
      <w:r w:rsidR="00736ECC">
        <w:t>ici</w:t>
      </w:r>
      <w:r>
        <w:t xml:space="preserve"> </w:t>
      </w:r>
      <w:r w:rsidR="00736ECC">
        <w:t>Sanda Marinac, Požega, Kralja Krešimira 53</w:t>
      </w:r>
      <w:r w:rsidR="00736ECC" w:rsidRPr="00154E44">
        <w:t xml:space="preserve">, OIB </w:t>
      </w:r>
      <w:r w:rsidR="00736ECC">
        <w:t>01875522309</w:t>
      </w:r>
      <w:r>
        <w:t xml:space="preserve"> odobrava se bruto nagrada za rad za obnašanje dužnosti stečajnog upravitelja</w:t>
      </w:r>
      <w:r w:rsidR="00D37B76">
        <w:t>, a za naknadnu diobu,</w:t>
      </w:r>
      <w:r>
        <w:t xml:space="preserve"> u bruto iznosu od </w:t>
      </w:r>
      <w:r w:rsidR="00104EE0">
        <w:t>971,59</w:t>
      </w:r>
      <w:r>
        <w:t xml:space="preserve"> kn.</w:t>
      </w:r>
    </w:p>
    <w:p w:rsidRDefault="006611AE" w:rsidP="006611AE" w:rsidR="006611AE">
      <w:pPr>
        <w:pStyle w:val="Odlomakpopisa"/>
        <w:ind w:left="720"/>
        <w:jc w:val="both"/>
      </w:pPr>
    </w:p>
    <w:p w:rsidRDefault="006611AE" w:rsidP="006611AE" w:rsidR="006611AE">
      <w:pPr>
        <w:pStyle w:val="Odlomakpopisa"/>
        <w:numPr>
          <w:ilvl w:val="0"/>
          <w:numId w:val="5"/>
        </w:numPr>
        <w:jc w:val="both"/>
      </w:pPr>
      <w:r>
        <w:t xml:space="preserve">Dozvoljava se stečajnoj upraviteljici da nakon pravomoćnosti ovoga rješenja </w:t>
      </w:r>
      <w:r w:rsidR="00EA176F">
        <w:t xml:space="preserve">isplati </w:t>
      </w:r>
      <w:r>
        <w:t xml:space="preserve">iznos iz t. 1. </w:t>
      </w:r>
      <w:r w:rsidR="00EA176F">
        <w:t xml:space="preserve">izreke ovoga rješenja s </w:t>
      </w:r>
      <w:r>
        <w:t>žiro-račun</w:t>
      </w:r>
      <w:r w:rsidR="00EA176F">
        <w:t>a</w:t>
      </w:r>
      <w:r>
        <w:t xml:space="preserve"> stečajne </w:t>
      </w:r>
      <w:r w:rsidR="00EA176F">
        <w:t>mase stečajnog dužnika</w:t>
      </w:r>
      <w:r>
        <w:t>.</w:t>
      </w:r>
    </w:p>
    <w:p w:rsidRDefault="008863D3" w:rsidP="008863D3" w:rsidR="008863D3"/>
    <w:p w:rsidRDefault="008863D3" w:rsidP="008863D3" w:rsidR="008863D3"/>
    <w:p w:rsidRDefault="008863D3" w:rsidP="008863D3" w:rsidR="008863D3">
      <w:pPr>
        <w:jc w:val="center"/>
      </w:pPr>
      <w:r>
        <w:t>Obrazloženje</w:t>
      </w:r>
    </w:p>
    <w:p w:rsidRDefault="008863D3" w:rsidP="008863D3" w:rsidR="008863D3"/>
    <w:p w:rsidRDefault="008863D3" w:rsidP="008863D3" w:rsidR="008863D3"/>
    <w:p w:rsidRDefault="008863D3" w:rsidP="008863D3" w:rsidR="008863D3">
      <w:pPr>
        <w:ind w:firstLine="720"/>
        <w:jc w:val="both"/>
      </w:pPr>
      <w:r>
        <w:t>Rješenjem ovoga suda broj 4 St-</w:t>
      </w:r>
      <w:r w:rsidR="00C120C3">
        <w:t>1222</w:t>
      </w:r>
      <w:r>
        <w:t>/</w:t>
      </w:r>
      <w:r w:rsidR="00C120C3">
        <w:t>5-4</w:t>
      </w:r>
      <w:r>
        <w:t xml:space="preserve"> od </w:t>
      </w:r>
      <w:r w:rsidR="00C120C3">
        <w:t>4</w:t>
      </w:r>
      <w:r>
        <w:t>.</w:t>
      </w:r>
      <w:r w:rsidR="00C120C3">
        <w:t>03.</w:t>
      </w:r>
      <w:r>
        <w:t>201</w:t>
      </w:r>
      <w:r w:rsidR="00C120C3">
        <w:t>6</w:t>
      </w:r>
      <w:r>
        <w:t xml:space="preserve">. godine otvoren je </w:t>
      </w:r>
      <w:r w:rsidR="00C120C3">
        <w:t xml:space="preserve">i istovremeno zaključen </w:t>
      </w:r>
      <w:r>
        <w:t>stečajni postupak nad dužnikom.</w:t>
      </w:r>
    </w:p>
    <w:p w:rsidRDefault="008863D3" w:rsidP="008863D3" w:rsidR="008863D3">
      <w:pPr>
        <w:ind w:firstLine="720"/>
        <w:jc w:val="both"/>
      </w:pPr>
    </w:p>
    <w:p w:rsidRDefault="008863D3" w:rsidP="008863D3" w:rsidR="008863D3">
      <w:pPr>
        <w:ind w:firstLine="720"/>
        <w:jc w:val="both"/>
      </w:pPr>
      <w:r>
        <w:t xml:space="preserve">Radi naknadne diobe na prijedlog </w:t>
      </w:r>
      <w:r w:rsidR="00F216FC">
        <w:t>poslovne banke</w:t>
      </w:r>
      <w:r>
        <w:t xml:space="preserve"> određen je nastavak postupka nad stečajnom masom </w:t>
      </w:r>
      <w:r w:rsidR="00F216FC">
        <w:t xml:space="preserve">iza </w:t>
      </w:r>
      <w:r>
        <w:t xml:space="preserve">stečajnog dužnika </w:t>
      </w:r>
      <w:r w:rsidR="00F216FC" w:rsidRPr="00355E8C">
        <w:rPr>
          <w:bCs/>
        </w:rPr>
        <w:t>CONSILIUM d.o.o. za trgovinu i posredovanje u stečaju, Osijek, Ružina 27</w:t>
      </w:r>
      <w:r w:rsidR="00F216FC">
        <w:rPr>
          <w:bCs/>
        </w:rPr>
        <w:t xml:space="preserve"> </w:t>
      </w:r>
      <w:r>
        <w:t>rješenjem ovoga suda poslovnog broja 14 St-</w:t>
      </w:r>
      <w:r w:rsidR="00F216FC">
        <w:t>2874</w:t>
      </w:r>
      <w:r>
        <w:t>/1</w:t>
      </w:r>
      <w:r w:rsidR="00F216FC">
        <w:t>6</w:t>
      </w:r>
      <w:r>
        <w:t>-1</w:t>
      </w:r>
      <w:r w:rsidR="00F216FC">
        <w:t>4</w:t>
      </w:r>
      <w:r>
        <w:t xml:space="preserve"> od </w:t>
      </w:r>
      <w:r w:rsidR="00F216FC">
        <w:t>9</w:t>
      </w:r>
      <w:r>
        <w:t>.</w:t>
      </w:r>
      <w:r w:rsidR="00F216FC">
        <w:t>12</w:t>
      </w:r>
      <w:r>
        <w:t>.2016.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>Stečajn</w:t>
      </w:r>
      <w:r w:rsidR="00F216FC">
        <w:t>a</w:t>
      </w:r>
      <w:r>
        <w:t xml:space="preserve"> upravitelj</w:t>
      </w:r>
      <w:r w:rsidR="00F216FC">
        <w:t>ica</w:t>
      </w:r>
      <w:r>
        <w:t xml:space="preserve"> je svojim podneskom od 2</w:t>
      </w:r>
      <w:r w:rsidR="004D3A7C">
        <w:t>2</w:t>
      </w:r>
      <w:r>
        <w:t>.</w:t>
      </w:r>
      <w:r w:rsidR="004D3A7C">
        <w:t>02</w:t>
      </w:r>
      <w:r>
        <w:t>.201</w:t>
      </w:r>
      <w:r w:rsidR="004D3A7C">
        <w:t>7</w:t>
      </w:r>
      <w:r>
        <w:t xml:space="preserve">., a budući je naknadno </w:t>
      </w:r>
      <w:r w:rsidR="004D3A7C">
        <w:t>pronađena imovina u</w:t>
      </w:r>
      <w:r>
        <w:t xml:space="preserve"> iznos</w:t>
      </w:r>
      <w:r w:rsidR="004D3A7C">
        <w:t>u</w:t>
      </w:r>
      <w:r>
        <w:t xml:space="preserve"> od </w:t>
      </w:r>
      <w:r w:rsidR="004D3A7C">
        <w:t>6.072,41</w:t>
      </w:r>
      <w:r>
        <w:t xml:space="preserve"> kn koji će se isplatiti vjerovnicima</w:t>
      </w:r>
      <w:r w:rsidR="004D3A7C">
        <w:t xml:space="preserve"> uz prethodno namirenje troškova</w:t>
      </w:r>
      <w:r>
        <w:t>,  predloži</w:t>
      </w:r>
      <w:r w:rsidR="004D3A7C">
        <w:t>la</w:t>
      </w:r>
      <w:r>
        <w:t xml:space="preserve"> da </w:t>
      </w:r>
      <w:r w:rsidR="004D3A7C">
        <w:t>joj</w:t>
      </w:r>
      <w:r>
        <w:t xml:space="preserve"> se odredi nagrada.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>Uvidom u spis i dokumente u spisu utvrđeno je da je će se u ovom stečajnom postu</w:t>
      </w:r>
      <w:r w:rsidR="004D3A7C">
        <w:t>pku naknadnom diobom isplatiti</w:t>
      </w:r>
      <w:r>
        <w:t xml:space="preserve"> iznos od </w:t>
      </w:r>
      <w:r w:rsidR="004D3A7C">
        <w:t xml:space="preserve">6.072,41 </w:t>
      </w:r>
      <w:r>
        <w:t xml:space="preserve">kn. </w:t>
      </w:r>
    </w:p>
    <w:p w:rsidRDefault="008863D3" w:rsidP="008863D3" w:rsidR="008863D3">
      <w:pPr>
        <w:jc w:val="both"/>
      </w:pPr>
    </w:p>
    <w:p w:rsidRDefault="008863D3" w:rsidP="008863D3" w:rsidR="008863D3">
      <w:pPr>
        <w:pStyle w:val="t-9-8"/>
        <w:spacing w:afterAutospacing="false" w:after="0" w:beforeAutospacing="false" w:before="0"/>
        <w:ind w:firstLine="720"/>
        <w:jc w:val="both"/>
      </w:pPr>
      <w:r>
        <w:lastRenderedPageBreak/>
        <w:t>Člankom 13. Uredbe o kriterijima i načinu obračuna i plaćanja nagrade stečajnim upraviteljima (NN 105/15, dalje: Uredba) određeno je da ako se stečajni postupak nastavlja radi naknadne diobe, stečajnom upravitelju se nagrada određuje prema odredbama predmetne Uredbe, a osnovica za utvrđivanje nagrade je iznos koji će se naknadnom diobom isplatiti.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Temeljem odredbe 7., 15. i 16. Uredbe određena je bruto nagrada prema vrijednosti unovčene stečajne mase, odnosno  iznosa koji će se naknadnom diobom isplatiti, a to je u ovom slučaju iznos od  </w:t>
      </w:r>
      <w:r w:rsidR="008E3847" w:rsidRPr="008E3847">
        <w:t xml:space="preserve">6.072,41 </w:t>
      </w:r>
      <w:r>
        <w:t>kn, te kako za iznos do 100.000,00 kn nagrada iznosi 16%, to se stečajno</w:t>
      </w:r>
      <w:r w:rsidR="008E3847">
        <w:t>j</w:t>
      </w:r>
      <w:r>
        <w:t xml:space="preserve"> upravitelj</w:t>
      </w:r>
      <w:r w:rsidR="008E3847">
        <w:t>ici</w:t>
      </w:r>
      <w:r>
        <w:t xml:space="preserve"> određuje nagrada u iznosu od </w:t>
      </w:r>
      <w:r w:rsidR="008E3847">
        <w:t>971,59</w:t>
      </w:r>
      <w:r>
        <w:t xml:space="preserve"> kn bruto. </w:t>
      </w:r>
    </w:p>
    <w:p w:rsidRDefault="008863D3" w:rsidP="008863D3" w:rsidR="008863D3">
      <w:pPr>
        <w:ind w:firstLine="720"/>
        <w:jc w:val="both"/>
      </w:pPr>
    </w:p>
    <w:p w:rsidRDefault="008863D3" w:rsidP="00A704FA" w:rsidR="008863D3">
      <w:pPr>
        <w:ind w:firstLine="720"/>
        <w:jc w:val="both"/>
      </w:pPr>
      <w:r>
        <w:t xml:space="preserve">Slijedom navedenoga odlučeno je kao u izreci temeljem odredbe čl. 94. Stečajnog zakona (NN 71/15) i odredbe čl. 7., 15. i 16., a u vezi s čl. 13. Uredbe. </w:t>
      </w:r>
    </w:p>
    <w:p w:rsidRDefault="008863D3" w:rsidP="008863D3" w:rsidR="008863D3"/>
    <w:p w:rsidRDefault="00F14D32" w:rsidR="00F14D32">
      <w:pPr>
        <w:pStyle w:val="Tijeloteksta"/>
      </w:pPr>
    </w:p>
    <w:p w:rsidRDefault="00F14D32" w:rsidP="00FF5FCD" w:rsidR="00F14D32" w:rsidRPr="008D4802">
      <w:pPr>
        <w:pStyle w:val="Tijeloteksta"/>
        <w:jc w:val="center"/>
      </w:pPr>
      <w:r w:rsidRPr="008D4802">
        <w:t xml:space="preserve">U Osijeku </w:t>
      </w:r>
      <w:r w:rsidR="00757C97">
        <w:t>9</w:t>
      </w:r>
      <w:r w:rsidRPr="008D4802">
        <w:t xml:space="preserve">. </w:t>
      </w:r>
      <w:r w:rsidR="00757C97">
        <w:t>ožujk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757C9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EB70AD" w:rsidR="00EB70AD">
      <w:pPr>
        <w:pStyle w:val="Tijeloteksta"/>
      </w:pPr>
    </w:p>
    <w:p w:rsidRDefault="00EB70AD" w:rsidR="00EB70AD">
      <w:pPr>
        <w:pStyle w:val="Tijeloteksta"/>
      </w:pP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63D3" w:rsidP="008863D3" w:rsidR="008863D3">
      <w:pPr>
        <w:pStyle w:val="Tijeloteksta"/>
      </w:pPr>
    </w:p>
    <w:p w:rsidRDefault="00A704FA" w:rsidP="00A704FA" w:rsidR="00A704FA">
      <w:r>
        <w:t>D N A :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stečajn</w:t>
      </w:r>
      <w:r w:rsidR="00757C97">
        <w:t>a</w:t>
      </w:r>
      <w:r>
        <w:t xml:space="preserve"> upravitelj</w:t>
      </w:r>
      <w:r w:rsidR="00757C97">
        <w:t>ica</w:t>
      </w:r>
      <w:r w:rsidRPr="00A704FA">
        <w:t xml:space="preserve"> </w:t>
      </w:r>
      <w:r w:rsidR="00757C97">
        <w:t>Sanda Marinac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8863D3" w:rsidP="008863D3" w:rsidR="008863D3">
      <w:pPr>
        <w:pStyle w:val="Tijeloteksta"/>
      </w:pPr>
    </w:p>
    <w:sectPr w:rsidR="008863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3A9" w:rsidR="00DF13A9">
      <w:r>
        <w:separator/>
      </w:r>
    </w:p>
  </w:endnote>
  <w:endnote w:id="0" w:type="continuationSeparator">
    <w:p w:rsidRDefault="00DF13A9" w:rsidR="00DF1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3A9" w:rsidR="00DF13A9">
      <w:r>
        <w:separator/>
      </w:r>
    </w:p>
  </w:footnote>
  <w:footnote w:id="0" w:type="continuationSeparator">
    <w:p w:rsidRDefault="00DF13A9" w:rsidR="00DF1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2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36ECC" w:rsidRPr="00736ECC">
      <w:t>14 St-2874/16-22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259BA"/>
    <w:multiLevelType w:val="hybridMultilevel"/>
    <w:tmpl w:val="F588071A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1B0A0849"/>
    <w:multiLevelType w:val="hybridMultilevel"/>
    <w:tmpl w:val="2CECBD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020E"/>
    <w:rsid w:val="00024407"/>
    <w:rsid w:val="00031CCE"/>
    <w:rsid w:val="000462E0"/>
    <w:rsid w:val="0004674A"/>
    <w:rsid w:val="0009020F"/>
    <w:rsid w:val="000A5733"/>
    <w:rsid w:val="000B6885"/>
    <w:rsid w:val="000E01EA"/>
    <w:rsid w:val="000E417E"/>
    <w:rsid w:val="000E7A1B"/>
    <w:rsid w:val="000F7AD4"/>
    <w:rsid w:val="00104772"/>
    <w:rsid w:val="00104EE0"/>
    <w:rsid w:val="00115A76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1F6535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D3A7C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611AE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3DF7"/>
    <w:rsid w:val="00724A43"/>
    <w:rsid w:val="00725EE2"/>
    <w:rsid w:val="0072713B"/>
    <w:rsid w:val="007305FD"/>
    <w:rsid w:val="00736ECC"/>
    <w:rsid w:val="0074756B"/>
    <w:rsid w:val="007500C1"/>
    <w:rsid w:val="00757C97"/>
    <w:rsid w:val="0076398F"/>
    <w:rsid w:val="00766FD3"/>
    <w:rsid w:val="007747D7"/>
    <w:rsid w:val="007772A5"/>
    <w:rsid w:val="00777CC4"/>
    <w:rsid w:val="00782CEE"/>
    <w:rsid w:val="007B0F43"/>
    <w:rsid w:val="007B27A5"/>
    <w:rsid w:val="007B6DF7"/>
    <w:rsid w:val="007C7170"/>
    <w:rsid w:val="007E652C"/>
    <w:rsid w:val="007E7BDB"/>
    <w:rsid w:val="00813169"/>
    <w:rsid w:val="00816670"/>
    <w:rsid w:val="008270E5"/>
    <w:rsid w:val="00830343"/>
    <w:rsid w:val="00840E1C"/>
    <w:rsid w:val="008671C8"/>
    <w:rsid w:val="00875522"/>
    <w:rsid w:val="008756C6"/>
    <w:rsid w:val="00876DC3"/>
    <w:rsid w:val="00880934"/>
    <w:rsid w:val="008863D3"/>
    <w:rsid w:val="008A0FDC"/>
    <w:rsid w:val="008A55E4"/>
    <w:rsid w:val="008B2B42"/>
    <w:rsid w:val="008B4753"/>
    <w:rsid w:val="008B670B"/>
    <w:rsid w:val="008C164B"/>
    <w:rsid w:val="008D4802"/>
    <w:rsid w:val="008E3847"/>
    <w:rsid w:val="008F446A"/>
    <w:rsid w:val="008F4A0F"/>
    <w:rsid w:val="00912CA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15DFD"/>
    <w:rsid w:val="00A34E0A"/>
    <w:rsid w:val="00A57D3E"/>
    <w:rsid w:val="00A704FA"/>
    <w:rsid w:val="00A74469"/>
    <w:rsid w:val="00A90CA5"/>
    <w:rsid w:val="00A91489"/>
    <w:rsid w:val="00A924F5"/>
    <w:rsid w:val="00AB7DBC"/>
    <w:rsid w:val="00AE693D"/>
    <w:rsid w:val="00AF6D89"/>
    <w:rsid w:val="00B01AEB"/>
    <w:rsid w:val="00B03B3C"/>
    <w:rsid w:val="00B06771"/>
    <w:rsid w:val="00B41D7F"/>
    <w:rsid w:val="00B83C12"/>
    <w:rsid w:val="00B879C9"/>
    <w:rsid w:val="00BA301E"/>
    <w:rsid w:val="00BC5EF2"/>
    <w:rsid w:val="00BC69B4"/>
    <w:rsid w:val="00BD2D5E"/>
    <w:rsid w:val="00BD402C"/>
    <w:rsid w:val="00BE4AEB"/>
    <w:rsid w:val="00C120C3"/>
    <w:rsid w:val="00C17E69"/>
    <w:rsid w:val="00C20B4A"/>
    <w:rsid w:val="00C25670"/>
    <w:rsid w:val="00C773E3"/>
    <w:rsid w:val="00C81FF4"/>
    <w:rsid w:val="00C84F09"/>
    <w:rsid w:val="00C96DCA"/>
    <w:rsid w:val="00CA2B29"/>
    <w:rsid w:val="00CA6649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37B76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176F"/>
    <w:rsid w:val="00EA2144"/>
    <w:rsid w:val="00EB70AD"/>
    <w:rsid w:val="00F00D98"/>
    <w:rsid w:val="00F14D32"/>
    <w:rsid w:val="00F216FC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t-9-8" w:type="paragraph">
    <w:name w:val="t-9-8"/>
    <w:basedOn w:val="Normal"/>
    <w:rsid w:val="008863D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20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2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2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20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20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t-9-8" w:type="paragraph">
    <w:name w:val="t-9-8"/>
    <w:basedOn w:val="Normal"/>
    <w:rsid w:val="008863D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20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2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2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2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20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St-2874/2016</izvorni_sadrzaj>
    <derivirana_varijabla naziv="DomainObject.Predmet.OznakaBroj_1">St-2874/2016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d.o.o. za trgovinu i posredovanje</izvorni_sadrzaj>
    <derivirana_varijabla naziv="DomainObject.Predmet.ProtustrankaFormated_1">  CONSILIUM d.o.o. za trgovinu i posredovanje</derivirana_varijabla>
  </DomainObject.Predmet.ProtustrankaFormated>
  <DomainObject.Predmet.ProtustrankaFormatedOIB>
    <izvorni_sadrzaj>  CONSILIUM d.o.o. za trgovinu i posredovanje, OIB 41911687296</izvorni_sadrzaj>
    <derivirana_varijabla naziv="DomainObject.Predmet.ProtustrankaFormatedOIB_1">  CONSILIUM d.o.o. za trgovinu i posredovanje, OIB 41911687296</derivirana_varijabla>
  </DomainObject.Predmet.ProtustrankaFormatedOIB>
  <DomainObject.Predmet.ProtustrankaFormatedWithAdress>
    <izvorni_sadrzaj> CONSILIUM d.o.o. za trgovinu i posredovanje, Ružina 27, 31000 Osijek</izvorni_sadrzaj>
    <derivirana_varijabla naziv="DomainObject.Predmet.ProtustrankaFormatedWithAdress_1"> CONSILIUM d.o.o. za trgovinu i posredovanje, Ružina 27, 31000 Osijek</derivirana_varijabla>
  </DomainObject.Predmet.ProtustrankaFormatedWithAdress>
  <DomainObject.Predmet.ProtustrankaFormatedWithAdressOIB>
    <izvorni_sadrzaj> CONSILIUM d.o.o. za trgovinu i posredovanje, OIB 41911687296, Ružina 27, 31000 Osijek</izvorni_sadrzaj>
    <derivirana_varijabla naziv="DomainObject.Predmet.ProtustrankaFormatedWithAdressOIB_1"> CONSILIUM d.o.o. za trgovinu i posredovanje, OIB 41911687296, Ružina 27, 31000 Osijek</derivirana_varijabla>
  </DomainObject.Predmet.ProtustrankaFormatedWithAdressOIB>
  <DomainObject.Predmet.ProtustrankaWithAdress>
    <izvorni_sadrzaj>CONSILIUM d.o.o. za trgovinu i posredovanje Ružina 27, 31000 Osijek</izvorni_sadrzaj>
    <derivirana_varijabla naziv="DomainObject.Predmet.ProtustrankaWithAdress_1">CONSILIUM d.o.o. za trgovinu i posredovanje Ružina 27, 31000 Osijek</derivirana_varijabla>
  </DomainObject.Predmet.ProtustrankaWithAdress>
  <DomainObject.Predmet.ProtustrankaWithAdressOIB>
    <izvorni_sadrzaj>CONSILIUM d.o.o. za trgovinu i posredovanje, OIB 41911687296, Ružina 27, 31000 Osijek</izvorni_sadrzaj>
    <derivirana_varijabla naziv="DomainObject.Predmet.ProtustrankaWithAdressOIB_1">CONSILIUM d.o.o. za trgovinu i posredovanje, OIB 41911687296, Ružina 27, 31000 Osijek</derivirana_varijabla>
  </DomainObject.Predmet.ProtustrankaWithAdressOIB>
  <DomainObject.Predmet.ProtustrankaNazivFormated>
    <izvorni_sadrzaj>CONSILIUM d.o.o. za trgovinu i posredovanje</izvorni_sadrzaj>
    <derivirana_varijabla naziv="DomainObject.Predmet.ProtustrankaNazivFormated_1">CONSILIUM d.o.o. za trgovinu i posredovanje</derivirana_varijabla>
  </DomainObject.Predmet.ProtustrankaNazivFormated>
  <DomainObject.Predmet.ProtustrankaNazivFormatedOIB>
    <izvorni_sadrzaj>CONSILIUM d.o.o. za trgovinu i posredovanje, OIB 41911687296</izvorni_sadrzaj>
    <derivirana_varijabla naziv="DomainObject.Predmet.ProtustrankaNazivFormatedOIB_1">CONSILIUM d.o.o. za trgovinu i posredovanje, OIB 41911687296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</izvorni_sadrzaj>
    <derivirana_varijabla naziv="DomainObject.Predmet.StrankaFormated_1">  CROATIA BANKA, dioničko društvo</derivirana_varijabla>
  </DomainObject.Predmet.StrankaFormated>
  <DomainObject.Predmet.StrankaFormatedOIB>
    <izvorni_sadrzaj>  CROATIA BANKA, dioničko društvo, OIB 32247795989</izvorni_sadrzaj>
    <derivirana_varijabla naziv="DomainObject.Predmet.StrankaFormatedOIB_1">  CROATIA BANKA, dioničko društvo, OIB 32247795989</derivirana_varijabla>
  </DomainObject.Predmet.StrankaFormatedOIB>
  <DomainObject.Predmet.StrankaFormatedWithAdress>
    <izvorni_sadrzaj> CROATIA BANKA, dioničko društvo, Roberta Frangeša Mihanovića 9, 10000 Zagreb</izvorni_sadrzaj>
    <derivirana_varijabla naziv="DomainObject.Predmet.StrankaFormatedWithAdress_1"> CROATIA BANKA, dioničko društvo, Roberta Frangeša Mihanovića 9, 10000 Zagreb</derivirana_varijabla>
  </DomainObject.Predmet.StrankaFormatedWithAdress>
  <DomainObject.Predmet.StrankaFormatedWithAdressOIB>
    <izvorni_sadrzaj> CROATIA BANKA, dioničko društvo, OIB 32247795989, Roberta Frangeša Mihanovića 9, 10000 Zagreb</izvorni_sadrzaj>
    <derivirana_varijabla naziv="DomainObject.Predmet.StrankaFormatedWithAdressOIB_1"> CROATIA BANKA, dioničko društvo, OIB 32247795989, Roberta Frangeša Mihanovića 9, 10000 Zagreb</derivirana_varijabla>
  </DomainObject.Predmet.StrankaFormatedWithAdressOIB>
  <DomainObject.Predmet.StrankaWithAdress>
    <izvorni_sadrzaj>CROATIA BANKA, dioničko društvo Roberta Frangeša Mihanovića 9,10000 Zagreb</izvorni_sadrzaj>
    <derivirana_varijabla naziv="DomainObject.Predmet.StrankaWithAdress_1">CROATIA BANKA, dioničko društvo Roberta Frangeša Mihanovića 9,10000 Zagreb</derivirana_varijabla>
  </DomainObject.Predmet.StrankaWithAdress>
  <DomainObject.Predmet.StrankaWithAdressOIB>
    <izvorni_sadrzaj>CROATIA BANKA, dioničko društvo, OIB 32247795989, Roberta Frangeša Mihanovića 9,10000 Zagreb</izvorni_sadrzaj>
    <derivirana_varijabla naziv="DomainObject.Predmet.StrankaWithAdressOIB_1">CROATIA BANKA, dioničko društvo, OIB 32247795989, Roberta Frangeša Mihanovića 9,10000 Zagreb</derivirana_varijabla>
  </DomainObject.Predmet.StrankaWithAdressOIB>
  <DomainObject.Predmet.StrankaNazivFormated>
    <izvorni_sadrzaj>CROATIA BANKA, dioničko društvo</izvorni_sadrzaj>
    <derivirana_varijabla naziv="DomainObject.Predmet.StrankaNazivFormated_1">CROATIA BANKA, dioničko društvo</derivirana_varijabla>
  </DomainObject.Predmet.StrankaNazivFormated>
  <DomainObject.Predmet.StrankaNazivFormatedOIB>
    <izvorni_sadrzaj>CROATIA BANKA, dioničko društvo, OIB 32247795989</izvorni_sadrzaj>
    <derivirana_varijabla naziv="DomainObject.Predmet.StrankaNazivFormatedOIB_1">CROATIA BANKA, dioničko društvo, OIB 32247795989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CROATIA BANKA, dioničko društvo</item>
    </izvorni_sadrzaj>
    <derivirana_varijabla naziv="DomainObject.Predmet.StrankaListFormated_1">
      <item>CROATIA BANKA, dioničko društvo</item>
    </derivirana_varijabla>
  </DomainObject.Predmet.StrankaListFormated>
  <DomainObject.Predmet.StrankaListFormatedOIB>
    <izvorni_sadrzaj>
      <item>CROATIA BANKA, dioničko društvo, OIB 32247795989</item>
    </izvorni_sadrzaj>
    <derivirana_varijabla naziv="DomainObject.Predmet.StrankaListFormatedOIB_1">
      <item>CROATIA BANKA, dioničko društvo, OIB 32247795989</item>
    </derivirana_varijabla>
  </DomainObject.Predmet.StrankaListFormatedOIB>
  <DomainObject.Predmet.StrankaListFormatedWithAdress>
    <izvorni_sadrzaj>
      <item>CROATIA BANKA, dioničko društvo, Roberta Frangeša Mihanovića 9, 10000 Zagreb</item>
    </izvorni_sadrzaj>
    <derivirana_varijabla naziv="DomainObject.Predmet.StrankaListFormatedWithAdress_1">
      <item>CROATIA BANKA, dioničko društvo, Roberta Frangeša Mihanovića 9, 10000 Zagreb</item>
    </derivirana_varijabla>
  </DomainObject.Predmet.StrankaListFormatedWithAdress>
  <DomainObject.Predmet.StrankaListFormatedWithAdressOIB>
    <izvorni_sadrzaj>
      <item>CROATIA BANKA, dioničko društvo, OIB 32247795989, Roberta Frangeša Mihanovića 9, 10000 Zagreb</item>
    </izvorni_sadrzaj>
    <derivirana_varijabla naziv="DomainObject.Predmet.StrankaListFormatedWithAdressOIB_1"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CROATIA BANKA, dioničko društvo</item>
    </izvorni_sadrzaj>
    <derivirana_varijabla naziv="DomainObject.Predmet.StrankaListNazivFormated_1">
      <item>CROATIA BANKA, dioničko društvo</item>
    </derivirana_varijabla>
  </DomainObject.Predmet.StrankaListNazivFormated>
  <DomainObject.Predmet.StrankaListNazivFormatedOIB>
    <izvorni_sadrzaj>
      <item>CROATIA BANKA, dioničko društvo, OIB 32247795989</item>
    </izvorni_sadrzaj>
    <derivirana_varijabla naziv="DomainObject.Predmet.StrankaListNazivFormatedOIB_1">
      <item>CROATIA BANKA, dioničko društvo, OIB 32247795989</item>
    </derivirana_varijabla>
  </DomainObject.Predmet.StrankaListNazivFormatedOIB>
  <DomainObject.Predmet.ProtuStrankaListFormated>
    <izvorni_sadrzaj>
      <item>CONSILIUM d.o.o. za trgovinu i posredovanje</item>
    </izvorni_sadrzaj>
    <derivirana_varijabla naziv="DomainObject.Predmet.ProtuStrankaListFormated_1">
      <item>CONSILIUM d.o.o. za trgovinu i posredovanje</item>
    </derivirana_varijabla>
  </DomainObject.Predmet.ProtuStrankaListFormated>
  <DomainObject.Predmet.ProtuStrankaListFormatedOIB>
    <izvorni_sadrzaj>
      <item>CONSILIUM d.o.o. za trgovinu i posredovanje, OIB 41911687296</item>
    </izvorni_sadrzaj>
    <derivirana_varijabla naziv="DomainObject.Predmet.ProtuStrankaListFormatedOIB_1">
      <item>CONSILIUM d.o.o. za trgovinu i posredovanje, OIB 41911687296</item>
    </derivirana_varijabla>
  </DomainObject.Predmet.ProtuStrankaListFormatedOIB>
  <DomainObject.Predmet.ProtuStrankaListFormatedWithAdress>
    <izvorni_sadrzaj>
      <item>CONSILIUM d.o.o. za trgovinu i posredovanje, Ružina 27, 31000 Osijek</item>
    </izvorni_sadrzaj>
    <derivirana_varijabla naziv="DomainObject.Predmet.ProtuStrankaListFormatedWithAdress_1">
      <item>CONSILIUM d.o.o. za trgovinu i posredovanje, Ružina 27, 31000 Osijek</item>
    </derivirana_varijabla>
  </DomainObject.Predmet.ProtuStrankaListFormatedWithAdress>
  <DomainObject.Predmet.ProtuStrankaListFormatedWithAdressOIB>
    <izvorni_sadrzaj>
      <item>CONSILIUM d.o.o. za trgovinu i posredovanje, OIB 41911687296, Ružina 27, 31000 Osijek</item>
    </izvorni_sadrzaj>
    <derivirana_varijabla naziv="DomainObject.Predmet.ProtuStrankaListFormatedWithAdressOIB_1">
      <item>CONSILIUM d.o.o. za trgovinu i posredovanje, OIB 41911687296, Ružina 27, 31000 Osijek</item>
    </derivirana_varijabla>
  </DomainObject.Predmet.ProtuStrankaListFormatedWithAdressOIB>
  <DomainObject.Predmet.ProtuStrankaListNazivFormated>
    <izvorni_sadrzaj>
      <item>CONSILIUM d.o.o. za trgovinu i posredovanje</item>
    </izvorni_sadrzaj>
    <derivirana_varijabla naziv="DomainObject.Predmet.ProtuStrankaListNazivFormated_1">
      <item>CONSILIUM d.o.o. za trgovinu i posredovanje</item>
    </derivirana_varijabla>
  </DomainObject.Predmet.ProtuStrankaListNazivFormated>
  <DomainObject.Predmet.ProtuStrankaListNazivFormatedOIB>
    <izvorni_sadrzaj>
      <item>CONSILIUM d.o.o. za trgovinu i posredovanje, OIB 41911687296</item>
    </izvorni_sadrzaj>
    <derivirana_varijabla naziv="DomainObject.Predmet.ProtuStrankaListNazivFormatedOIB_1">
      <item>CONSILIUM d.o.o. za trgovinu i posredovanje, OIB 41911687296</item>
    </derivirana_varijabla>
  </DomainObject.Predmet.ProtuStrankaListNazivFormatedOIB>
  <DomainObject.Predmet.OstaliListFormated>
    <izvorni_sadrzaj>
      <item>Sanda Marinac</item>
      <item>ŽDO GUO Osijek</item>
    </izvorni_sadrzaj>
    <derivirana_varijabla naziv="DomainObject.Predmet.OstaliListFormated_1">
      <item>Sanda Marinac</item>
      <item>ŽDO GUO Osijek</item>
    </derivirana_varijabla>
  </DomainObject.Predmet.OstaliListFormated>
  <DomainObject.Predmet.OstaliListFormatedOIB>
    <izvorni_sadrzaj>
      <item>Sanda Marinac, OIB 01875522309</item>
      <item>ŽDO GUO Osijek</item>
    </izvorni_sadrzaj>
    <derivirana_varijabla naziv="DomainObject.Predmet.OstaliListFormatedOIB_1">
      <item>Sanda Marinac, OIB 01875522309</item>
      <item>ŽDO GUO Osijek</item>
    </derivirana_varijabla>
  </DomainObject.Predmet.OstaliListFormatedOIB>
  <DomainObject.Predmet.OstaliListFormatedWithAdress>
    <izvorni_sadrzaj>
      <item>Sanda Marinac, Kralja Krešimira 53, 34000 Požega</item>
      <item>ŽDO GUO Osijek</item>
    </izvorni_sadrzaj>
    <derivirana_varijabla naziv="DomainObject.Predmet.OstaliListFormatedWithAdress_1">
      <item>Sanda Marinac, Kralja Krešimira 53, 34000 Požega</item>
      <item>ŽDO GUO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GUO Osijek</item>
    </izvorni_sadrzaj>
    <derivirana_varijabla naziv="DomainObject.Predmet.OstaliListFormatedWithAdressOIB_1">
      <item>Sanda Marinac, OIB 01875522309, Kralja Krešimira 53, 34000 Požega</item>
      <item>ŽDO GUO Osijek</item>
    </derivirana_varijabla>
  </DomainObject.Predmet.OstaliListFormatedWithAdressOIB>
  <DomainObject.Predmet.OstaliListNazivFormated>
    <izvorni_sadrzaj>
      <item>Sanda Marinac</item>
      <item>ŽDO GUO Osijek</item>
    </izvorni_sadrzaj>
    <derivirana_varijabla naziv="DomainObject.Predmet.OstaliListNazivFormated_1">
      <item>Sanda Marinac</item>
      <item>ŽDO GUO Osijek</item>
    </derivirana_varijabla>
  </DomainObject.Predmet.OstaliListNazivFormated>
  <DomainObject.Predmet.OstaliListNazivFormatedOIB>
    <izvorni_sadrzaj>
      <item>Sanda Marinac, OIB 01875522309</item>
      <item>ŽDO GUO Osijek</item>
    </izvorni_sadrzaj>
    <derivirana_varijabla naziv="DomainObject.Predmet.OstaliListNazivFormatedOIB_1">
      <item>Sanda Marinac, OIB 01875522309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</izvorni_sadrzaj>
    <derivirana_varijabla naziv="DomainObject.Predmet.StrankaIDrugi_1">CROATIA BANKA, dioničko društvo</derivirana_varijabla>
  </DomainObject.Predmet.StrankaIDrugi>
  <DomainObject.Predmet.ProtustrankaIDrugi>
    <izvorni_sadrzaj>CONSILIUM d.o.o. za trgovinu i posredovanje</izvorni_sadrzaj>
    <derivirana_varijabla naziv="DomainObject.Predmet.ProtustrankaIDrugi_1">CONSILIUM d.o.o. za trgovinu i posredovanje</derivirana_varijabla>
  </DomainObject.Predmet.ProtustrankaIDrugi>
  <DomainObject.Predmet.StrankaIDrugiAdressOIB>
    <izvorni_sadrzaj>CROATIA BANKA, dioničko društvo, OIB 32247795989, Roberta Frangeša Mihanovića 9, 10000 Zagreb</izvorni_sadrzaj>
    <derivirana_varijabla naziv="DomainObject.Predmet.StrankaIDrugiAdressOIB_1">CROATIA BANKA, dioničko društvo, OIB 32247795989, Roberta Frangeša Mihanovića 9, 10000 Zagreb</derivirana_varijabla>
  </DomainObject.Predmet.StrankaIDrugiAdressOIB>
  <DomainObject.Predmet.ProtustrankaIDrugiAdressOIB>
    <izvorni_sadrzaj>CONSILIUM d.o.o. za trgovinu i posredovanje, OIB 41911687296, Ružina 27, 31000 Osijek</izvorni_sadrzaj>
    <derivirana_varijabla naziv="DomainObject.Predmet.ProtustrankaIDrugiAdressOIB_1">CONSILIUM d.o.o. za trgovinu i posredovanje, OIB 41911687296, Ružina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trgovinu i posredovanje</item>
      <item>CROATIA BANKA, dioničko društvo</item>
      <item>Sanda Marinac</item>
      <item>ŽDO GUO Osijek</item>
    </izvorni_sadrzaj>
    <derivirana_varijabla naziv="DomainObject.Predmet.SudioniciListNaziv_1">
      <item>CONSILIUM d.o.o. za trgovinu i posredovanje</item>
      <item>CROATIA BANKA, dioničko društvo</item>
      <item>Sanda Marinac</item>
      <item>ŽDO GUO Osijek</item>
    </derivirana_varijabla>
  </DomainObject.Predmet.SudioniciListNaziv>
  <DomainObject.Predmet.SudioniciListAdressOIB>
    <izvorni_sadrzaj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izvorni_sadrzaj>
    <derivirana_varijabla naziv="DomainObject.Predmet.SudioniciListAdressOIB_1">
      <item>CONSILIUM d.o.o. za trgovinu i posredovanje, OIB 41911687296, Ružina 27,31000 Osijek</item>
      <item>CROATIA BANKA, dioničko društvo, OIB 32247795989, Roberta Frangeša Mihanovića 9,10000 Zagreb</item>
      <item>Sanda Marinac, OIB 01875522309, Kralja Krešimira 53,34000 Požega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41911687296</item>
      <item>, OIB 32247795989</item>
      <item>, OIB 01875522309</item>
      <item>, OIB null</item>
    </izvorni_sadrzaj>
    <derivirana_varijabla naziv="DomainObject.Predmet.SudioniciListNazivOIB_1">
      <item>, OIB 41911687296</item>
      <item>, OIB 32247795989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2316</properties:Characters>
  <properties:Lines>72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2016-10-31T10:59:00Z</dcterms:created>
  <dc:creator>banka</dc:creator>
  <cp:lastModifiedBy>Elizabeta Đeke</cp:lastModifiedBy>
  <cp:lastPrinted>2017-03-09T12:39:00Z</cp:lastPrinted>
  <dcterms:modified xmlns:xsi="http://www.w3.org/2001/XMLSchema-instance" xsi:type="dcterms:W3CDTF">2017-03-09T12:45:00Z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