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5575" w14:paraId="7805575" w:rsidRDefault="00222DFC" w:rsidP="00222DFC" w:rsidR="00222DFC">
      <w:pPr>
        <w:jc w:val="right"/>
        <w15:collapsed w:val="false"/>
      </w:pPr>
      <w:r w:rsidRPr="00611CA8">
        <w:t>Broj: 6 St-</w:t>
      </w:r>
      <w:r w:rsidR="007625B4">
        <w:t>45/15-170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7625B4">
        <w:t>24. svibnja</w:t>
      </w:r>
      <w:r w:rsidR="0089554B">
        <w:t xml:space="preserve"> 2017.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 xml:space="preserve">z a k </w:t>
      </w:r>
      <w:proofErr w:type="spellStart"/>
      <w:r w:rsidRPr="00B0136A">
        <w:t>lj</w:t>
      </w:r>
      <w:proofErr w:type="spellEnd"/>
      <w:r w:rsidRPr="00B0136A">
        <w:t xml:space="preserve">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7625B4">
        <w:t>druga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>
      <w:pPr>
        <w:ind w:firstLine="708"/>
      </w:pPr>
    </w:p>
    <w:p w:rsidRDefault="00B0136A" w:rsidP="00B0136A" w:rsidR="0089554B">
      <w:pPr>
        <w:pStyle w:val="Odlomakpopisa"/>
        <w:numPr>
          <w:ilvl w:val="0"/>
          <w:numId w:val="15"/>
        </w:numPr>
      </w:pPr>
      <w:r>
        <w:rPr>
          <w:b/>
        </w:rPr>
        <w:t>po početnoj cijeni od 11.951.960,00 kn.</w:t>
      </w:r>
    </w:p>
    <w:p w:rsidRDefault="00B0136A" w:rsidP="0089554B" w:rsidR="00B0136A">
      <w: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7625B4">
        <w:rPr>
          <w:b/>
        </w:rPr>
        <w:t>3. srpnja</w:t>
      </w:r>
      <w:r w:rsidR="005214F8">
        <w:rPr>
          <w:b/>
        </w:rPr>
        <w:t xml:space="preserve"> 201</w:t>
      </w:r>
      <w:r w:rsidR="0089554B">
        <w:rPr>
          <w:b/>
        </w:rPr>
        <w:t>7</w:t>
      </w:r>
      <w:r w:rsidR="005214F8">
        <w:rPr>
          <w:b/>
        </w:rPr>
        <w:t>. g.</w:t>
      </w:r>
      <w:r w:rsidR="007C34A7" w:rsidRPr="00F60AC7">
        <w:rPr>
          <w:b/>
        </w:rPr>
        <w:t xml:space="preserve"> u </w:t>
      </w:r>
      <w:r w:rsidR="0089554B">
        <w:rPr>
          <w:b/>
        </w:rPr>
        <w:t>10,</w:t>
      </w:r>
      <w:r w:rsidR="007625B4">
        <w:rPr>
          <w:b/>
        </w:rPr>
        <w:t>30</w:t>
      </w:r>
      <w:r w:rsidR="007C34A7" w:rsidRPr="00F60AC7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7625B4">
        <w:t>45/15-170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7625B4">
        <w:rPr>
          <w:b/>
        </w:rPr>
        <w:t>24. svibnja</w:t>
      </w:r>
      <w:r w:rsidR="00B0136A">
        <w:rPr>
          <w:b/>
        </w:rPr>
        <w:t xml:space="preserve"> 2017.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7625B4">
        <w:rPr>
          <w:lang w:eastAsia="hr-HR"/>
        </w:rPr>
        <w:t>3.7.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33B" w:rsidP="000B2B4C" w:rsidR="00EF033B">
      <w:r>
        <w:separator/>
      </w:r>
    </w:p>
  </w:endnote>
  <w:endnote w:id="0" w:type="continuationSeparator">
    <w:p w:rsidRDefault="00EF033B" w:rsidP="000B2B4C" w:rsidR="00EF0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33B" w:rsidP="000B2B4C" w:rsidR="00EF033B">
      <w:r>
        <w:separator/>
      </w:r>
    </w:p>
  </w:footnote>
  <w:footnote w:id="0" w:type="continuationSeparator">
    <w:p w:rsidRDefault="00EF033B" w:rsidP="000B2B4C" w:rsidR="00EF0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4C0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0F67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52BA1"/>
    <w:rsid w:val="00360085"/>
    <w:rsid w:val="00387FF0"/>
    <w:rsid w:val="003A4DFF"/>
    <w:rsid w:val="003D45F7"/>
    <w:rsid w:val="00410252"/>
    <w:rsid w:val="00491F3B"/>
    <w:rsid w:val="00495894"/>
    <w:rsid w:val="005214F8"/>
    <w:rsid w:val="005840AC"/>
    <w:rsid w:val="00632A0A"/>
    <w:rsid w:val="00715EB1"/>
    <w:rsid w:val="007625B4"/>
    <w:rsid w:val="007C34A7"/>
    <w:rsid w:val="007E5FB8"/>
    <w:rsid w:val="00847ED2"/>
    <w:rsid w:val="008946D0"/>
    <w:rsid w:val="0089554B"/>
    <w:rsid w:val="009014E8"/>
    <w:rsid w:val="00915D9B"/>
    <w:rsid w:val="0092408C"/>
    <w:rsid w:val="00931584"/>
    <w:rsid w:val="0096699F"/>
    <w:rsid w:val="009C140D"/>
    <w:rsid w:val="009C17D8"/>
    <w:rsid w:val="009E56A6"/>
    <w:rsid w:val="00A157CD"/>
    <w:rsid w:val="00A15BB7"/>
    <w:rsid w:val="00A32BCD"/>
    <w:rsid w:val="00AD5F90"/>
    <w:rsid w:val="00B0136A"/>
    <w:rsid w:val="00B070EF"/>
    <w:rsid w:val="00B434B7"/>
    <w:rsid w:val="00B75470"/>
    <w:rsid w:val="00BA614D"/>
    <w:rsid w:val="00BF0D07"/>
    <w:rsid w:val="00CA3524"/>
    <w:rsid w:val="00D0646F"/>
    <w:rsid w:val="00D403E1"/>
    <w:rsid w:val="00D554C0"/>
    <w:rsid w:val="00D9154B"/>
    <w:rsid w:val="00D94E25"/>
    <w:rsid w:val="00DE6FCB"/>
    <w:rsid w:val="00EB36F7"/>
    <w:rsid w:val="00EF033B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4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5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4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5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702</properties:Words>
  <properties:Characters>3691</properties:Characters>
  <properties:Lines>156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2017-05-24T11:12:00Z</dcterms:created>
  <dc:creator>XXYY</dc:creator>
  <cp:lastModifiedBy>Danijela Sekulić</cp:lastModifiedBy>
  <cp:lastPrinted>2017-05-24T11:11:00Z</cp:lastPrinted>
  <dcterms:modified xmlns:xsi="http://www.w3.org/2001/XMLSchema-instance" xsi:type="dcterms:W3CDTF">2017-05-24T11:18:00Z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