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5a86" w14:paraId="4c75a8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0A36C8" w:rsidRPr="00826B0E">
        <w:rPr>
          <w:lang w:val="hr-HR"/>
        </w:rPr>
        <w:t>GEODETSKI MJERAČ d.o.o., Stari Grad, Ulica Ivice Stipišića 2, OIB: 33830207078,  MBS: 060215861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0A36C8" w:rsidRPr="00826B0E">
        <w:rPr>
          <w:lang w:val="hr-HR"/>
        </w:rPr>
        <w:t>GEODETSKI MJERAČ d.o.o., Stari Grad, Ulica Ivice Stipišića 2, OIB: 33830207078,  MBS: 060215861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E901BB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E901BB">
        <w:rPr>
          <w:lang w:val="hr-HR"/>
        </w:rPr>
        <w:t>Dinka Trumbić, Split, Lovretska 10, OIB: 43468134790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0A36C8" w:rsidRPr="00826B0E">
        <w:rPr>
          <w:lang w:val="hr-HR"/>
        </w:rPr>
        <w:t>GEODETSKI MJERAČ d.o.o., Stari Grad, Ulica Ivice Stipišića 2, OIB: 33830207078,  MBS: 060215861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5664F">
        <w:rPr>
          <w:lang w:val="hr-HR"/>
        </w:rPr>
        <w:t>2</w:t>
      </w:r>
      <w:r w:rsidR="006E5F24">
        <w:rPr>
          <w:lang w:val="hr-HR"/>
        </w:rPr>
        <w:t>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0A36C8" w:rsidRPr="00826B0E">
        <w:rPr>
          <w:lang w:val="hr-HR"/>
        </w:rPr>
        <w:t>GEODETSKI MJERAČ d.o.o., Stari Grad, Ulica Ivice Stipišića 2, OIB: 33830207078,  MBS: 060215861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E5F24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6E5F24">
        <w:rPr>
          <w:lang w:val="hr-HR"/>
        </w:rPr>
        <w:t>rujna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A36C8" w:rsidRPr="00826B0E">
        <w:rPr>
          <w:lang w:val="hr-HR"/>
        </w:rPr>
        <w:t xml:space="preserve">411 </w:t>
      </w:r>
      <w:r w:rsidR="00170B5C" w:rsidRPr="004B4F6C">
        <w:rPr>
          <w:lang w:val="hr-HR"/>
        </w:rPr>
        <w:t xml:space="preserve">dana, u ukupnom iznosu od </w:t>
      </w:r>
      <w:r w:rsidR="000A36C8" w:rsidRPr="00826B0E">
        <w:rPr>
          <w:lang w:val="hr-HR"/>
        </w:rPr>
        <w:t>996,65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E5F24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3231C6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AF7AD1" w:rsidP="0075245C" w:rsidR="00AF7AD1" w:rsidRPr="001E0105"/>
    <w:p w:rsidRDefault="006E5F24" w:rsidP="00F31929" w:rsidR="006E5F2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029C" w:rsidRPr="00D5029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A36C8">
      <w:t>2286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A36C8">
      <w:t>2286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D4A"/>
    <w:rsid w:val="00D42D19"/>
    <w:rsid w:val="00D4418F"/>
    <w:rsid w:val="00D442B4"/>
    <w:rsid w:val="00D47B51"/>
    <w:rsid w:val="00D5029C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901BB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02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02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02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02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02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02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St-2286/2015</izvorni_sadrzaj>
    <derivirana_varijabla naziv="DomainObject.Predmet.OznakaBroj_1">St-2286/2015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GEODETSKI MJERAČ d.o.o. za geodetske poslove</izvorni_sadrzaj>
    <derivirana_varijabla naziv="DomainObject.Predmet.ProtustrankaFormated_1">  GEODETSKI MJERAČ d.o.o. za geodetske poslove</derivirana_varijabla>
  </DomainObject.Predmet.ProtustrankaFormated>
  <DomainObject.Predmet.ProtustrankaFormatedOIB>
    <izvorni_sadrzaj>  GEODETSKI MJERAČ d.o.o. za geodetske poslove, OIB 33830207078</izvorni_sadrzaj>
    <derivirana_varijabla naziv="DomainObject.Predmet.ProtustrankaFormatedOIB_1">  GEODETSKI MJERAČ d.o.o. za geodetske poslove, OIB 33830207078</derivirana_varijabla>
  </DomainObject.Predmet.ProtustrankaFormatedOIB>
  <DomainObject.Predmet.ProtustrankaFormatedWithAdress>
    <izvorni_sadrzaj> GEODETSKI MJERAČ d.o.o. za geodetske poslove, Ulica Ivice Stipišića 2, 21460 Stari Grad</izvorni_sadrzaj>
    <derivirana_varijabla naziv="DomainObject.Predmet.ProtustrankaFormatedWithAdress_1"> GEODETSKI MJERAČ d.o.o. za geodetske poslove, Ulica Ivice Stipišića 2, 21460 Stari Grad</derivirana_varijabla>
  </DomainObject.Predmet.ProtustrankaFormatedWithAdress>
  <DomainObject.Predmet.ProtustrankaFormatedWithAdressOIB>
    <izvorni_sadrzaj> GEODETSKI MJERAČ d.o.o. za geodetske poslove, OIB 33830207078, Ulica Ivice Stipišića 2, 21460 Stari Grad</izvorni_sadrzaj>
    <derivirana_varijabla naziv="DomainObject.Predmet.ProtustrankaFormatedWithAdressOIB_1"> GEODETSKI MJERAČ d.o.o. za geodetske poslove, OIB 33830207078, Ulica Ivice Stipišića 2, 21460 Stari Grad</derivirana_varijabla>
  </DomainObject.Predmet.ProtustrankaFormatedWithAdressOIB>
  <DomainObject.Predmet.ProtustrankaWithAdress>
    <izvorni_sadrzaj>GEODETSKI MJERAČ d.o.o. za geodetske poslove Ulica Ivice Stipišića 2, 21460 Stari Grad</izvorni_sadrzaj>
    <derivirana_varijabla naziv="DomainObject.Predmet.ProtustrankaWithAdress_1">GEODETSKI MJERAČ d.o.o. za geodetske poslove Ulica Ivice Stipišića 2, 21460 Stari Grad</derivirana_varijabla>
  </DomainObject.Predmet.ProtustrankaWithAdress>
  <DomainObject.Predmet.ProtustrankaWithAdressOIB>
    <izvorni_sadrzaj>GEODETSKI MJERAČ d.o.o. za geodetske poslove, OIB 33830207078, Ulica Ivice Stipišića 2, 21460 Stari Grad</izvorni_sadrzaj>
    <derivirana_varijabla naziv="DomainObject.Predmet.ProtustrankaWithAdressOIB_1">GEODETSKI MJERAČ d.o.o. za geodetske poslove, OIB 33830207078, Ulica Ivice Stipišića 2, 21460 Stari Grad</derivirana_varijabla>
  </DomainObject.Predmet.ProtustrankaWithAdressOIB>
  <DomainObject.Predmet.ProtustrankaNazivFormated>
    <izvorni_sadrzaj>GEODETSKI MJERAČ d.o.o. za geodetske poslove</izvorni_sadrzaj>
    <derivirana_varijabla naziv="DomainObject.Predmet.ProtustrankaNazivFormated_1">GEODETSKI MJERAČ d.o.o. za geodetske poslove</derivirana_varijabla>
  </DomainObject.Predmet.ProtustrankaNazivFormated>
  <DomainObject.Predmet.ProtustrankaNazivFormatedOIB>
    <izvorni_sadrzaj>GEODETSKI MJERAČ d.o.o. za geodetske poslove, OIB 33830207078</izvorni_sadrzaj>
    <derivirana_varijabla naziv="DomainObject.Predmet.ProtustrankaNazivFormatedOIB_1">GEODETSKI MJERAČ d.o.o. za geodetske poslove, OIB 33830207078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GEODETSKI MJERAČ d.o.o. za geodetske poslove</item>
    </izvorni_sadrzaj>
    <derivirana_varijabla naziv="DomainObject.Predmet.ProtuStrankaListFormated_1">
      <item>GEODETSKI MJERAČ d.o.o. za geodetske poslove</item>
    </derivirana_varijabla>
  </DomainObject.Predmet.ProtuStrankaListFormated>
  <DomainObject.Predmet.ProtuStrankaListFormatedOIB>
    <izvorni_sadrzaj>
      <item>GEODETSKI MJERAČ d.o.o. za geodetske poslove, OIB 33830207078</item>
    </izvorni_sadrzaj>
    <derivirana_varijabla naziv="DomainObject.Predmet.ProtuStrankaListFormatedOIB_1">
      <item>GEODETSKI MJERAČ d.o.o. za geodetske poslove, OIB 33830207078</item>
    </derivirana_varijabla>
  </DomainObject.Predmet.ProtuStrankaListFormatedOIB>
  <DomainObject.Predmet.ProtuStrankaListFormatedWithAdress>
    <izvorni_sadrzaj>
      <item>GEODETSKI MJERAČ d.o.o. za geodetske poslove, Ulica Ivice Stipišića 2, 21460 Stari Grad</item>
    </izvorni_sadrzaj>
    <derivirana_varijabla naziv="DomainObject.Predmet.ProtuStrankaListFormatedWithAdress_1">
      <item>GEODETSKI MJERAČ d.o.o. za geodetske poslove, Ulica Ivice Stipišića 2, 21460 Stari Grad</item>
    </derivirana_varijabla>
  </DomainObject.Predmet.ProtuStrankaListFormatedWithAdress>
  <DomainObject.Predmet.ProtuStrankaListFormatedWithAdressOIB>
    <izvorni_sadrzaj>
      <item>GEODETSKI MJERAČ d.o.o. za geodetske poslove, OIB 33830207078, Ulica Ivice Stipišića 2, 21460 Stari Grad</item>
    </izvorni_sadrzaj>
    <derivirana_varijabla naziv="DomainObject.Predmet.ProtuStrankaListFormatedWithAdressOIB_1">
      <item>GEODETSKI MJERAČ d.o.o. za geodetske poslove, OIB 33830207078, Ulica Ivice Stipišića 2, 21460 Stari Grad</item>
    </derivirana_varijabla>
  </DomainObject.Predmet.ProtuStrankaListFormatedWithAdressOIB>
  <DomainObject.Predmet.ProtuStrankaListNazivFormated>
    <izvorni_sadrzaj>
      <item>GEODETSKI MJERAČ d.o.o. za geodetske poslove</item>
    </izvorni_sadrzaj>
    <derivirana_varijabla naziv="DomainObject.Predmet.ProtuStrankaListNazivFormated_1">
      <item>GEODETSKI MJERAČ d.o.o. za geodetske poslove</item>
    </derivirana_varijabla>
  </DomainObject.Predmet.ProtuStrankaListNazivFormated>
  <DomainObject.Predmet.ProtuStrankaListNazivFormatedOIB>
    <izvorni_sadrzaj>
      <item>GEODETSKI MJERAČ d.o.o. za geodetske poslove, OIB 33830207078</item>
    </izvorni_sadrzaj>
    <derivirana_varijabla naziv="DomainObject.Predmet.ProtuStrankaListNazivFormatedOIB_1">
      <item>GEODETSKI MJERAČ d.o.o. za geodetske poslove, OIB 33830207078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GEODETSKI MJERAČ d.o.o. za geodetske poslove</izvorni_sadrzaj>
    <derivirana_varijabla naziv="DomainObject.Predmet.ProtustrankaIDrugi_1">GEODETSKI MJERAČ d.o.o. za geodetske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GEODETSKI MJERAČ d.o.o. za geodetske poslove, OIB 33830207078, Ulica Ivice Stipišića 2, 21460 Stari Grad</izvorni_sadrzaj>
    <derivirana_varijabla naziv="DomainObject.Predmet.ProtustrankaIDrugiAdressOIB_1">GEODETSKI MJERAČ d.o.o. za geodetske poslove, OIB 33830207078, Ulica Ivice Stipišića 2,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GEODETSKI MJERAČ d.o.o. za geodetske poslove</item>
      <item>FINANCIJSKA AGENCIJA, RC SPLIT</item>
    </izvorni_sadrzaj>
    <derivirana_varijabla naziv="DomainObject.Predmet.SudioniciListNaziv_1">
      <item>GEODETSKI MJERAČ d.o.o. za geodetske poslove</item>
      <item>FINANCIJSKA AGENCIJA, RC SPLIT</item>
    </derivirana_varijabla>
  </DomainObject.Predmet.SudioniciListNaziv>
  <DomainObject.Predmet.SudioniciListAdressOIB>
    <izvorni_sadrzaj>
      <item>GEODETSKI MJERAČ d.o.o. za geodetske poslove, OIB 33830207078, Ulica Ivice Stipišića 2,21460 Stari Grad</item>
      <item>FINANCIJSKA AGENCIJA, RC SPLIT, OIB 85821130368, Mažuranićevo šetalište 24 b,21000 Split</item>
    </izvorni_sadrzaj>
    <derivirana_varijabla naziv="DomainObject.Predmet.SudioniciListAdressOIB_1">
      <item>GEODETSKI MJERAČ d.o.o. za geodetske poslove, OIB 33830207078, Ulica Ivice Stipišića 2,21460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33830207078</item>
      <item>, OIB 85821130368</item>
    </izvorni_sadrzaj>
    <derivirana_varijabla naziv="DomainObject.Predmet.SudioniciListNazivOIB_1">
      <item>, OIB 33830207078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22850-65DA-4756-8118-1DA52906C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4297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2016-07-04T07:42:00Z</dcterms:created>
  <dc:creator>wsadmin</dc:creator>
  <cp:lastModifiedBy>Goran Radanović</cp:lastModifiedBy>
  <cp:lastPrinted>2016-07-04T10:28:00Z</cp:lastPrinted>
  <dcterms:modified xmlns:xsi="http://www.w3.org/2001/XMLSchema-instance" xsi:type="dcterms:W3CDTF">2016-07-04T10:32:00Z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