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daace" w14:paraId="f3daace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3E3FAF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750E6B">
        <w:t>2833</w:t>
      </w:r>
      <w:r w:rsidR="00050A01" w:rsidRPr="003E3FAF">
        <w:t>/16-1</w:t>
      </w:r>
      <w:r w:rsidR="00750E6B">
        <w:t>2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3E3FAF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750E6B" w:rsidRPr="00750E6B">
        <w:t>FELICITAS PRIMUS j.d.o.o. za ugostiteljstvo, OIB 49516119371, Zagreb, Tina Ujevića 11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E3FAF" w:rsidRPr="003E3FAF">
        <w:rPr>
          <w:lang w:val="pt-BR"/>
        </w:rPr>
        <w:t>25. siječnja 2017.,</w:t>
      </w:r>
    </w:p>
    <w:p w:rsidRDefault="00D677F7" w:rsidP="00D677F7" w:rsidR="00D677F7" w:rsidRPr="003E3FAF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3E3FAF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0E6B" w:rsidRPr="00750E6B">
        <w:t>FELICITAS PRIMUS j.d.o.o. za ugostiteljstvo, OIB 49516119371, Zagreb, Tina Ujevića 11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50E6B">
        <w:t>2833</w:t>
      </w:r>
      <w:r w:rsidR="00652C5D" w:rsidRPr="003E3FAF">
        <w:t>-16</w:t>
      </w:r>
      <w:r w:rsidR="00A0793E" w:rsidRPr="003E3FAF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750E6B" w:rsidRPr="00750E6B">
        <w:t>FELICITAS PRIMUS j.d.o.o. za ugostiteljstvo, OIB 49516119371, Zagreb, Tina Ujevića 11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</w:t>
      </w:r>
      <w:r w:rsidRPr="003E3FAF">
        <w:t xml:space="preserve">dan </w:t>
      </w:r>
      <w:r w:rsidR="00750E6B">
        <w:t>18. ožujka</w:t>
      </w:r>
      <w:r w:rsidR="00652C5D" w:rsidRPr="003E3FAF">
        <w:t xml:space="preserve"> 2016</w:t>
      </w:r>
      <w:r w:rsidRPr="003E3FAF">
        <w:t xml:space="preserve">. u Očevidniku redoslijeda osnova za plaćanje ima evidentirane neizvršene osnove za plaćanje </w:t>
      </w:r>
      <w:r w:rsidRPr="0062522C">
        <w:t xml:space="preserve">u neprekinutom razdoblju od 120 dana, u ukupnom iznosu od </w:t>
      </w:r>
      <w:r w:rsidR="00750E6B">
        <w:t>42.937,55</w:t>
      </w:r>
      <w:r w:rsidRPr="003E3FAF">
        <w:t xml:space="preserve"> kn</w:t>
      </w:r>
      <w:r w:rsidRPr="0062522C">
        <w:t xml:space="preserve">, kao i da dužnik ima </w:t>
      </w:r>
      <w:r w:rsidR="00750E6B">
        <w:t>2</w:t>
      </w:r>
      <w:r w:rsidRPr="0062522C">
        <w:t xml:space="preserve"> zaposlen</w:t>
      </w:r>
      <w:r w:rsidR="00750E6B">
        <w:t>ih</w:t>
      </w:r>
      <w:r w:rsidRPr="0062522C">
        <w:t xml:space="preserve">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3E3FAF" w:rsidRPr="003E3FAF">
        <w:t>2</w:t>
      </w:r>
      <w:r w:rsidR="00750E6B">
        <w:t>1</w:t>
      </w:r>
      <w:r w:rsidR="003E3FAF" w:rsidRPr="003E3FAF">
        <w:t>. prosinca</w:t>
      </w:r>
      <w:r w:rsidR="00D346E6" w:rsidRPr="003E3FAF">
        <w:t xml:space="preserve"> 2016., </w:t>
      </w:r>
      <w:r w:rsidR="00D346E6">
        <w:t>ko</w:t>
      </w:r>
      <w:r w:rsidR="00652C5D">
        <w:t>ji</w:t>
      </w:r>
      <w:r w:rsidR="00D346E6">
        <w:t xml:space="preserve">m je pozvan na ročište </w:t>
      </w:r>
      <w:r w:rsidR="003E3FAF">
        <w:t>dana 25. siječnja 2017.,</w:t>
      </w:r>
      <w:r w:rsidR="005356ED" w:rsidRPr="002A4511">
        <w:rPr>
          <w:color w:val="FF0000"/>
        </w:rPr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</w:t>
      </w:r>
      <w:r w:rsidR="00750E6B">
        <w:t>e</w:t>
      </w:r>
      <w:r w:rsidR="00173A9F">
        <w:t xml:space="preserve"> u</w:t>
      </w:r>
      <w:r w:rsidR="00652C5D">
        <w:t>p</w:t>
      </w:r>
      <w:r w:rsidR="00173A9F">
        <w:t>r</w:t>
      </w:r>
      <w:r w:rsidR="00652C5D">
        <w:t xml:space="preserve">ave, Područni ured </w:t>
      </w:r>
      <w:r w:rsidR="00050A01">
        <w:t>Zagreb</w:t>
      </w:r>
      <w:r w:rsidR="00652C5D">
        <w:t xml:space="preserve">, </w:t>
      </w:r>
      <w:r w:rsidR="00652C5D" w:rsidRPr="003E3FAF">
        <w:t xml:space="preserve">Ispostava </w:t>
      </w:r>
      <w:r w:rsidR="00750E6B">
        <w:t>Trešnjevka</w:t>
      </w:r>
      <w:r w:rsidR="003E3FAF" w:rsidRPr="003E3FAF">
        <w:t xml:space="preserve"> </w:t>
      </w:r>
      <w:r w:rsidR="00D62EBE" w:rsidRPr="003E3FAF">
        <w:t xml:space="preserve">od </w:t>
      </w:r>
      <w:r w:rsidR="003E3FAF" w:rsidRPr="003E3FAF">
        <w:t>1</w:t>
      </w:r>
      <w:r w:rsidR="00750E6B">
        <w:t>8</w:t>
      </w:r>
      <w:r w:rsidR="003E3FAF" w:rsidRPr="003E3FAF">
        <w:t xml:space="preserve">. siječnja 2017. (list </w:t>
      </w:r>
      <w:r w:rsidR="00750E6B">
        <w:t>21-24 spisa</w:t>
      </w:r>
      <w:r w:rsidR="003E3FAF" w:rsidRPr="003E3FAF">
        <w:t>)</w:t>
      </w:r>
      <w:r w:rsidR="00D62EBE" w:rsidRPr="003E3FAF">
        <w:t xml:space="preserve"> </w:t>
      </w:r>
      <w:r w:rsidR="00652C5D" w:rsidRPr="003E3FAF">
        <w:t xml:space="preserve">prema kojem u </w:t>
      </w:r>
      <w:r w:rsidR="003E3FAF">
        <w:t>I</w:t>
      </w:r>
      <w:r w:rsidR="00652C5D" w:rsidRPr="003E3FAF">
        <w:t>nformacijskom sustavu P</w:t>
      </w:r>
      <w:r w:rsidR="00652C5D">
        <w:t>orezne uprave nisu evidentirani podaci o nekretninama, pokretninama</w:t>
      </w:r>
      <w:r w:rsidR="006F5B8D">
        <w:t xml:space="preserve"> - </w:t>
      </w:r>
      <w:r w:rsidR="00652C5D">
        <w:t>motornim vozilima</w:t>
      </w:r>
      <w:r w:rsidR="005015A3">
        <w:t xml:space="preserve"> </w:t>
      </w:r>
      <w:r w:rsidR="00750E6B">
        <w:t>te</w:t>
      </w:r>
      <w:r w:rsidR="005015A3">
        <w:t xml:space="preserve"> vrijednosnim papirima </w:t>
      </w:r>
      <w:r w:rsidR="00652C5D">
        <w:t xml:space="preserve">dužnika. 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E3FAF">
        <w:t>25. siječnja 2017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F30A15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F30A15" w:rsidP="002B3342" w:rsidR="00F30A15" w:rsidRPr="00694D64">
      <w:r w:rsidRPr="00694D64">
        <w:t>Za točnost otpravka-ovlašteni službenik:</w:t>
      </w:r>
    </w:p>
    <w:p w:rsidRDefault="00F30A15" w:rsidP="002B3342" w:rsidR="00F30A15" w:rsidRPr="00694D64">
      <w:r w:rsidRPr="00694D64">
        <w:t>Karmela Dolenc</w:t>
      </w:r>
    </w:p>
    <w:p w:rsidRDefault="00F30A15" w:rsidP="002B3342" w:rsidR="00F30A15">
      <w:pPr>
        <w:pStyle w:val="Bezproreda"/>
      </w:pPr>
    </w:p>
    <w:p w:rsidRDefault="00F30A15" w:rsidP="00065B42" w:rsidR="00F30A15"/>
    <w:sectPr w:rsidSect="001B2E63" w:rsidR="00F30A1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F30A15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750E6B">
          <w:rPr>
            <w:sz w:val="24"/>
          </w:rPr>
          <w:t>2833</w:t>
        </w:r>
        <w:r w:rsidR="00050A01">
          <w:rPr>
            <w:sz w:val="24"/>
          </w:rPr>
          <w:t>/16-1</w:t>
        </w:r>
        <w:r w:rsidR="00750E6B">
          <w:rPr>
            <w:sz w:val="24"/>
          </w:rPr>
          <w:t>2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E3FAF"/>
    <w:rsid w:val="003F3702"/>
    <w:rsid w:val="00412D47"/>
    <w:rsid w:val="0046518B"/>
    <w:rsid w:val="004C428C"/>
    <w:rsid w:val="005015A3"/>
    <w:rsid w:val="00501EBB"/>
    <w:rsid w:val="005356ED"/>
    <w:rsid w:val="00535D8E"/>
    <w:rsid w:val="005543BD"/>
    <w:rsid w:val="0059075B"/>
    <w:rsid w:val="00591F57"/>
    <w:rsid w:val="0062522C"/>
    <w:rsid w:val="00652C5D"/>
    <w:rsid w:val="00662884"/>
    <w:rsid w:val="006850B7"/>
    <w:rsid w:val="006F5B8D"/>
    <w:rsid w:val="00704DD0"/>
    <w:rsid w:val="007150E9"/>
    <w:rsid w:val="00750E6B"/>
    <w:rsid w:val="00754CF2"/>
    <w:rsid w:val="007B068E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0A15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30A15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30A15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2833</izvorni_sadrzaj>
    <derivirana_varijabla naziv="DomainObject.Predmet.Broj_1">2833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St-2833/2016</izvorni_sadrzaj>
    <derivirana_varijabla naziv="DomainObject.Predmet.OznakaBroj_1">St-2833/2016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FELICITAS PRIMUS jednostavno društvo s ograničenom odgovornošću za ugostiteljstvo zastupanog po punomoćniku Sandra Bačani</izvorni_sadrzaj>
    <derivirana_varijabla naziv="DomainObject.Predmet.ProtustrankaFormated_1">  FELICITAS PRIMUS jednostavno društvo s ograničenom odgovornošću za ugostiteljstvo zastupanog po punomoćniku Sandra Bačani</derivirana_varijabla>
  </DomainObject.Predmet.ProtustrankaFormated>
  <DomainObject.Predmet.ProtustrankaFormatedOIB>
    <izvorni_sadrzaj>  FELICITAS PRIMUS jednostavno društvo s ograničenom odgovornošću za ugostiteljstvo, OIB 49516119371 zastupanog po punomoćniku Sandra Bačani</izvorni_sadrzaj>
    <derivirana_varijabla naziv="DomainObject.Predmet.ProtustrankaFormatedOIB_1">  FELICITAS PRIMUS jednostavno društvo s ograničenom odgovornošću za ugostiteljstvo, OIB 49516119371 zastupanog po punomoćniku Sandra Bačani</derivirana_varijabla>
  </DomainObject.Predmet.ProtustrankaFormatedOIB>
  <DomainObject.Predmet.ProtustrankaFormatedWithAdress>
    <izvorni_sadrzaj> FELICITAS PRIMUS jednostavno društvo s ograničenom odgovornošću za ugostiteljstvo, Tina Ujevića 11, 10000 Zagreb zastupanog po punomoćniku Sandra Bačani</izvorni_sadrzaj>
    <derivirana_varijabla naziv="DomainObject.Predmet.ProtustrankaFormatedWithAdress_1"> FELICITAS PRIMUS jednostavno društvo s ograničenom odgovornošću za ugostiteljstvo, Tina Ujevića 11, 10000 Zagreb zastupanog po punomoćniku Sandra Bačani</derivirana_varijabla>
  </DomainObject.Predmet.ProtustrankaFormatedWithAdress>
  <DomainObject.Predmet.ProtustrankaFormatedWithAdressOIB>
    <izvorni_sadrzaj> FELICITAS PRIMUS jednostavno društvo s ograničenom odgovornošću za ugostiteljstvo, OIB 49516119371, Tina Ujevića 11, 10000 Zagreb zastupanog po punomoćniku Sandra Bačani</izvorni_sadrzaj>
    <derivirana_varijabla naziv="DomainObject.Predmet.ProtustrankaFormatedWithAdressOIB_1"> FELICITAS PRIMUS jednostavno društvo s ograničenom odgovornošću za ugostiteljstvo, OIB 49516119371, Tina Ujevića 11, 10000 Zagreb zastupanog po punomoćniku Sandra Bačani</derivirana_varijabla>
  </DomainObject.Predmet.ProtustrankaFormatedWithAdressOIB>
  <DomainObject.Predmet.ProtustrankaWithAdress>
    <izvorni_sadrzaj>FELICITAS PRIMUS jednostavno društvo s ograničenom odgovornošću za ugostiteljstvo Tina Ujevića 11, 10000 Zagreb</izvorni_sadrzaj>
    <derivirana_varijabla naziv="DomainObject.Predmet.ProtustrankaWithAdress_1">FELICITAS PRIMUS jednostavno društvo s ograničenom odgovornošću za ugostiteljstvo Tina Ujevića 11, 10000 Zagreb</derivirana_varijabla>
  </DomainObject.Predmet.ProtustrankaWithAdress>
  <DomainObject.Predmet.ProtustrankaWithAdressOIB>
    <izvorni_sadrzaj>FELICITAS PRIMUS jednostavno društvo s ograničenom odgovornošću za ugostiteljstvo, OIB 49516119371, Tina Ujevića 11, 10000 Zagreb</izvorni_sadrzaj>
    <derivirana_varijabla naziv="DomainObject.Predmet.ProtustrankaWithAdressOIB_1">FELICITAS PRIMUS jednostavno društvo s ograničenom odgovornošću za ugostiteljstvo, OIB 49516119371, Tina Ujevića 11, 10000 Zagreb</derivirana_varijabla>
  </DomainObject.Predmet.ProtustrankaWithAdressOIB>
  <DomainObject.Predmet.ProtustrankaNazivFormated>
    <izvorni_sadrzaj>FELICITAS PRIMUS jednostavno društvo s ograničenom odgovornošću za ugostiteljstvo</izvorni_sadrzaj>
    <derivirana_varijabla naziv="DomainObject.Predmet.ProtustrankaNazivFormated_1">FELICITAS PRIMUS jednostavno društvo s ograničenom odgovornošću za ugostiteljstvo</derivirana_varijabla>
  </DomainObject.Predmet.ProtustrankaNazivFormated>
  <DomainObject.Predmet.ProtustrankaNazivFormatedOIB>
    <izvorni_sadrzaj>FELICITAS PRIMUS jednostavno društvo s ograničenom odgovornošću za ugostiteljstvo, OIB 49516119371</izvorni_sadrzaj>
    <derivirana_varijabla naziv="DomainObject.Predmet.ProtustrankaNazivFormatedOIB_1">FELICITAS PRIMUS jednostavno društvo s ograničenom odgovornošću za ugostiteljstvo, OIB 49516119371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FELICITAS PRIMUS jednostavno društvo s ograničenom odgovornošću za ugostiteljstvo zastupanog po punomoćniku Sandra Bačani</item>
    </izvorni_sadrzaj>
    <derivirana_varijabla naziv="DomainObject.Predmet.ProtuStrankaListFormated_1">
      <item>FELICITAS PRIMUS jednostavno društvo s ograničenom odgovornošću za ugostiteljstvo zastupanog po punomoćniku Sandra Bačani</item>
    </derivirana_varijabla>
  </DomainObject.Predmet.ProtuStrankaListFormated>
  <DomainObject.Predmet.ProtuStrankaListFormatedOIB>
    <izvorni_sadrzaj>
      <item>FELICITAS PRIMUS jednostavno društvo s ograničenom odgovornošću za ugostiteljstvo, OIB 49516119371 zastupanog po punomoćniku Sandra Bačani</item>
    </izvorni_sadrzaj>
    <derivirana_varijabla naziv="DomainObject.Predmet.ProtuStrankaListFormatedOIB_1">
      <item>FELICITAS PRIMUS jednostavno društvo s ograničenom odgovornošću za ugostiteljstvo, OIB 49516119371 zastupanog po punomoćniku Sandra Bačani</item>
    </derivirana_varijabla>
  </DomainObject.Predmet.ProtuStrankaListFormatedOIB>
  <DomainObject.Predmet.ProtuStrankaListFormatedWithAdress>
    <izvorni_sadrzaj>
      <item>FELICITAS PRIMUS jednostavno društvo s ograničenom odgovornošću za ugostiteljstvo, Tina Ujevića 11, 10000 Zagreb zastupanog po punomoćniku Sandra Bačani</item>
    </izvorni_sadrzaj>
    <derivirana_varijabla naziv="DomainObject.Predmet.ProtuStrankaListFormatedWithAdress_1">
      <item>FELICITAS PRIMUS jednostavno društvo s ograničenom odgovornošću za ugostiteljstvo, Tina Ujevića 11, 10000 Zagreb zastupanog po punomoćniku Sandra Bačani</item>
    </derivirana_varijabla>
  </DomainObject.Predmet.ProtuStrankaListFormatedWithAdress>
  <DomainObject.Predmet.ProtuStrankaListFormatedWithAdressOIB>
    <izvorni_sadrzaj>
      <item>FELICITAS PRIMUS jednostavno društvo s ograničenom odgovornošću za ugostiteljstvo, OIB 49516119371, Tina Ujevića 11, 10000 Zagreb zastupanog po punomoćniku Sandra Bačani</item>
    </izvorni_sadrzaj>
    <derivirana_varijabla naziv="DomainObject.Predmet.ProtuStrankaListFormatedWithAdressOIB_1">
      <item>FELICITAS PRIMUS jednostavno društvo s ograničenom odgovornošću za ugostiteljstvo, OIB 49516119371, Tina Ujevića 11, 10000 Zagreb zastupanog po punomoćniku Sandra Bačani</item>
    </derivirana_varijabla>
  </DomainObject.Predmet.ProtuStrankaListFormatedWithAdressOIB>
  <DomainObject.Predmet.ProtuStrankaListNazivFormated>
    <izvorni_sadrzaj>
      <item>FELICITAS PRIMUS jednostavno društvo s ograničenom odgovornošću za ugostiteljstvo</item>
    </izvorni_sadrzaj>
    <derivirana_varijabla naziv="DomainObject.Predmet.ProtuStrankaListNazivFormated_1">
      <item>FELICITAS PRIMUS jednostavno društvo s ograničenom odgovornošću za ugostiteljstvo</item>
    </derivirana_varijabla>
  </DomainObject.Predmet.ProtuStrankaListNazivFormated>
  <DomainObject.Predmet.ProtuStrankaListNazivFormatedOIB>
    <izvorni_sadrzaj>
      <item>FELICITAS PRIMUS jednostavno društvo s ograničenom odgovornošću za ugostiteljstvo, OIB 49516119371</item>
    </izvorni_sadrzaj>
    <derivirana_varijabla naziv="DomainObject.Predmet.ProtuStrankaListNazivFormatedOIB_1">
      <item>FELICITAS PRIMUS jednostavno društvo s ograničenom odgovornošću za ugostiteljstvo, OIB 49516119371</item>
    </derivirana_varijabla>
  </DomainObject.Predmet.ProtuStrankaListNazivFormatedOIB>
  <DomainObject.Predmet.OstaliListFormated>
    <izvorni_sadrzaj>
      <item>Sandra Bačani punomoćnik sudionika u postupku FELICITAS PRIMUS jednostavno društvo s ograničenom odgovornošću za ugostiteljstvo</item>
      <item>ERSTE&amp;STEIERMÄRKISCHE BANKA dioničko društvo</item>
    </izvorni_sadrzaj>
    <derivirana_varijabla naziv="DomainObject.Predmet.OstaliListFormated_1">
      <item>Sandra Bačani punomoćnik sudionika u postupku FELICITAS PRIMUS jednostavno društvo s ograničenom odgovornošću za ugostiteljstvo</item>
      <item>ERSTE&amp;STEIERMÄRKISCHE BANKA dioničko društvo</item>
    </derivirana_varijabla>
  </DomainObject.Predmet.OstaliListFormated>
  <DomainObject.Predmet.OstaliListFormatedOIB>
    <izvorni_sadrzaj>
      <item>Sandra Bačani, OIB 76817223571 punomoćnik sudionika u postupku FELICITAS PRIMUS jednostavno društvo s ograničenom odgovornošću za ugostiteljstvo</item>
      <item>ERSTE&amp;STEIERMÄRKISCHE BANKA dioničko društvo, OIB 23057039320</item>
    </izvorni_sadrzaj>
    <derivirana_varijabla naziv="DomainObject.Predmet.OstaliListFormatedOIB_1">
      <item>Sandra Bačani, OIB 76817223571 punomoćnik sudionika u postupku FELICITAS PRIMUS jednostavno društvo s ograničenom odgovornošću za ugostiteljstvo</item>
      <item>ERSTE&amp;STEIERMÄRKISCHE BANKA dioničko društvo, OIB 23057039320</item>
    </derivirana_varijabla>
  </DomainObject.Predmet.OstaliListFormatedOIB>
  <DomainObject.Predmet.OstaliListFormatedWithAdress>
    <izvorni_sadrzaj>
      <item>Sandra Bačani, Zvonigradska Ulica 28, 10000 Zagreb punomoćnik sudionika u postupku FELICITAS PRIMUS jednostavno društvo s ograničenom odgovornošću za ugostiteljstvo</item>
      <item>ERSTE&amp;STEIERMÄRKISCHE BANKA dioničko društvo, Jadranski Trg 3/a, 51000 Rijeka</item>
    </izvorni_sadrzaj>
    <derivirana_varijabla naziv="DomainObject.Predmet.OstaliListFormatedWithAdress_1">
      <item>Sandra Bačani, Zvonigradska Ulica 28, 10000 Zagreb punomoćnik sudionika u postupku FELICITAS PRIMUS jednostavno društvo s ograničenom odgovornošću za ugostiteljstvo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Sandra Bačani, OIB 76817223571, Zvonigradska Ulica 28, 10000 Zagreb punomoćnik sudionika u postupku FELICITAS PRIMUS jednostavno društvo s ograničenom odgovornošću za ugostiteljstvo</item>
      <item>ERSTE&amp;STEIERMÄRKISCHE BANKA dioničko društvo, OIB 23057039320, Jadranski Trg 3/a, 51000 Rijeka</item>
    </izvorni_sadrzaj>
    <derivirana_varijabla naziv="DomainObject.Predmet.OstaliListFormatedWithAdressOIB_1">
      <item>Sandra Bačani, OIB 76817223571, Zvonigradska Ulica 28, 10000 Zagreb punomoćnik sudionika u postupku FELICITAS PRIMUS jednostavno društvo s ograničenom odgovornošću za ugostiteljstvo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Sandra Bačani</item>
      <item>ERSTE&amp;STEIERMÄRKISCHE BANKA dioničko društvo</item>
    </izvorni_sadrzaj>
    <derivirana_varijabla naziv="DomainObject.Predmet.OstaliListNazivFormated_1">
      <item>Sandra Bačani</item>
      <item>ERSTE&amp;STEIERMÄRKISCHE BANKA dioničko društvo</item>
    </derivirana_varijabla>
  </DomainObject.Predmet.OstaliListNazivFormated>
  <DomainObject.Predmet.OstaliListNazivFormatedOIB>
    <izvorni_sadrzaj>
      <item>Sandra Bačani, OIB 76817223571</item>
      <item>ERSTE&amp;STEIERMÄRKISCHE BANKA dioničko društvo, OIB 23057039320</item>
    </izvorni_sadrzaj>
    <derivirana_varijabla naziv="DomainObject.Predmet.OstaliListNazivFormatedOIB_1">
      <item>Sandra Bačani, OIB 76817223571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FELICITAS PRIMUS jednostavno društvo s ograničenom odgovornošću za ugostiteljstvo</izvorni_sadrzaj>
    <derivirana_varijabla naziv="DomainObject.Predmet.ProtustrankaIDrugi_1">FELICITAS PRIMUS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FELICITAS PRIMUS jednostavno društvo s ograničenom odgovornošću za ugostiteljstvo, OIB 49516119371, Tina Ujevića 11, 10000 Zagreb</izvorni_sadrzaj>
    <derivirana_varijabla naziv="DomainObject.Predmet.ProtustrankaIDrugiAdressOIB_1">FELICITAS PRIMUS jednostavno društvo s ograničenom odgovornošću za ugostiteljstvo, OIB 49516119371, Tina Ujevića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FELICITAS PRIMUS jednostavno društvo s ograničenom odgovornošću za ugostiteljstvo</item>
      <item>Sandra Bačani</item>
      <item>ERSTE&amp;STEIERMÄRKISCHE BANKA dioničko društvo</item>
    </izvorni_sadrzaj>
    <derivirana_varijabla naziv="DomainObject.Predmet.SudioniciListNaziv_1">
      <item>FINA Regionalni centar Zagreb</item>
      <item>FELICITAS PRIMUS jednostavno društvo s ograničenom odgovornošću za ugostiteljstvo</item>
      <item>Sandra Bačani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FELICITAS PRIMUS jednostavno društvo s ograničenom odgovornošću za ugostiteljstvo, OIB 49516119371, Tina Ujevića 11,10000 Zagreb</item>
      <item>Sandra Bačani, OIB 76817223571, Zvonigradska Ulica 28,10000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FELICITAS PRIMUS jednostavno društvo s ograničenom odgovornošću za ugostiteljstvo, OIB 49516119371, Tina Ujevića 11,10000 Zagreb</item>
      <item>Sandra Bačani, OIB 76817223571, Zvonigradska Ulica 28,10000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49516119371</item>
      <item>, OIB 76817223571</item>
      <item>, OIB 23057039320</item>
    </izvorni_sadrzaj>
    <derivirana_varijabla naziv="DomainObject.Predmet.SudioniciListNazivOIB_1">
      <item>, OIB 85821130368</item>
      <item>, OIB 49516119371</item>
      <item>, OIB 76817223571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A9486D-66DB-487E-AE3C-4206D4F18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698</properties:Words>
  <properties:Characters>3964</properties:Characters>
  <properties:Lines>83</properties:Lines>
  <properties:Paragraphs>25</properties:Paragraphs>
  <properties:TotalTime>83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2017-01-25T12:16:00Z</cp:lastPrinted>
  <dcterms:modified xmlns:xsi="http://www.w3.org/2001/XMLSchema-instance" xsi:type="dcterms:W3CDTF">2017-01-25T12:16:00Z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