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9c56" w14:paraId="4eb9c5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A007BC">
        <w:t>43</w:t>
      </w:r>
      <w:r w:rsidR="001B2447">
        <w:t>2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A007BC">
        <w:t>GUŠT d.o.o. za trgovinu i</w:t>
      </w:r>
      <w:r w:rsidR="008933F2">
        <w:t xml:space="preserve"> usluge </w:t>
      </w:r>
      <w:r w:rsidR="00C23E94">
        <w:t xml:space="preserve">Zagreb, </w:t>
      </w:r>
      <w:r w:rsidR="00A007BC">
        <w:t xml:space="preserve">Anđela </w:t>
      </w:r>
      <w:proofErr w:type="spellStart"/>
      <w:r w:rsidR="00A007BC">
        <w:t>Nuića</w:t>
      </w:r>
      <w:proofErr w:type="spellEnd"/>
      <w:r w:rsidR="00A007BC">
        <w:t xml:space="preserve"> 22, OIB 22272917534, M</w:t>
      </w:r>
      <w:r w:rsidR="00C23E94">
        <w:t>BS 080</w:t>
      </w:r>
      <w:r w:rsidR="00A007BC">
        <w:t>493867</w:t>
      </w:r>
      <w:r w:rsidR="00C23E9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E32EA">
        <w:t xml:space="preserve">6. lipnja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A007BC">
        <w:t xml:space="preserve">GUŠT d.o.o. za trgovinu i usluge Zagreb, Anđela </w:t>
      </w:r>
      <w:proofErr w:type="spellStart"/>
      <w:r w:rsidR="00A007BC">
        <w:t>Nuića</w:t>
      </w:r>
      <w:proofErr w:type="spellEnd"/>
      <w:r w:rsidR="00A007BC">
        <w:t xml:space="preserve"> 22, OIB 22272917534, MBS 080493867, </w:t>
      </w:r>
      <w:r w:rsidR="00F94E9E">
        <w:t>i</w:t>
      </w:r>
      <w:r w:rsidR="00DA2E82">
        <w:t>znosi</w:t>
      </w:r>
      <w:r w:rsidR="001B2447">
        <w:t xml:space="preserve"> </w:t>
      </w:r>
      <w:r w:rsidR="00A007BC">
        <w:t>15.478,58</w:t>
      </w:r>
      <w:r w:rsidR="008933F2">
        <w:t xml:space="preserve"> </w:t>
      </w:r>
      <w:r w:rsidR="00693B28">
        <w:t xml:space="preserve">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A007BC">
        <w:t xml:space="preserve">Vladimir-Hrvoje </w:t>
      </w:r>
      <w:proofErr w:type="spellStart"/>
      <w:r w:rsidR="00A007BC">
        <w:t>Džaja</w:t>
      </w:r>
      <w:proofErr w:type="spellEnd"/>
      <w:r w:rsidR="00A007BC">
        <w:t xml:space="preserve"> iz Zag</w:t>
      </w:r>
      <w:r w:rsidR="001B2447">
        <w:t xml:space="preserve">reba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A007BC">
        <w:t>432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A4D1E">
        <w:t>6. lipnja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kal.</w:t>
      </w:r>
      <w:r w:rsidR="00904F73">
        <w:t xml:space="preserve"> </w:t>
      </w:r>
      <w:r w:rsidR="0097266D">
        <w:t xml:space="preserve"> 45 dana  </w:t>
      </w:r>
      <w:r w:rsidR="00E5542A">
        <w:t xml:space="preserve"> 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CBD" w:rsidR="00C42CBD">
      <w:r>
        <w:separator/>
      </w:r>
    </w:p>
  </w:endnote>
  <w:endnote w:id="0" w:type="continuationSeparator">
    <w:p w:rsidRDefault="00C42CBD" w:rsidR="00C42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CBD" w:rsidR="00C42CBD">
      <w:r>
        <w:separator/>
      </w:r>
    </w:p>
  </w:footnote>
  <w:footnote w:id="0" w:type="continuationSeparator">
    <w:p w:rsidRDefault="00C42CBD" w:rsidR="00C42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51D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2D7A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20D70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07BC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05C1D"/>
    <w:rsid w:val="00C2016D"/>
    <w:rsid w:val="00C23E94"/>
    <w:rsid w:val="00C42CB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1D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1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1D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St-1432/2016</izvorni_sadrzaj>
    <derivirana_varijabla naziv="DomainObject.Predmet.OznakaBroj_1">St-1432/2016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 d.o.o.</izvorni_sadrzaj>
    <derivirana_varijabla naziv="DomainObject.Predmet.ProtustrankaFormated_1">  GUŠT d.o.o.</derivirana_varijabla>
  </DomainObject.Predmet.ProtustrankaFormated>
  <DomainObject.Predmet.ProtustrankaFormatedOIB>
    <izvorni_sadrzaj>  GUŠT d.o.o., OIB 22272917534</izvorni_sadrzaj>
    <derivirana_varijabla naziv="DomainObject.Predmet.ProtustrankaFormatedOIB_1">  GUŠT d.o.o., OIB 22272917534</derivirana_varijabla>
  </DomainObject.Predmet.ProtustrankaFormatedOIB>
  <DomainObject.Predmet.ProtustrankaFormatedWithAdress>
    <izvorni_sadrzaj> GUŠT d.o.o., Anđela Nuića 22, 10000 Zagreb</izvorni_sadrzaj>
    <derivirana_varijabla naziv="DomainObject.Predmet.ProtustrankaFormatedWithAdress_1"> GUŠT d.o.o., Anđela Nuića 22, 10000 Zagreb</derivirana_varijabla>
  </DomainObject.Predmet.ProtustrankaFormatedWithAdress>
  <DomainObject.Predmet.ProtustrankaFormatedWithAdressOIB>
    <izvorni_sadrzaj> GUŠT d.o.o., OIB 22272917534, Anđela Nuića 22, 10000 Zagreb</izvorni_sadrzaj>
    <derivirana_varijabla naziv="DomainObject.Predmet.ProtustrankaFormatedWithAdressOIB_1"> GUŠT d.o.o., OIB 22272917534, Anđela Nuića 22, 10000 Zagreb</derivirana_varijabla>
  </DomainObject.Predmet.ProtustrankaFormatedWithAdressOIB>
  <DomainObject.Predmet.ProtustrankaWithAdress>
    <izvorni_sadrzaj>GUŠT d.o.o. Anđela Nuića 22, 10000 Zagreb</izvorni_sadrzaj>
    <derivirana_varijabla naziv="DomainObject.Predmet.ProtustrankaWithAdress_1">GUŠT d.o.o. Anđela Nuića 22, 10000 Zagreb</derivirana_varijabla>
  </DomainObject.Predmet.ProtustrankaWithAdress>
  <DomainObject.Predmet.ProtustrankaWithAdressOIB>
    <izvorni_sadrzaj>GUŠT d.o.o., OIB 22272917534, Anđela Nuića 22, 10000 Zagreb</izvorni_sadrzaj>
    <derivirana_varijabla naziv="DomainObject.Predmet.ProtustrankaWithAdressOIB_1">GUŠT d.o.o., OIB 22272917534, Anđela Nuića 22, 10000 Zagreb</derivirana_varijabla>
  </DomainObject.Predmet.ProtustrankaWithAdressOIB>
  <DomainObject.Predmet.ProtustrankaNazivFormated>
    <izvorni_sadrzaj>GUŠT d.o.o.</izvorni_sadrzaj>
    <derivirana_varijabla naziv="DomainObject.Predmet.ProtustrankaNazivFormated_1">GUŠT d.o.o.</derivirana_varijabla>
  </DomainObject.Predmet.ProtustrankaNazivFormated>
  <DomainObject.Predmet.ProtustrankaNazivFormatedOIB>
    <izvorni_sadrzaj>GUŠT d.o.o., OIB 22272917534</izvorni_sadrzaj>
    <derivirana_varijabla naziv="DomainObject.Predmet.ProtustrankaNazivFormatedOIB_1">GUŠT d.o.o., OIB 22272917534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GUŠT d.o.o.</item>
    </izvorni_sadrzaj>
    <derivirana_varijabla naziv="DomainObject.Predmet.ProtuStrankaListFormated_1">
      <item>GUŠT d.o.o.</item>
    </derivirana_varijabla>
  </DomainObject.Predmet.ProtuStrankaListFormated>
  <DomainObject.Predmet.ProtuStrankaListFormatedOIB>
    <izvorni_sadrzaj>
      <item>GUŠT d.o.o., OIB 22272917534</item>
    </izvorni_sadrzaj>
    <derivirana_varijabla naziv="DomainObject.Predmet.ProtuStrankaListFormatedOIB_1">
      <item>GUŠT d.o.o., OIB 22272917534</item>
    </derivirana_varijabla>
  </DomainObject.Predmet.ProtuStrankaListFormatedOIB>
  <DomainObject.Predmet.ProtuStrankaListFormatedWithAdress>
    <izvorni_sadrzaj>
      <item>GUŠT d.o.o., Anđela Nuića 22, 10000 Zagreb</item>
    </izvorni_sadrzaj>
    <derivirana_varijabla naziv="DomainObject.Predmet.ProtuStrankaListFormatedWithAdress_1">
      <item>GUŠT d.o.o., Anđela Nuića 22, 10000 Zagreb</item>
    </derivirana_varijabla>
  </DomainObject.Predmet.ProtuStrankaListFormatedWithAdress>
  <DomainObject.Predmet.ProtuStrankaListFormatedWithAdressOIB>
    <izvorni_sadrzaj>
      <item>GUŠT d.o.o., OIB 22272917534, Anđela Nuića 22, 10000 Zagreb</item>
    </izvorni_sadrzaj>
    <derivirana_varijabla naziv="DomainObject.Predmet.ProtuStrankaListFormatedWithAdressOIB_1">
      <item>GUŠT d.o.o., OIB 22272917534, Anđela Nuića 22, 10000 Zagreb</item>
    </derivirana_varijabla>
  </DomainObject.Predmet.ProtuStrankaListFormatedWithAdressOIB>
  <DomainObject.Predmet.ProtuStrankaListNazivFormated>
    <izvorni_sadrzaj>
      <item>GUŠT d.o.o.</item>
    </izvorni_sadrzaj>
    <derivirana_varijabla naziv="DomainObject.Predmet.ProtuStrankaListNazivFormated_1">
      <item>GUŠT d.o.o.</item>
    </derivirana_varijabla>
  </DomainObject.Predmet.ProtuStrankaListNazivFormated>
  <DomainObject.Predmet.ProtuStrankaListNazivFormatedOIB>
    <izvorni_sadrzaj>
      <item>GUŠT d.o.o., OIB 22272917534</item>
    </izvorni_sadrzaj>
    <derivirana_varijabla naziv="DomainObject.Predmet.ProtuStrankaListNazivFormatedOIB_1">
      <item>GUŠT d.o.o., OIB 22272917534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GUŠT d.o.o.</izvorni_sadrzaj>
    <derivirana_varijabla naziv="DomainObject.Predmet.ProtustrankaIDrugi_1">GUŠT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GUŠT d.o.o., OIB 22272917534, Anđela Nuića 22, 10000 Zagreb</izvorni_sadrzaj>
    <derivirana_varijabla naziv="DomainObject.Predmet.ProtustrankaIDrugiAdressOIB_1">GUŠT d.o.o., OIB 22272917534, Anđela Nuića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GUŠT d.o.o.</item>
      <item>FINA Regionalni centar Zagreb</item>
    </izvorni_sadrzaj>
    <derivirana_varijabla naziv="DomainObject.Predmet.SudioniciListNaziv_1">
      <item>GUŠT d.o.o.</item>
      <item>FINA Regionalni centar Zagreb</item>
    </derivirana_varijabla>
  </DomainObject.Predmet.SudioniciListNaziv>
  <DomainObject.Predmet.SudioniciListAdressOIB>
    <izvorni_sadrzaj>
      <item>GUŠT d.o.o., OIB 22272917534, Anđela Nuića 22,10000 Zagreb</item>
      <item>FINA Regionalni centar Zagreb, OIB 85821130368, Trg svibanjskih žrtava 1995. br. 1,10000 Zagreb</item>
    </izvorni_sadrzaj>
    <derivirana_varijabla naziv="DomainObject.Predmet.SudioniciListAdressOIB_1">
      <item>GUŠT d.o.o., OIB 22272917534, Anđela Nuića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22272917534</item>
      <item>, OIB 85821130368</item>
    </izvorni_sadrzaj>
    <derivirana_varijabla naziv="DomainObject.Predmet.SudioniciListNazivOIB_1">
      <item>, OIB 22272917534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DCAFB-3365-45F4-8168-2640DD980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1861</properties:Characters>
  <properties:Lines>50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2016-06-06T11:51:00Z</cp:lastPrinted>
  <dcterms:modified xmlns:xsi="http://www.w3.org/2001/XMLSchema-instance" xsi:type="dcterms:W3CDTF">2016-06-06T11:52:00Z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