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602a" w14:paraId="367602a" w:rsidRDefault="00DF177E" w:rsidP="000C3CA4" w:rsidR="000302FB" w:rsidRPr="000C3CA4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="000C3CA4" w:rsidRPr="000C3CA4">
        <w:t>1 St-</w:t>
      </w:r>
      <w:r w:rsidR="00E44ED7">
        <w:t>762</w:t>
      </w:r>
      <w:r w:rsidR="006B338C">
        <w:t>/1</w:t>
      </w:r>
      <w:r w:rsidR="00664993">
        <w:t>6</w:t>
      </w:r>
      <w:r w:rsidR="006B338C">
        <w:t>-</w:t>
      </w:r>
      <w:r w:rsidR="00E44ED7">
        <w:t>25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E44ED7">
        <w:t>VE-HA-EF</w:t>
      </w:r>
      <w:r w:rsidR="00E179F3">
        <w:t xml:space="preserve"> d.o.o., </w:t>
      </w:r>
      <w:r w:rsidR="00E44ED7">
        <w:t xml:space="preserve">Biograd na Moru, Zagrebačka </w:t>
      </w:r>
      <w:proofErr w:type="spellStart"/>
      <w:r w:rsidR="00E44ED7">
        <w:t>bb</w:t>
      </w:r>
      <w:proofErr w:type="spellEnd"/>
      <w:r w:rsidR="00E179F3">
        <w:t xml:space="preserve">, OIB: </w:t>
      </w:r>
      <w:r w:rsidR="00E44ED7">
        <w:t>37061572125</w:t>
      </w:r>
      <w:r w:rsidR="006B338C">
        <w:t xml:space="preserve">, </w:t>
      </w:r>
      <w:r w:rsidR="00E44ED7">
        <w:t>19. travnja</w:t>
      </w:r>
      <w:r w:rsidR="00A44366">
        <w:t xml:space="preserve">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A44366" w:rsidP="00A44366" w:rsidR="00A44366">
      <w:pPr>
        <w:pStyle w:val="Odlomakpopisa"/>
        <w:numPr>
          <w:ilvl w:val="0"/>
          <w:numId w:val="5"/>
        </w:numPr>
        <w:ind w:firstLine="708" w:left="0"/>
        <w:jc w:val="both"/>
      </w:pPr>
      <w:r>
        <w:t>Rješenje ovog suda pod brojem 1St-</w:t>
      </w:r>
      <w:r w:rsidR="00E44ED7">
        <w:t>762</w:t>
      </w:r>
      <w:r>
        <w:t>/16-</w:t>
      </w:r>
      <w:r w:rsidR="00E44ED7">
        <w:t>17</w:t>
      </w:r>
      <w:r>
        <w:t xml:space="preserve"> dopunjava se na način da se iza točke I. dodaje točka II. koja glasi:</w:t>
      </w:r>
    </w:p>
    <w:p w:rsidRDefault="00A44366" w:rsidP="00A44366" w:rsidR="00A44366">
      <w:pPr>
        <w:pStyle w:val="Odlomakpopisa"/>
        <w:ind w:firstLine="1380" w:left="0"/>
        <w:jc w:val="both"/>
      </w:pPr>
      <w:r>
        <w:t xml:space="preserve">''II. Nalaže se sudskom registru brisanje zabilježbe pokretanja prethodnog postupka nad trgovačkim društvom </w:t>
      </w:r>
      <w:r w:rsidR="00E44ED7">
        <w:t xml:space="preserve">VE-HA-EF d.o.o., Biograd na Moru, Zagrebačka </w:t>
      </w:r>
      <w:proofErr w:type="spellStart"/>
      <w:r w:rsidR="00E44ED7">
        <w:t>bb</w:t>
      </w:r>
      <w:proofErr w:type="spellEnd"/>
      <w:r w:rsidR="00E44ED7">
        <w:t>, OIB: 37061572125</w:t>
      </w:r>
      <w:r>
        <w:t xml:space="preserve"> i brisanje zabilježbe imenovanja privremenog stečajnog upravitelja.''</w:t>
      </w:r>
    </w:p>
    <w:p w:rsidRDefault="00A44366" w:rsidP="003B23F0" w:rsidR="00A4436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A44366" w:rsidP="000302FB" w:rsidR="00A44366">
      <w:pPr>
        <w:jc w:val="both"/>
      </w:pPr>
      <w:r>
        <w:tab/>
        <w:t>Rješenjem 1St-</w:t>
      </w:r>
      <w:r w:rsidR="00E44ED7">
        <w:t>762</w:t>
      </w:r>
      <w:r w:rsidR="00E179F3">
        <w:t>/16-</w:t>
      </w:r>
      <w:r w:rsidR="00E44ED7">
        <w:t>17</w:t>
      </w:r>
      <w:r>
        <w:t xml:space="preserve"> od dana </w:t>
      </w:r>
      <w:r w:rsidR="00E44ED7">
        <w:t>12</w:t>
      </w:r>
      <w:r>
        <w:t xml:space="preserve">. listopada 2016. obustavljen je prethodni postupak nad </w:t>
      </w:r>
      <w:r w:rsidR="000302FB" w:rsidRPr="000C3CA4">
        <w:tab/>
      </w:r>
      <w:r>
        <w:t xml:space="preserve">trgovačkim društvom </w:t>
      </w:r>
      <w:r w:rsidR="00E44ED7">
        <w:t>VE-HA-EF d.o.o., Biograd na Moru</w:t>
      </w:r>
      <w:r>
        <w:t>, slijedom čega je isto rješenje valjalo dopuniti nalogom sudskom registru za brisanje zabilježbe pokretanja prethodnog postupka i imenovanja privremenog stečajnog upravitelja.</w:t>
      </w:r>
    </w:p>
    <w:p w:rsidRDefault="00A44366" w:rsidP="00A44366" w:rsidR="007935DC">
      <w:pPr>
        <w:ind w:firstLine="708"/>
        <w:jc w:val="both"/>
      </w:pPr>
      <w:r>
        <w:t>S</w:t>
      </w:r>
      <w:r w:rsidR="007935DC">
        <w:t xml:space="preserve">toga je odlučeno kao u izreci. </w:t>
      </w:r>
    </w:p>
    <w:p w:rsidRDefault="000C1AFC" w:rsidP="007935DC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E44ED7">
        <w:t>19. travnja</w:t>
      </w:r>
      <w:r w:rsidR="00A44366">
        <w:t xml:space="preserve">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E44ED7" w:rsidR="00133ADA">
      <w:pPr>
        <w:ind w:firstLine="708" w:left="5664"/>
        <w:jc w:val="right"/>
      </w:pPr>
      <w:r w:rsidRPr="000C3CA4">
        <w:t xml:space="preserve">    Ardena Bajlo</w:t>
      </w:r>
    </w:p>
    <w:p w:rsidRDefault="00133ADA" w:rsidP="0060535F" w:rsidR="00133ADA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>
      <w:pPr>
        <w:jc w:val="both"/>
      </w:pPr>
    </w:p>
    <w:p w:rsidRDefault="001E4E5A" w:rsidP="000302FB" w:rsidR="001E4E5A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2A7CF6" w:rsidP="002A7CF6" w:rsidR="002A7CF6">
      <w:pPr>
        <w:jc w:val="both"/>
      </w:pPr>
      <w:r>
        <w:t xml:space="preserve">Dostaviti: </w:t>
      </w:r>
    </w:p>
    <w:p w:rsidRDefault="002A7CF6" w:rsidP="002A7CF6" w:rsidR="002A7CF6">
      <w:pPr>
        <w:numPr>
          <w:ilvl w:val="0"/>
          <w:numId w:val="6"/>
        </w:numPr>
        <w:jc w:val="both"/>
      </w:pPr>
      <w:r>
        <w:t>registar suda</w:t>
      </w:r>
    </w:p>
    <w:p w:rsidRDefault="002A7CF6" w:rsidP="002A7CF6" w:rsidR="002A7CF6">
      <w:pPr>
        <w:numPr>
          <w:ilvl w:val="0"/>
          <w:numId w:val="6"/>
        </w:numPr>
        <w:jc w:val="both"/>
      </w:pPr>
      <w:r>
        <w:t>e-oglasna ploča</w:t>
      </w:r>
    </w:p>
    <w:p w:rsidRDefault="002A7CF6" w:rsidP="00E44ED7" w:rsidR="000302FB" w:rsidRPr="000C3CA4">
      <w:pPr>
        <w:numPr>
          <w:ilvl w:val="0"/>
          <w:numId w:val="6"/>
        </w:numPr>
        <w:jc w:val="both"/>
      </w:pPr>
      <w:r>
        <w:t>u spis.</w:t>
      </w: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ED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proofErr w:type="spellStart"/>
        <w:r>
          <w:t>Posl</w:t>
        </w:r>
        <w:proofErr w:type="spellEnd"/>
        <w:r>
          <w:t xml:space="preserve">. br.: </w:t>
        </w:r>
        <w:r w:rsidRPr="000C3CA4">
          <w:t>1 St-</w:t>
        </w:r>
        <w:r w:rsidR="00E44ED7">
          <w:t>762</w:t>
        </w:r>
        <w:r w:rsidR="00133ADA">
          <w:t>/16-</w:t>
        </w:r>
        <w:r w:rsidR="00E44ED7">
          <w:t>25</w:t>
        </w:r>
      </w:p>
      <w:p w:rsidRDefault="00BB636F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1A340430"/>
    <w:multiLevelType w:val="hybridMultilevel"/>
    <w:tmpl w:val="4CCE0CAA"/>
    <w:lvl w:tplc="879002F8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35177F71"/>
    <w:multiLevelType w:val="hybridMultilevel"/>
    <w:tmpl w:val="846E0074"/>
    <w:lvl w:tplc="0D2256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33ADA"/>
    <w:rsid w:val="00174339"/>
    <w:rsid w:val="00192D9A"/>
    <w:rsid w:val="001C0852"/>
    <w:rsid w:val="001E4E5A"/>
    <w:rsid w:val="0021510A"/>
    <w:rsid w:val="0027651C"/>
    <w:rsid w:val="002A7CF6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5C2874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44366"/>
    <w:rsid w:val="00A57FE5"/>
    <w:rsid w:val="00A628BE"/>
    <w:rsid w:val="00A94666"/>
    <w:rsid w:val="00BB636F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179F3"/>
    <w:rsid w:val="00E44ED7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3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ožujka 2017.</izvorni_sadrzaj>
    <derivirana_varijabla naziv="DomainObject.Predmet.DatumArhiviranja_1">23.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>29. listopada 2026.</izvorni_sadrzaj>
    <derivirana_varijabla naziv="DomainObject.Predmet.DatumRokaCuvanja_1">29.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ožujka 2017.</izvorni_sadrzaj>
    <derivirana_varijabla naziv="DomainObject.Predmet.DatumZatvaranja_1">23.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hr.ibm.icms.common.model.sluzbeneosobe.Referada@27732773[id=5815, dbStatus=null, naziv=Referada 1, oznaka=null, sudac=null] &lt;-hr.ibm.icms.common.model.sluzbeneosobe.Referada@27732773[status dodjele: =false]</izvorni_sadrzaj>
    <derivirana_varijabla naziv="DomainObject.Predmet.MjestoCuvanja_1">hr.ibm.icms.common.model.sluzbeneosobe.Referada@27732773[id=5815, dbStatus=null, naziv=Referada 1, oznaka=null, sudac=null] &lt;-hr.ibm.icms.common.model.sluzbeneosobe.Referada@27732773[status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VE-HA-EF društvo za graditeljstvo, prijevoz robe i trgovinu d.o.o.</izvorni_sadrzaj>
    <derivirana_varijabla naziv="DomainObject.Predmet.ProtustrankaFormated_1">  VE-HA-EF društvo za graditeljstvo, prijevoz robe i trgovinu d.o.o.</derivirana_varijabla>
  </DomainObject.Predmet.ProtustrankaFormated>
  <DomainObject.Predmet.ProtustrankaFormatedOIB>
    <izvorni_sadrzaj>  VE-HA-EF društvo za graditeljstvo, prijevoz robe i trgovinu d.o.o., OIB 37061572125</izvorni_sadrzaj>
    <derivirana_varijabla naziv="DomainObject.Predmet.ProtustrankaFormatedOIB_1">  VE-HA-EF društvo za graditeljstvo, prijevoz robe i trgovinu d.o.o., OIB 37061572125</derivirana_varijabla>
  </DomainObject.Predmet.ProtustrankaFormatedOIB>
  <DomainObject.Predmet.ProtustrankaFormatedWithAdress>
    <izvorni_sadrzaj> VE-HA-EF društvo za graditeljstvo, prijevoz robe i trgovinu d.o.o., Zagrebačka/bb, 23210 Biograd Na Moru</izvorni_sadrzaj>
    <derivirana_varijabla naziv="DomainObject.Predmet.ProtustrankaFormatedWithAdress_1"> VE-HA-EF društvo za graditeljstvo, prijevoz robe i trgovinu d.o.o., Zagrebačka/bb, 23210 Biograd Na Moru</derivirana_varijabla>
  </DomainObject.Predmet.ProtustrankaFormatedWithAdress>
  <DomainObject.Predmet.ProtustrankaFormatedWithAdressOIB>
    <izvorni_sadrzaj> VE-HA-EF društvo za graditeljstvo, prijevoz robe i trgovinu d.o.o., OIB 37061572125, Zagrebačka/bb, 23210 Biograd Na Moru</izvorni_sadrzaj>
    <derivirana_varijabla naziv="DomainObject.Predmet.ProtustrankaFormatedWithAdressOIB_1"> VE-HA-EF društvo za graditeljstvo, prijevoz robe i trgovinu d.o.o., OIB 37061572125, Zagrebačka/bb, 23210 Biograd Na Moru</derivirana_varijabla>
  </DomainObject.Predmet.ProtustrankaFormatedWithAdressOIB>
  <DomainObject.Predmet.ProtustrankaWithAdress>
    <izvorni_sadrzaj>VE-HA-EF društvo za graditeljstvo, prijevoz robe i trgovinu d.o.o. Zagrebačka/bb, 23210 Biograd Na Moru</izvorni_sadrzaj>
    <derivirana_varijabla naziv="DomainObject.Predmet.ProtustrankaWithAdress_1">VE-HA-EF društvo za graditeljstvo, prijevoz robe i trgovinu d.o.o. Zagrebačka/bb, 23210 Biograd Na Moru</derivirana_varijabla>
  </DomainObject.Predmet.ProtustrankaWithAdress>
  <DomainObject.Predmet.ProtustrankaWithAdressOIB>
    <izvorni_sadrzaj>VE-HA-EF društvo za graditeljstvo, prijevoz robe i trgovinu d.o.o., OIB 37061572125, Zagrebačka/bb, 23210 Biograd Na Moru</izvorni_sadrzaj>
    <derivirana_varijabla naziv="DomainObject.Predmet.ProtustrankaWithAdressOIB_1">VE-HA-EF društvo za graditeljstvo, prijevoz robe i trgovinu d.o.o., OIB 37061572125, Zagrebačka/bb, 23210 Biograd Na Moru</derivirana_varijabla>
  </DomainObject.Predmet.ProtustrankaWithAdressOIB>
  <DomainObject.Predmet.ProtustrankaNazivFormated>
    <izvorni_sadrzaj>VE-HA-EF društvo za graditeljstvo, prijevoz robe i trgovinu d.o.o.</izvorni_sadrzaj>
    <derivirana_varijabla naziv="DomainObject.Predmet.ProtustrankaNazivFormated_1">VE-HA-EF društvo za graditeljstvo, prijevoz robe i trgovinu d.o.o.</derivirana_varijabla>
  </DomainObject.Predmet.ProtustrankaNazivFormated>
  <DomainObject.Predmet.ProtustrankaNazivFormatedOIB>
    <izvorni_sadrzaj>VE-HA-EF društvo za graditeljstvo, prijevoz robe i trgovinu d.o.o., OIB 37061572125</izvorni_sadrzaj>
    <derivirana_varijabla naziv="DomainObject.Predmet.ProtustrankaNazivFormatedOIB_1">VE-HA-EF društvo za graditeljstvo, prijevoz robe i trgovinu d.o.o., OIB 37061572125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522785.20</izvorni_sadrzaj>
    <derivirana_varijabla naziv="DomainObject.Predmet.TrenutnaVrijednost_1">522785.20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VE-HA-EF društvo za graditeljstvo, prijevoz robe i trgovinu d.o.o.</item>
    </izvorni_sadrzaj>
    <derivirana_varijabla naziv="DomainObject.Predmet.ProtuStrankaListFormated_1">
      <item>VE-HA-EF društvo za graditeljstvo, prijevoz robe i trgovinu d.o.o.</item>
    </derivirana_varijabla>
  </DomainObject.Predmet.ProtuStrankaListFormated>
  <DomainObject.Predmet.ProtuStrankaListFormatedOIB>
    <izvorni_sadrzaj>
      <item>VE-HA-EF društvo za graditeljstvo, prijevoz robe i trgovinu d.o.o., OIB 37061572125</item>
    </izvorni_sadrzaj>
    <derivirana_varijabla naziv="DomainObject.Predmet.ProtuStrankaListFormatedOIB_1">
      <item>VE-HA-EF društvo za graditeljstvo, prijevoz robe i trgovinu d.o.o., OIB 37061572125</item>
    </derivirana_varijabla>
  </DomainObject.Predmet.ProtuStrankaListFormatedOIB>
  <DomainObject.Predmet.ProtuStrankaListFormatedWithAdress>
    <izvorni_sadrzaj>
      <item>VE-HA-EF društvo za graditeljstvo, prijevoz robe i trgovinu d.o.o., Zagrebačka/bb, 23210 Biograd Na Moru</item>
    </izvorni_sadrzaj>
    <derivirana_varijabla naziv="DomainObject.Predmet.ProtuStrankaListFormatedWithAdress_1">
      <item>VE-HA-EF društvo za graditeljstvo, prijevoz robe i trgovinu d.o.o., Zagrebačka/bb, 23210 Biograd Na Moru</item>
    </derivirana_varijabla>
  </DomainObject.Predmet.ProtuStrankaListFormatedWithAdress>
  <DomainObject.Predmet.ProtuStrankaListFormatedWithAdressOIB>
    <izvorni_sadrzaj>
      <item>VE-HA-EF društvo za graditeljstvo, prijevoz robe i trgovinu d.o.o., OIB 37061572125, Zagrebačka/bb, 23210 Biograd Na Moru</item>
    </izvorni_sadrzaj>
    <derivirana_varijabla naziv="DomainObject.Predmet.ProtuStrankaListFormatedWithAdressOIB_1">
      <item>VE-HA-EF društvo za graditeljstvo, prijevoz robe i trgovinu d.o.o., OIB 37061572125, Zagrebačka/bb, 23210 Biograd Na Moru</item>
    </derivirana_varijabla>
  </DomainObject.Predmet.ProtuStrankaListFormatedWithAdressOIB>
  <DomainObject.Predmet.ProtuStrankaListNazivFormated>
    <izvorni_sadrzaj>
      <item>VE-HA-EF društvo za graditeljstvo, prijevoz robe i trgovinu d.o.o.</item>
    </izvorni_sadrzaj>
    <derivirana_varijabla naziv="DomainObject.Predmet.ProtuStrankaListNazivFormated_1">
      <item>VE-HA-EF društvo za graditeljstvo, prijevoz robe i trgovinu d.o.o.</item>
    </derivirana_varijabla>
  </DomainObject.Predmet.ProtuStrankaListNazivFormated>
  <DomainObject.Predmet.ProtuStrankaListNazivFormatedOIB>
    <izvorni_sadrzaj>
      <item>VE-HA-EF društvo za graditeljstvo, prijevoz robe i trgovinu d.o.o., OIB 37061572125</item>
    </izvorni_sadrzaj>
    <derivirana_varijabla naziv="DomainObject.Predmet.ProtuStrankaListNazivFormatedOIB_1">
      <item>VE-HA-EF društvo za graditeljstvo, prijevoz robe i trgovinu d.o.o., OIB 37061572125</item>
    </derivirana_varijabla>
  </DomainObject.Predmet.ProtuStrankaListNazivFormatedOIB>
  <DomainObject.Predmet.OstaliListFormated>
    <izvorni_sadrzaj>
      <item>Željko Zrilić</item>
    </izvorni_sadrzaj>
    <derivirana_varijabla naziv="DomainObject.Predmet.OstaliListFormated_1">
      <item>Željko Zrilić</item>
    </derivirana_varijabla>
  </DomainObject.Predmet.OstaliListFormated>
  <DomainObject.Predmet.OstaliListFormatedOIB>
    <izvorni_sadrzaj>
      <item>Željko Zrilić, OIB 61212843383</item>
    </izvorni_sadrzaj>
    <derivirana_varijabla naziv="DomainObject.Predmet.OstaliListFormatedOIB_1">
      <item>Željko Zrilić, OIB 61212843383</item>
    </derivirana_varijabla>
  </DomainObject.Predmet.OstaliListFormatedOIB>
  <DomainObject.Predmet.OstaliListFormatedWithAdress>
    <izvorni_sadrzaj>
      <item>Željko Zrilić, Savska 2, 23210 Biograd Na Moru</item>
    </izvorni_sadrzaj>
    <derivirana_varijabla naziv="DomainObject.Predmet.OstaliListFormatedWithAdress_1">
      <item>Željko Zrilić, Savska 2, 23210 Biograd Na Moru</item>
    </derivirana_varijabla>
  </DomainObject.Predmet.OstaliListFormatedWithAdress>
  <DomainObject.Predmet.OstaliListFormatedWithAdressOIB>
    <izvorni_sadrzaj>
      <item>Željko Zrilić, OIB 61212843383, Savska 2, 23210 Biograd Na Moru</item>
    </izvorni_sadrzaj>
    <derivirana_varijabla naziv="DomainObject.Predmet.OstaliListFormatedWithAdressOIB_1">
      <item>Željko Zrilić, OIB 61212843383, Savska 2, 23210 Biograd Na Moru</item>
    </derivirana_varijabla>
  </DomainObject.Predmet.OstaliListFormatedWithAdressOIB>
  <DomainObject.Predmet.OstaliListNazivFormated>
    <izvorni_sadrzaj>
      <item>Željko Zrilić</item>
    </izvorni_sadrzaj>
    <derivirana_varijabla naziv="DomainObject.Predmet.OstaliListNazivFormated_1">
      <item>Željko Zrilić</item>
    </derivirana_varijabla>
  </DomainObject.Predmet.OstaliListNazivFormated>
  <DomainObject.Predmet.OstaliListNazivFormatedOIB>
    <izvorni_sadrzaj>
      <item>Željko Zrilić, OIB 61212843383</item>
    </izvorni_sadrzaj>
    <derivirana_varijabla naziv="DomainObject.Predmet.OstaliListNazivFormatedOIB_1">
      <item>Željko Zrilić, OIB 61212843383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VE-HA-EF društvo za graditeljstvo, prijevoz robe i trgovinu d.o.o.</izvorni_sadrzaj>
    <derivirana_varijabla naziv="DomainObject.Predmet.ProtustrankaIDrugi_1">VE-HA-EF društvo za graditeljstvo, prijevoz robe i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VE-HA-EF društvo za graditeljstvo, prijevoz robe i trgovinu d.o.o., OIB 37061572125, Zagrebačka/bb, 23210 Biograd Na Moru</izvorni_sadrzaj>
    <derivirana_varijabla naziv="DomainObject.Predmet.ProtustrankaIDrugiAdressOIB_1">VE-HA-EF društvo za graditeljstvo, prijevoz robe i trgovinu d.o.o., OIB 37061572125, Zagrebačka/bb,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2016.</izvorni_sadrzaj>
    <derivirana_varijabla naziv="DomainObject.Predmet.OdlukaRjesenje.DatumDonosenjaOdluke_1">12. listopada 2016.</derivirana_varijabla>
  </DomainObject.Predmet.OdlukaRjesenje.DatumDonosenjaOdluke>
  <DomainObject.Predmet.OdlukaRjesenje.DatumPravomocnosti>
    <izvorni_sadrzaj>29. listopada 2016.</izvorni_sadrzaj>
    <derivirana_varijabla naziv="DomainObject.Predmet.OdlukaRjesenje.DatumPravomocnosti_1">29. listopada 2016.</derivirana_varijabla>
  </DomainObject.Predmet.OdlukaRjesenje.DatumPravomocnosti>
  <DomainObject.Predmet.OdlukaRjesenje.Oznaka>
    <izvorni_sadrzaj>St-762/2016-18</izvorni_sadrzaj>
    <derivirana_varijabla naziv="DomainObject.Predmet.OdlukaRjesenje.Oznaka_1">St-762/2016-18</derivirana_varijabla>
  </DomainObject.Predmet.OdlukaRjesenje.Oznaka>
  <DomainObject.Predmet.SudioniciListNaziv>
    <izvorni_sadrzaj>
      <item>Financijska agencija</item>
      <item>VE-HA-EF društvo za graditeljstvo, prijevoz robe i trgovinu d.o.o.</item>
      <item>Željko Zrilić</item>
    </izvorni_sadrzaj>
    <derivirana_varijabla naziv="DomainObject.Predmet.SudioniciListNaziv_1">
      <item>Financijska agencija</item>
      <item>VE-HA-EF društvo za graditeljstvo, prijevoz robe i trgovinu d.o.o.</item>
      <item>Željko Zrilić</item>
    </derivirana_varijabla>
  </DomainObject.Predmet.SudioniciListNaziv>
  <DomainObject.Predmet.SudioniciListAdressOIB>
    <izvorni_sadrzaj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izvorni_sadrzaj>
    <derivirana_varijabla naziv="DomainObject.Predmet.SudioniciListAdressOIB_1"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37061572125</item>
      <item>, OIB 61212843383</item>
    </izvorni_sadrzaj>
    <derivirana_varijabla naziv="DomainObject.Predmet.SudioniciListNazivOIB_1">
      <item>, OIB 85821130368</item>
      <item>, OIB 37061572125</item>
      <item>, OIB 61212843383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240</properties:Words>
  <properties:Characters>1203</properties:Characters>
  <properties:Lines>50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2017-04-19T06:36:00Z</dcterms:created>
  <dc:creator>Ardena Bajlo</dc:creator>
  <cp:lastModifiedBy>Martina Kalmeta</cp:lastModifiedBy>
  <cp:lastPrinted>2017-02-16T08:52:00Z</cp:lastPrinted>
  <dcterms:modified xmlns:xsi="http://www.w3.org/2001/XMLSchema-instance" xsi:type="dcterms:W3CDTF">2017-04-20T07:09:00Z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