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6626" w14:paraId="58c6626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3D7380" w:rsidP="003D7380" w:rsidR="003D7380">
      <w:r>
        <w:t>Republika Hrvatska</w:t>
      </w:r>
    </w:p>
    <w:p w:rsidRDefault="003D7380" w:rsidP="003D7380" w:rsidR="003D7380">
      <w:r>
        <w:t>Trgovački sud u Osijeku</w:t>
      </w:r>
    </w:p>
    <w:p w:rsidRDefault="003D7380" w:rsidP="003D7380" w:rsidR="003D7380">
      <w:r>
        <w:t>Stalna služba u Slavonskom Brodu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024387">
        <w:rPr>
          <w:b/>
        </w:rPr>
        <w:t>1</w:t>
      </w:r>
      <w:r w:rsidR="007F6559">
        <w:rPr>
          <w:b/>
        </w:rPr>
        <w:t>438</w:t>
      </w:r>
      <w:r w:rsidR="000923DE">
        <w:rPr>
          <w:b/>
        </w:rPr>
        <w:t>/2018-</w:t>
      </w:r>
      <w:r w:rsidR="00D2276F">
        <w:rPr>
          <w:b/>
        </w:rPr>
        <w:t>3</w:t>
      </w:r>
    </w:p>
    <w:p w:rsidRDefault="00522F37" w:rsidP="00522F37" w:rsidR="00522F37">
      <w:r>
        <w:t xml:space="preserve"> </w:t>
      </w:r>
    </w:p>
    <w:p w:rsidRDefault="00C34D19" w:rsidP="00522F37" w:rsidR="00C34D19">
      <w:pPr>
        <w:jc w:val="center"/>
        <w:rPr>
          <w:b/>
        </w:rPr>
      </w:pPr>
      <w:r>
        <w:rPr>
          <w:b/>
        </w:rPr>
        <w:t xml:space="preserve">R E P U B L I K A     H R V A T S K A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7F6559">
        <w:rPr>
          <w:b/>
        </w:rPr>
        <w:t>OTKUP METAL d.o.o. Zagreb, Bolnička cesta 51/2, OIB 01664449236</w:t>
      </w:r>
      <w:r w:rsidR="00D2276F">
        <w:rPr>
          <w:b/>
        </w:rPr>
        <w:t>,</w:t>
      </w:r>
      <w:r w:rsidR="000923DE">
        <w:t xml:space="preserve"> dana </w:t>
      </w:r>
      <w:r w:rsidR="00D2276F">
        <w:t>07</w:t>
      </w:r>
      <w:r w:rsidR="003D7380">
        <w:t>. siječnja 2019.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7F6559">
        <w:rPr>
          <w:b/>
        </w:rPr>
        <w:t>DARKU BOŠNJAK, Zagreb, Bolnička cesta 51/2, OIB 90304289489</w:t>
      </w:r>
      <w:r w:rsidR="000923DE">
        <w:rPr>
          <w:b/>
        </w:rPr>
        <w:t>,</w:t>
      </w:r>
      <w:r w:rsidR="00CF53F3">
        <w:rPr>
          <w:lang w:val="hr-HR"/>
        </w:rPr>
        <w:t xml:space="preserve"> 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</w:t>
      </w:r>
      <w:r w:rsidR="00870913" w:rsidRPr="004C3E86">
        <w:rPr>
          <w:b/>
          <w:lang w:val="hr-HR"/>
        </w:rPr>
        <w:t>1.000,00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7F6559">
        <w:rPr>
          <w:lang w:val="hr-HR"/>
        </w:rPr>
        <w:t>1438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 w:rsidRPr="004C3E86">
        <w:rPr>
          <w:b/>
          <w:lang w:val="hr-HR"/>
        </w:rPr>
        <w:t>3</w:t>
      </w:r>
      <w:r w:rsidR="00870913" w:rsidRPr="004C3E86">
        <w:rPr>
          <w:b/>
          <w:lang w:val="hr-HR"/>
        </w:rPr>
        <w:t>.000,00 k</w:t>
      </w:r>
      <w:r w:rsidRPr="004C3E86">
        <w:rPr>
          <w:b/>
          <w:lang w:val="hr-HR"/>
        </w:rPr>
        <w:t>n</w:t>
      </w:r>
      <w:r w:rsidRPr="00AD05FF">
        <w:rPr>
          <w:lang w:val="hr-HR"/>
        </w:rPr>
        <w:t xml:space="preserve">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7F6559">
        <w:rPr>
          <w:lang w:val="hr-HR"/>
        </w:rPr>
        <w:t>1438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7F6559">
        <w:rPr>
          <w:b/>
        </w:rPr>
        <w:t>DARKO BOŠNJAK, Zagreb, Bolnička cesta 51/2, OIB 90304289489</w:t>
      </w:r>
      <w:r w:rsidR="005B15F2">
        <w:rPr>
          <w:b/>
        </w:rPr>
        <w:t>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7F6559">
        <w:rPr>
          <w:b/>
        </w:rPr>
        <w:t>DARKA BOŠNJAK, Zagreb, Bolnička cesta 51/2, OIB 90304289489</w:t>
      </w:r>
      <w:r w:rsidR="000923DE">
        <w:rPr>
          <w:b/>
        </w:rPr>
        <w:t>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4C3E86" w:rsidP="00C558CA" w:rsidR="004C3E86">
      <w:pPr>
        <w:jc w:val="right"/>
        <w:rPr>
          <w:b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lastRenderedPageBreak/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7F6559">
        <w:rPr>
          <w:b/>
        </w:rPr>
        <w:t>1438</w:t>
      </w:r>
      <w:r>
        <w:rPr>
          <w:b/>
        </w:rPr>
        <w:t>/2018-</w:t>
      </w:r>
      <w:r w:rsidR="00D2276F">
        <w:rPr>
          <w:b/>
        </w:rPr>
        <w:t>3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7F6559">
        <w:rPr>
          <w:lang w:val="hr-HR"/>
        </w:rPr>
        <w:t>1438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7F6559">
        <w:rPr>
          <w:lang w:val="hr-HR"/>
        </w:rPr>
        <w:t>1438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7F6559">
        <w:rPr>
          <w:lang w:val="hr-HR"/>
        </w:rPr>
        <w:t>Darku Bošnjak</w:t>
      </w:r>
      <w:r>
        <w:rPr>
          <w:lang w:val="hr-HR"/>
        </w:rPr>
        <w:t xml:space="preserve"> 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7F6559">
        <w:rPr>
          <w:b/>
        </w:rPr>
        <w:t>DARKA BOŠNJAK, Zagreb, Bolnička cesta 51/2, OIB 90304289489</w:t>
      </w:r>
      <w:r w:rsidR="004C3E86">
        <w:rPr>
          <w:b/>
        </w:rPr>
        <w:t xml:space="preserve">,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</w:t>
      </w:r>
      <w:r w:rsidR="005B15F2">
        <w:rPr>
          <w:lang w:val="hr-HR"/>
        </w:rPr>
        <w:t xml:space="preserve">dužnik </w:t>
      </w:r>
      <w:r>
        <w:rPr>
          <w:lang w:val="hr-HR"/>
        </w:rPr>
        <w:t xml:space="preserve">na dan </w:t>
      </w:r>
      <w:r w:rsidR="007F6559">
        <w:rPr>
          <w:lang w:val="hr-HR"/>
        </w:rPr>
        <w:t>08</w:t>
      </w:r>
      <w:r w:rsidR="003D7380">
        <w:rPr>
          <w:lang w:val="hr-HR"/>
        </w:rPr>
        <w:t>. kolovoza</w:t>
      </w:r>
      <w:r w:rsidR="00C558CA">
        <w:rPr>
          <w:lang w:val="hr-HR"/>
        </w:rPr>
        <w:t xml:space="preserve"> 2018</w:t>
      </w:r>
      <w:r w:rsidR="004C3E86">
        <w:rPr>
          <w:lang w:val="hr-HR"/>
        </w:rPr>
        <w:t>.</w:t>
      </w:r>
      <w:r>
        <w:rPr>
          <w:lang w:val="hr-HR"/>
        </w:rPr>
        <w:t xml:space="preserve"> u Očevidniku redoslijeda osnova za plaćanje ima evidentirane neizvršene osnove za plaćanje u neprekinutom razdoblju od </w:t>
      </w:r>
      <w:r w:rsidR="00FA1197">
        <w:rPr>
          <w:lang w:val="hr-HR"/>
        </w:rPr>
        <w:t>1</w:t>
      </w:r>
      <w:r w:rsidR="00044011">
        <w:rPr>
          <w:lang w:val="hr-HR"/>
        </w:rPr>
        <w:t>2</w:t>
      </w:r>
      <w:r w:rsidR="00FA1197">
        <w:rPr>
          <w:lang w:val="hr-HR"/>
        </w:rPr>
        <w:t>0</w:t>
      </w:r>
      <w:r>
        <w:rPr>
          <w:lang w:val="hr-HR"/>
        </w:rPr>
        <w:t xml:space="preserve"> dana u iznosu </w:t>
      </w:r>
      <w:r w:rsidR="007F6559">
        <w:rPr>
          <w:lang w:val="hr-HR"/>
        </w:rPr>
        <w:t>263.429,45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D2276F">
        <w:rPr>
          <w:lang w:val="hr-HR"/>
        </w:rPr>
        <w:t>jednu</w:t>
      </w:r>
      <w:r>
        <w:rPr>
          <w:lang w:val="hr-HR"/>
        </w:rPr>
        <w:t xml:space="preserve"> zaposlen</w:t>
      </w:r>
      <w:r w:rsidR="00D2276F">
        <w:rPr>
          <w:lang w:val="hr-HR"/>
        </w:rPr>
        <w:t>u</w:t>
      </w:r>
      <w:r w:rsidR="000923DE">
        <w:rPr>
          <w:lang w:val="hr-HR"/>
        </w:rPr>
        <w:t xml:space="preserve"> </w:t>
      </w:r>
      <w:r>
        <w:rPr>
          <w:lang w:val="hr-HR"/>
        </w:rPr>
        <w:t>osob</w:t>
      </w:r>
      <w:r w:rsidR="00D2276F">
        <w:rPr>
          <w:lang w:val="hr-HR"/>
        </w:rPr>
        <w:t>u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F847E9" w:rsidP="0001618B" w:rsidR="00F847E9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7F6559">
        <w:rPr>
          <w:b/>
        </w:rPr>
        <w:t>1438</w:t>
      </w:r>
      <w:r w:rsidR="00C558CA">
        <w:rPr>
          <w:b/>
        </w:rPr>
        <w:t>/2018-</w:t>
      </w:r>
      <w:r w:rsidR="00D2276F">
        <w:rPr>
          <w:b/>
        </w:rPr>
        <w:t>3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4C3E86" w:rsidP="0001618B" w:rsidR="004C3E86">
      <w:pPr>
        <w:jc w:val="both"/>
        <w:rPr>
          <w:lang w:val="hr-HR"/>
        </w:rPr>
      </w:pP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D2276F" w:rsidP="006C3A82" w:rsidR="006C3A82">
      <w:pPr>
        <w:jc w:val="center"/>
        <w:rPr>
          <w:lang w:val="hr-HR"/>
        </w:rPr>
      </w:pPr>
      <w:r>
        <w:rPr>
          <w:lang w:val="hr-HR"/>
        </w:rPr>
        <w:t>U Slavonskom Brodu 07</w:t>
      </w:r>
      <w:r w:rsidR="003D7380">
        <w:rPr>
          <w:lang w:val="hr-HR"/>
        </w:rPr>
        <w:t>. siječnja 2019.</w:t>
      </w:r>
    </w:p>
    <w:p w:rsidRDefault="003D7380" w:rsidP="006C3A82" w:rsidR="003D7380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D2276F" w:rsidP="0001618B" w:rsidR="0001618B">
      <w:pPr>
        <w:rPr>
          <w:lang w:val="hr-HR"/>
        </w:rPr>
      </w:pPr>
      <w:r>
        <w:rPr>
          <w:lang w:val="hr-HR"/>
        </w:rPr>
        <w:t>1.  Zakonskom zastupniku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="004C3E86">
        <w:rPr>
          <w:lang w:val="hr-HR"/>
        </w:rPr>
        <w:t xml:space="preserve"> FINI</w:t>
      </w:r>
      <w:r w:rsidRPr="00E22421">
        <w:rPr>
          <w:lang w:val="hr-HR"/>
        </w:rPr>
        <w:t xml:space="preserve"> </w:t>
      </w:r>
      <w:r w:rsidR="004C3E86">
        <w:rPr>
          <w:lang w:val="hr-HR"/>
        </w:rPr>
        <w:t xml:space="preserve">RC Zagreb, </w:t>
      </w:r>
      <w:r>
        <w:rPr>
          <w:lang w:val="hr-HR"/>
        </w:rPr>
        <w:t>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24387"/>
    <w:rsid w:val="00037B03"/>
    <w:rsid w:val="00044011"/>
    <w:rsid w:val="00072717"/>
    <w:rsid w:val="000923DE"/>
    <w:rsid w:val="000A4C8E"/>
    <w:rsid w:val="000A5A3C"/>
    <w:rsid w:val="000C12AA"/>
    <w:rsid w:val="000C2091"/>
    <w:rsid w:val="000D13E5"/>
    <w:rsid w:val="00154654"/>
    <w:rsid w:val="00170F17"/>
    <w:rsid w:val="001B2AC0"/>
    <w:rsid w:val="001C2703"/>
    <w:rsid w:val="001C6FD5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3D7380"/>
    <w:rsid w:val="003E7EF9"/>
    <w:rsid w:val="004111AD"/>
    <w:rsid w:val="00425704"/>
    <w:rsid w:val="00443195"/>
    <w:rsid w:val="004A19B1"/>
    <w:rsid w:val="004C3E86"/>
    <w:rsid w:val="005033B1"/>
    <w:rsid w:val="00517923"/>
    <w:rsid w:val="00522F37"/>
    <w:rsid w:val="00526308"/>
    <w:rsid w:val="005331E5"/>
    <w:rsid w:val="00543E76"/>
    <w:rsid w:val="00552EF9"/>
    <w:rsid w:val="00556027"/>
    <w:rsid w:val="00593115"/>
    <w:rsid w:val="005A2D0E"/>
    <w:rsid w:val="005A471A"/>
    <w:rsid w:val="005B15F2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37585"/>
    <w:rsid w:val="00775014"/>
    <w:rsid w:val="007B218F"/>
    <w:rsid w:val="007B6D78"/>
    <w:rsid w:val="007F6559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9C56ED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34D19"/>
    <w:rsid w:val="00C558CA"/>
    <w:rsid w:val="00C61241"/>
    <w:rsid w:val="00CF399C"/>
    <w:rsid w:val="00CF53F3"/>
    <w:rsid w:val="00D13568"/>
    <w:rsid w:val="00D2276F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847E9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B2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A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A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A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B2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A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A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A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ZOS-a</izvorni_sadrzaj>
    <derivirana_varijabla naziv="DomainObject.Predmet.Opis_1">Članak 11. ZOS-a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St-1438/2018</izvorni_sadrzaj>
    <derivirana_varijabla naziv="DomainObject.Predmet.OznakaBroj_1">St-1438/2018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OTKUP METAL d.o.o.</izvorni_sadrzaj>
    <derivirana_varijabla naziv="DomainObject.Predmet.ProtustrankaFormated_1">  OTKUP METAL d.o.o.</derivirana_varijabla>
  </DomainObject.Predmet.ProtustrankaFormated>
  <DomainObject.Predmet.ProtustrankaFormatedOIB>
    <izvorni_sadrzaj>  OTKUP METAL d.o.o., OIB 01664449236</izvorni_sadrzaj>
    <derivirana_varijabla naziv="DomainObject.Predmet.ProtustrankaFormatedOIB_1">  OTKUP METAL d.o.o., OIB 01664449236</derivirana_varijabla>
  </DomainObject.Predmet.ProtustrankaFormatedOIB>
  <DomainObject.Predmet.ProtustrankaFormatedWithAdress>
    <izvorni_sadrzaj> OTKUP METAL d.o.o., Bolnička cesta 51/2, 10000 Zagreb</izvorni_sadrzaj>
    <derivirana_varijabla naziv="DomainObject.Predmet.ProtustrankaFormatedWithAdress_1"> OTKUP METAL d.o.o., Bolnička cesta 51/2, 10000 Zagreb</derivirana_varijabla>
  </DomainObject.Predmet.ProtustrankaFormatedWithAdress>
  <DomainObject.Predmet.ProtustrankaFormatedWithAdressOIB>
    <izvorni_sadrzaj> OTKUP METAL d.o.o., OIB 01664449236, Bolnička cesta 51/2, 10000 Zagreb</izvorni_sadrzaj>
    <derivirana_varijabla naziv="DomainObject.Predmet.ProtustrankaFormatedWithAdressOIB_1"> OTKUP METAL d.o.o., OIB 01664449236, Bolnička cesta 51/2, 10000 Zagreb</derivirana_varijabla>
  </DomainObject.Predmet.ProtustrankaFormatedWithAdressOIB>
  <DomainObject.Predmet.ProtustrankaWithAdress>
    <izvorni_sadrzaj>OTKUP METAL d.o.o. Bolnička cesta 51/2, 10000 Zagreb</izvorni_sadrzaj>
    <derivirana_varijabla naziv="DomainObject.Predmet.ProtustrankaWithAdress_1">OTKUP METAL d.o.o. Bolnička cesta 51/2, 10000 Zagreb</derivirana_varijabla>
  </DomainObject.Predmet.ProtustrankaWithAdress>
  <DomainObject.Predmet.ProtustrankaWithAdressOIB>
    <izvorni_sadrzaj>OTKUP METAL d.o.o., OIB 01664449236, Bolnička cesta 51/2, 10000 Zagreb</izvorni_sadrzaj>
    <derivirana_varijabla naziv="DomainObject.Predmet.ProtustrankaWithAdressOIB_1">OTKUP METAL d.o.o., OIB 01664449236, Bolnička cesta 51/2, 10000 Zagreb</derivirana_varijabla>
  </DomainObject.Predmet.ProtustrankaWithAdressOIB>
  <DomainObject.Predmet.ProtustrankaNazivFormated>
    <izvorni_sadrzaj>OTKUP METAL d.o.o.</izvorni_sadrzaj>
    <derivirana_varijabla naziv="DomainObject.Predmet.ProtustrankaNazivFormated_1">OTKUP METAL d.o.o.</derivirana_varijabla>
  </DomainObject.Predmet.ProtustrankaNazivFormated>
  <DomainObject.Predmet.ProtustrankaNazivFormatedOIB>
    <izvorni_sadrzaj>OTKUP METAL d.o.o., OIB 01664449236</izvorni_sadrzaj>
    <derivirana_varijabla naziv="DomainObject.Predmet.ProtustrankaNazivFormatedOIB_1">OTKUP METAL d.o.o., OIB 01664449236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OTKUP METAL d.o.o.</item>
    </izvorni_sadrzaj>
    <derivirana_varijabla naziv="DomainObject.Predmet.ProtuStrankaListFormated_1">
      <item>OTKUP METAL d.o.o.</item>
    </derivirana_varijabla>
  </DomainObject.Predmet.ProtuStrankaListFormated>
  <DomainObject.Predmet.ProtuStrankaListFormatedOIB>
    <izvorni_sadrzaj>
      <item>OTKUP METAL d.o.o., OIB 01664449236</item>
    </izvorni_sadrzaj>
    <derivirana_varijabla naziv="DomainObject.Predmet.ProtuStrankaListFormatedOIB_1">
      <item>OTKUP METAL d.o.o., OIB 01664449236</item>
    </derivirana_varijabla>
  </DomainObject.Predmet.ProtuStrankaListFormatedOIB>
  <DomainObject.Predmet.ProtuStrankaListFormatedWithAdress>
    <izvorni_sadrzaj>
      <item>OTKUP METAL d.o.o., Bolnička cesta 51/2, 10000 Zagreb</item>
    </izvorni_sadrzaj>
    <derivirana_varijabla naziv="DomainObject.Predmet.ProtuStrankaListFormatedWithAdress_1">
      <item>OTKUP METAL d.o.o., Bolnička cesta 51/2, 10000 Zagreb</item>
    </derivirana_varijabla>
  </DomainObject.Predmet.ProtuStrankaListFormatedWithAdress>
  <DomainObject.Predmet.ProtuStrankaListFormatedWithAdressOIB>
    <izvorni_sadrzaj>
      <item>OTKUP METAL d.o.o., OIB 01664449236, Bolnička cesta 51/2, 10000 Zagreb</item>
    </izvorni_sadrzaj>
    <derivirana_varijabla naziv="DomainObject.Predmet.ProtuStrankaListFormatedWithAdressOIB_1">
      <item>OTKUP METAL d.o.o., OIB 01664449236, Bolnička cesta 51/2, 10000 Zagreb</item>
    </derivirana_varijabla>
  </DomainObject.Predmet.ProtuStrankaListFormatedWithAdressOIB>
  <DomainObject.Predmet.ProtuStrankaListNazivFormated>
    <izvorni_sadrzaj>
      <item>OTKUP METAL d.o.o.</item>
    </izvorni_sadrzaj>
    <derivirana_varijabla naziv="DomainObject.Predmet.ProtuStrankaListNazivFormated_1">
      <item>OTKUP METAL d.o.o.</item>
    </derivirana_varijabla>
  </DomainObject.Predmet.ProtuStrankaListNazivFormated>
  <DomainObject.Predmet.ProtuStrankaListNazivFormatedOIB>
    <izvorni_sadrzaj>
      <item>OTKUP METAL d.o.o., OIB 01664449236</item>
    </izvorni_sadrzaj>
    <derivirana_varijabla naziv="DomainObject.Predmet.ProtuStrankaListNazivFormatedOIB_1">
      <item>OTKUP METAL d.o.o., OIB 01664449236</item>
    </derivirana_varijabla>
  </DomainObject.Predmet.ProtuStrankaListNazivFormatedOIB>
  <DomainObject.Predmet.OstaliListFormated>
    <izvorni_sadrzaj>
      <item>Darko Bošnjak</item>
    </izvorni_sadrzaj>
    <derivirana_varijabla naziv="DomainObject.Predmet.OstaliListFormated_1">
      <item>Darko Bošnjak</item>
    </derivirana_varijabla>
  </DomainObject.Predmet.OstaliListFormated>
  <DomainObject.Predmet.OstaliListFormatedOIB>
    <izvorni_sadrzaj>
      <item>Darko Bošnjak, OIB 90304289489</item>
    </izvorni_sadrzaj>
    <derivirana_varijabla naziv="DomainObject.Predmet.OstaliListFormatedOIB_1">
      <item>Darko Bošnjak, OIB 90304289489</item>
    </derivirana_varijabla>
  </DomainObject.Predmet.OstaliListFormatedOIB>
  <DomainObject.Predmet.OstaliListFormatedWithAdress>
    <izvorni_sadrzaj>
      <item>Darko Bošnjak, Bolnička Cesta 512, 10000 Zagreb</item>
    </izvorni_sadrzaj>
    <derivirana_varijabla naziv="DomainObject.Predmet.OstaliListFormatedWithAdress_1">
      <item>Darko Bošnjak, Bolnička Cesta 512, 10000 Zagreb</item>
    </derivirana_varijabla>
  </DomainObject.Predmet.OstaliListFormatedWithAdress>
  <DomainObject.Predmet.OstaliListFormatedWithAdressOIB>
    <izvorni_sadrzaj>
      <item>Darko Bošnjak, OIB 90304289489, Bolnička Cesta 512, 10000 Zagreb</item>
    </izvorni_sadrzaj>
    <derivirana_varijabla naziv="DomainObject.Predmet.OstaliListFormatedWithAdressOIB_1">
      <item>Darko Bošnjak, OIB 90304289489, Bolnička Cesta 512, 10000 Zagreb</item>
    </derivirana_varijabla>
  </DomainObject.Predmet.OstaliListFormatedWithAdressOIB>
  <DomainObject.Predmet.OstaliListNazivFormated>
    <izvorni_sadrzaj>
      <item>Darko Bošnjak</item>
    </izvorni_sadrzaj>
    <derivirana_varijabla naziv="DomainObject.Predmet.OstaliListNazivFormated_1">
      <item>Darko Bošnjak</item>
    </derivirana_varijabla>
  </DomainObject.Predmet.OstaliListNazivFormated>
  <DomainObject.Predmet.OstaliListNazivFormatedOIB>
    <izvorni_sadrzaj>
      <item>Darko Bošnjak, OIB 90304289489</item>
    </izvorni_sadrzaj>
    <derivirana_varijabla naziv="DomainObject.Predmet.OstaliListNazivFormatedOIB_1">
      <item>Darko Bošnjak, OIB 90304289489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OTKUP METAL d.o.o.</izvorni_sadrzaj>
    <derivirana_varijabla naziv="DomainObject.Predmet.ProtustrankaIDrugi_1">OTKUP METAL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OTKUP METAL d.o.o., OIB 01664449236, Bolnička cesta 51/2, 10000 Zagreb</izvorni_sadrzaj>
    <derivirana_varijabla naziv="DomainObject.Predmet.ProtustrankaIDrugiAdressOIB_1">OTKUP METAL d.o.o., OIB 01664449236, Bolnička cesta 51/2,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OTKUP METAL d.o.o.</item>
      <item>FINA Regionalni centar Zagreb</item>
      <item>Darko Bošnjak</item>
    </izvorni_sadrzaj>
    <derivirana_varijabla naziv="DomainObject.Predmet.SudioniciListNaziv_1">
      <item>OTKUP METAL d.o.o.</item>
      <item>FINA Regionalni centar Zagreb</item>
      <item>Darko Bošnjak</item>
    </derivirana_varijabla>
  </DomainObject.Predmet.SudioniciListNaziv>
  <DomainObject.Predmet.SudioniciListAdressOIB>
    <izvorni_sadrzaj>
      <item>OTKUP METAL d.o.o., OIB 01664449236, Bolnička cesta 51/2,10000 Zagreb</item>
      <item>FINA Regionalni centar Zagreb, OIB 85821130368, Trg svibanjskih žrtava 1995. br. 1,10000 Zagreb</item>
      <item>Darko Bošnjak, OIB 90304289489, Bolnička Cesta 512,10000 Zagreb</item>
    </izvorni_sadrzaj>
    <derivirana_varijabla naziv="DomainObject.Predmet.SudioniciListAdressOIB_1">
      <item>OTKUP METAL d.o.o., OIB 01664449236, Bolnička cesta 51/2,10000 Zagreb</item>
      <item>FINA Regionalni centar Zagreb, OIB 85821130368, Trg svibanjskih žrtava 1995. br. 1,10000 Zagreb</item>
      <item>Darko Bošnjak, OIB 90304289489, Bolnička Cesta 512,10000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01664449236</item>
      <item>, OIB 85821130368</item>
      <item>, OIB 90304289489</item>
    </izvorni_sadrzaj>
    <derivirana_varijabla naziv="DomainObject.Predmet.SudioniciListNazivOIB_1">
      <item>, OIB 01664449236</item>
      <item>, OIB 85821130368</item>
      <item>, OIB 90304289489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C01C2-5E62-42D0-83CB-ECABFD3BD5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853</properties:Words>
  <properties:Characters>4653</properties:Characters>
  <properties:Lines>126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2019-01-07T13:23:00Z</dcterms:created>
  <dc:creator>zbiondic</dc:creator>
  <cp:lastModifiedBy>wsadmin</cp:lastModifiedBy>
  <cp:lastPrinted>2019-01-07T13:27:00Z</cp:lastPrinted>
  <dcterms:modified xmlns:xsi="http://www.w3.org/2001/XMLSchema-instance" xsi:type="dcterms:W3CDTF">2019-01-08T07:03:00Z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1438-18.docx)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