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bcf7f" w14:paraId="ebbcf7f" w:rsidRDefault="00E12739" w:rsidP="006E70B2" w:rsidR="006E70B2" w:rsidRPr="00DD350B">
      <w:pPr>
        <w15:collapsed w:val="false"/>
        <w:rPr>
          <w:bCs/>
        </w:rPr>
      </w:pPr>
      <w:bookmarkStart w:name="_GoBack" w:id="0"/>
      <w:bookmarkEnd w:id="0"/>
      <w:r w:rsidRPr="00DD350B"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D350B">
        <w:rPr>
          <w:noProof/>
        </w:rPr>
        <w:t xml:space="preserve">       </w:t>
      </w:r>
    </w:p>
    <w:p w:rsidRDefault="006E70B2" w:rsidP="006E70B2" w:rsidR="006E70B2" w:rsidRPr="00DD350B">
      <w:pPr>
        <w:pStyle w:val="Naslov1"/>
        <w:rPr>
          <w:rFonts w:cs="Times New Roman" w:hAnsi="Times New Roman" w:ascii="Times New Roman"/>
          <w:b w:val="false"/>
        </w:rPr>
      </w:pPr>
      <w:r w:rsidRPr="00DD350B">
        <w:rPr>
          <w:rFonts w:cs="Times New Roman" w:hAnsi="Times New Roman" w:ascii="Times New Roman"/>
          <w:b w:val="false"/>
        </w:rPr>
        <w:t xml:space="preserve">REPUBLIKA HRVATSKA 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>TRGOVAČKI SUD U ZAGREBU</w:t>
      </w:r>
    </w:p>
    <w:p w:rsidRDefault="006E70B2" w:rsidP="006E70B2" w:rsidR="006E70B2" w:rsidRPr="00DD350B">
      <w:pPr>
        <w:rPr>
          <w:bCs/>
        </w:rPr>
      </w:pPr>
      <w:r w:rsidRPr="00DD350B">
        <w:rPr>
          <w:bCs/>
        </w:rPr>
        <w:t xml:space="preserve">Zagreb, </w:t>
      </w:r>
      <w:proofErr w:type="spellStart"/>
      <w:r w:rsidRPr="00DD350B">
        <w:rPr>
          <w:bCs/>
        </w:rPr>
        <w:t>Amruševa</w:t>
      </w:r>
      <w:proofErr w:type="spellEnd"/>
      <w:r w:rsidRPr="00DD350B">
        <w:rPr>
          <w:bCs/>
        </w:rPr>
        <w:t xml:space="preserve"> 2/II</w:t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  <w:r w:rsidRPr="00DD350B">
        <w:rPr>
          <w:bCs/>
        </w:rPr>
        <w:tab/>
      </w:r>
    </w:p>
    <w:p w:rsidRDefault="006E70B2" w:rsidP="006E70B2" w:rsidR="006E70B2" w:rsidRPr="00DD350B">
      <w:pPr>
        <w:rPr>
          <w:bCs/>
        </w:rPr>
      </w:pPr>
    </w:p>
    <w:p w:rsidRDefault="006E70B2" w:rsidP="006E70B2" w:rsidR="006E70B2" w:rsidRPr="00DD350B">
      <w:pPr>
        <w:jc w:val="center"/>
        <w:rPr>
          <w:bCs/>
        </w:rPr>
      </w:pPr>
      <w:r w:rsidRPr="00DD350B">
        <w:rPr>
          <w:bCs/>
        </w:rPr>
        <w:t xml:space="preserve">R E P U B L I K A   H R V A T S K A </w:t>
      </w:r>
    </w:p>
    <w:p w:rsidRDefault="00040DDF" w:rsidP="00040DDF" w:rsidR="006E70B2" w:rsidRPr="00DD350B">
      <w:pPr>
        <w:pStyle w:val="Naslov2"/>
        <w:rPr>
          <w:rFonts w:cs="Times New Roman" w:hAnsi="Times New Roman" w:ascii="Times New Roman"/>
          <w:b w:val="false"/>
        </w:rPr>
      </w:pPr>
      <w:r>
        <w:rPr>
          <w:rFonts w:cs="Times New Roman" w:hAnsi="Times New Roman" w:ascii="Times New Roman"/>
          <w:b w:val="false"/>
        </w:rPr>
        <w:t>Z A K L J U Č A K</w:t>
      </w:r>
    </w:p>
    <w:p w:rsidRDefault="006E70B2" w:rsidP="006E70B2" w:rsidR="006E70B2" w:rsidRPr="00DD350B"/>
    <w:p w:rsidRDefault="002D50B7" w:rsidP="002D50B7" w:rsidR="002D50B7">
      <w:pPr>
        <w:pStyle w:val="Uvuenotijeloteksta"/>
      </w:pPr>
      <w:r>
        <w:t>Trgovački sud u Zagrebu po sucu toga suda Vesni Sremac Šoštar u stečajnom postupku otvorenim nad stečajnim dužnikom PZ PETROVA GORA u stečaju, Gvozd, Križnoga pu</w:t>
      </w:r>
      <w:r w:rsidR="00040DDF">
        <w:t>ta 6, OIB: 69602856930,  dana 21</w:t>
      </w:r>
      <w:r>
        <w:t>. ožujka 2018. godine</w:t>
      </w:r>
    </w:p>
    <w:p w:rsidRDefault="00F07A14" w:rsidP="00D342F9" w:rsidR="00F07A14"/>
    <w:p w:rsidRDefault="00040DDF" w:rsidP="006E70B2" w:rsidR="006E70B2" w:rsidRPr="00DD350B">
      <w:pPr>
        <w:jc w:val="center"/>
        <w:rPr>
          <w:bCs/>
        </w:rPr>
      </w:pPr>
      <w:r>
        <w:rPr>
          <w:bCs/>
        </w:rPr>
        <w:t>z a k l j u č i o</w:t>
      </w:r>
      <w:r w:rsidR="00F07A14">
        <w:rPr>
          <w:bCs/>
        </w:rPr>
        <w:t xml:space="preserve"> </w:t>
      </w:r>
      <w:r w:rsidR="009E6A4B">
        <w:rPr>
          <w:bCs/>
        </w:rPr>
        <w:t xml:space="preserve"> </w:t>
      </w:r>
      <w:r w:rsidR="006E70B2" w:rsidRPr="00DD350B">
        <w:rPr>
          <w:bCs/>
        </w:rPr>
        <w:t xml:space="preserve"> j e </w:t>
      </w:r>
    </w:p>
    <w:p w:rsidRDefault="006E70B2" w:rsidP="008A0BC7" w:rsidR="006E70B2" w:rsidRPr="00DD350B">
      <w:pPr>
        <w:jc w:val="both"/>
        <w:rPr>
          <w:bCs/>
        </w:rPr>
      </w:pPr>
    </w:p>
    <w:p w:rsidRDefault="006E70B2" w:rsidP="00F07A14" w:rsidR="006E70B2" w:rsidRPr="00040DDF">
      <w:pPr>
        <w:jc w:val="both"/>
      </w:pPr>
      <w:r w:rsidRPr="00DD350B">
        <w:rPr>
          <w:bCs/>
        </w:rPr>
        <w:tab/>
      </w:r>
      <w:r w:rsidR="00F07A14" w:rsidRPr="00040DDF">
        <w:t xml:space="preserve">Ročište </w:t>
      </w:r>
      <w:r w:rsidR="00040DDF" w:rsidRPr="00040DDF">
        <w:t xml:space="preserve">za diobu </w:t>
      </w:r>
      <w:proofErr w:type="spellStart"/>
      <w:r w:rsidR="00040DDF" w:rsidRPr="00040DDF">
        <w:t>kupovnine</w:t>
      </w:r>
      <w:proofErr w:type="spellEnd"/>
      <w:r w:rsidR="00040DDF" w:rsidRPr="00040DDF">
        <w:t xml:space="preserve"> sukladno zaključku ovog suda od 27. studenog 2017., i s ročišta dana 12. prosinca 2017. određuje se za dan 12. srpnja 2018., u 10,30 sati </w:t>
      </w:r>
      <w:r w:rsidR="00F07A14" w:rsidRPr="00040DDF">
        <w:t xml:space="preserve">u prostorijama Trgovačkog suda u Zagrebu, </w:t>
      </w:r>
      <w:proofErr w:type="spellStart"/>
      <w:r w:rsidR="00F07A14" w:rsidRPr="00040DDF">
        <w:t>Amruševa</w:t>
      </w:r>
      <w:proofErr w:type="spellEnd"/>
      <w:r w:rsidR="00F07A14" w:rsidRPr="00040DDF">
        <w:t xml:space="preserve"> 2/ II, DZ soba broj 55/III.</w:t>
      </w:r>
    </w:p>
    <w:p w:rsidRDefault="00F07A14" w:rsidP="00F07A14" w:rsidR="00F07A14" w:rsidRPr="00040DDF">
      <w:pPr>
        <w:jc w:val="both"/>
      </w:pPr>
    </w:p>
    <w:p w:rsidRDefault="00F07A14" w:rsidP="00F07A14" w:rsidR="00F07A14" w:rsidRPr="00040DDF"/>
    <w:p w:rsidRDefault="006E70B2" w:rsidP="006E70B2" w:rsidR="006E70B2" w:rsidRPr="00040DDF">
      <w:pPr>
        <w:jc w:val="center"/>
      </w:pPr>
      <w:r w:rsidRPr="00040DDF">
        <w:t xml:space="preserve">U Zagrebu, </w:t>
      </w:r>
      <w:r w:rsidR="00040DDF" w:rsidRPr="00040DDF">
        <w:t>21</w:t>
      </w:r>
      <w:r w:rsidR="009E6A4B" w:rsidRPr="00040DDF">
        <w:t>. ožujka 2018. godine</w:t>
      </w:r>
      <w:r w:rsidRPr="00040DDF">
        <w:t xml:space="preserve">    </w:t>
      </w:r>
    </w:p>
    <w:p w:rsidRDefault="006E70B2" w:rsidP="006E70B2" w:rsidR="006E70B2" w:rsidRPr="00DD350B">
      <w:pPr>
        <w:jc w:val="center"/>
      </w:pPr>
    </w:p>
    <w:p w:rsidRDefault="006E70B2" w:rsidP="006E70B2" w:rsidR="006E70B2" w:rsidRPr="00DD350B">
      <w:pPr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SUDAC:</w:t>
      </w:r>
    </w:p>
    <w:p w:rsidRDefault="006E70B2" w:rsidP="00E53D3D" w:rsidR="00B85863">
      <w:pPr>
        <w:pStyle w:val="Uvuenotijeloteksta"/>
        <w:ind w:firstLine="141" w:left="1983"/>
        <w:jc w:val="right"/>
      </w:pP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</w:r>
      <w:r w:rsidRPr="00DD350B">
        <w:tab/>
        <w:t>Vesna Sremac Šoštar</w:t>
      </w:r>
      <w:r w:rsidR="00B85863">
        <w:t>,v.r.</w:t>
      </w:r>
    </w:p>
    <w:p w:rsidRDefault="00B85863" w:rsidP="00D338FD" w:rsidR="00B85863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B85863" w:rsidP="005B7E0B" w:rsidR="006E70B2" w:rsidRPr="00DD350B">
      <w:pPr>
        <w:pStyle w:val="Uvuenotijeloteksta"/>
        <w:ind w:firstLine="141" w:left="1983"/>
        <w:jc w:val="right"/>
      </w:pPr>
      <w:r>
        <w:t>Matea Bizjak</w:t>
      </w:r>
    </w:p>
    <w:p w:rsidRDefault="005B7E0B" w:rsidP="00B85863" w:rsidR="005B7E0B" w:rsidRPr="00DD350B"/>
    <w:sectPr w:rsidSect="00E12739" w:rsidR="005B7E0B" w:rsidRPr="00DD350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739" w:rsidP="00E12739" w:rsidR="00E12739">
      <w:r>
        <w:separator/>
      </w:r>
    </w:p>
  </w:endnote>
  <w:endnote w:id="0" w:type="continuationSeparator">
    <w:p w:rsidRDefault="00E12739" w:rsidP="00E12739" w:rsidR="00E12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739" w:rsidP="00E12739" w:rsidR="00E12739">
      <w:r>
        <w:separator/>
      </w:r>
    </w:p>
  </w:footnote>
  <w:footnote w:id="0" w:type="continuationSeparator">
    <w:p w:rsidRDefault="00E12739" w:rsidP="00E12739" w:rsidR="00E12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4521029"/>
      <w:docPartObj>
        <w:docPartGallery w:val="Page Numbers (Top of Page)"/>
        <w:docPartUnique/>
      </w:docPartObj>
    </w:sdtPr>
    <w:sdtEndPr/>
    <w:sdtContent>
      <w:p w:rsidRDefault="00E12739" w:rsidP="00E12739" w:rsidR="00E12739">
        <w:pPr>
          <w:pStyle w:val="Zaglavlje"/>
          <w:jc w:val="right"/>
        </w:pPr>
        <w:r>
          <w:t>48.St-</w:t>
        </w:r>
        <w:r w:rsidR="00DC3E0C">
          <w:t>5042</w:t>
        </w:r>
        <w:r w:rsidR="000C4885">
          <w:t>/16</w:t>
        </w:r>
      </w:p>
      <w:p w:rsidRDefault="00E12739" w:rsidR="00E1273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4A53">
          <w:rPr>
            <w:noProof/>
          </w:rPr>
          <w:t>2</w:t>
        </w:r>
        <w:r>
          <w:fldChar w:fldCharType="end"/>
        </w:r>
      </w:p>
    </w:sdtContent>
  </w:sdt>
  <w:p w:rsidRDefault="00E12739" w:rsidR="00E127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2739" w:rsidP="00E12739" w:rsidR="00E12739">
    <w:pPr>
      <w:pStyle w:val="Zaglavlje"/>
      <w:jc w:val="right"/>
    </w:pPr>
    <w:r>
      <w:t>48.St-</w:t>
    </w:r>
    <w:r w:rsidR="002D50B7">
      <w:t>901/13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359A8"/>
    <w:multiLevelType w:val="hybridMultilevel"/>
    <w:tmpl w:val="813A0E68"/>
    <w:lvl w:tplc="47A4D978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1A81ECA"/>
    <w:multiLevelType w:val="hybridMultilevel"/>
    <w:tmpl w:val="F09A0670"/>
    <w:lvl w:tplc="5E381682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4FE7"/>
    <w:rsid w:val="000071A0"/>
    <w:rsid w:val="000139F3"/>
    <w:rsid w:val="00040DDF"/>
    <w:rsid w:val="0009048E"/>
    <w:rsid w:val="000B1511"/>
    <w:rsid w:val="000C4885"/>
    <w:rsid w:val="000D24C1"/>
    <w:rsid w:val="000D55F1"/>
    <w:rsid w:val="000E1746"/>
    <w:rsid w:val="0010229D"/>
    <w:rsid w:val="001354A5"/>
    <w:rsid w:val="001B0A00"/>
    <w:rsid w:val="001F087F"/>
    <w:rsid w:val="00203C44"/>
    <w:rsid w:val="00222B22"/>
    <w:rsid w:val="002660D4"/>
    <w:rsid w:val="002C7F47"/>
    <w:rsid w:val="002D0DFE"/>
    <w:rsid w:val="002D50B7"/>
    <w:rsid w:val="002E3130"/>
    <w:rsid w:val="002E455B"/>
    <w:rsid w:val="00301F07"/>
    <w:rsid w:val="00332E44"/>
    <w:rsid w:val="00353957"/>
    <w:rsid w:val="003625C7"/>
    <w:rsid w:val="003774AE"/>
    <w:rsid w:val="003B229E"/>
    <w:rsid w:val="003E3D7A"/>
    <w:rsid w:val="004414A7"/>
    <w:rsid w:val="004641E2"/>
    <w:rsid w:val="004D20AD"/>
    <w:rsid w:val="004E4F0B"/>
    <w:rsid w:val="005078EC"/>
    <w:rsid w:val="00514573"/>
    <w:rsid w:val="00536319"/>
    <w:rsid w:val="00543975"/>
    <w:rsid w:val="00570B72"/>
    <w:rsid w:val="005724BF"/>
    <w:rsid w:val="005B7E0B"/>
    <w:rsid w:val="005C5F13"/>
    <w:rsid w:val="005F4A7A"/>
    <w:rsid w:val="00600052"/>
    <w:rsid w:val="00640C72"/>
    <w:rsid w:val="0067336B"/>
    <w:rsid w:val="00675A08"/>
    <w:rsid w:val="00676C72"/>
    <w:rsid w:val="006A5CEE"/>
    <w:rsid w:val="006B1284"/>
    <w:rsid w:val="006E70B2"/>
    <w:rsid w:val="006F46C8"/>
    <w:rsid w:val="007014D1"/>
    <w:rsid w:val="00702EE0"/>
    <w:rsid w:val="0074167B"/>
    <w:rsid w:val="00783F07"/>
    <w:rsid w:val="0078404A"/>
    <w:rsid w:val="00786A29"/>
    <w:rsid w:val="0079200E"/>
    <w:rsid w:val="007A4A53"/>
    <w:rsid w:val="007C290F"/>
    <w:rsid w:val="007C519E"/>
    <w:rsid w:val="008100B5"/>
    <w:rsid w:val="008550CF"/>
    <w:rsid w:val="008A0BC7"/>
    <w:rsid w:val="008D1427"/>
    <w:rsid w:val="008D428B"/>
    <w:rsid w:val="00914527"/>
    <w:rsid w:val="00915A05"/>
    <w:rsid w:val="0094602F"/>
    <w:rsid w:val="0095359A"/>
    <w:rsid w:val="00954F3A"/>
    <w:rsid w:val="0098462D"/>
    <w:rsid w:val="00990769"/>
    <w:rsid w:val="009E23DB"/>
    <w:rsid w:val="009E6A4B"/>
    <w:rsid w:val="009F16E5"/>
    <w:rsid w:val="00A20CCF"/>
    <w:rsid w:val="00A27000"/>
    <w:rsid w:val="00A316DE"/>
    <w:rsid w:val="00AA67CB"/>
    <w:rsid w:val="00AB5C5F"/>
    <w:rsid w:val="00AB79EF"/>
    <w:rsid w:val="00B3201A"/>
    <w:rsid w:val="00B32B22"/>
    <w:rsid w:val="00B80FAD"/>
    <w:rsid w:val="00B85863"/>
    <w:rsid w:val="00BB1078"/>
    <w:rsid w:val="00BB44A0"/>
    <w:rsid w:val="00BF0A67"/>
    <w:rsid w:val="00C03FF0"/>
    <w:rsid w:val="00C379DD"/>
    <w:rsid w:val="00C51477"/>
    <w:rsid w:val="00C75E0E"/>
    <w:rsid w:val="00C9485A"/>
    <w:rsid w:val="00CA1A46"/>
    <w:rsid w:val="00CB23CE"/>
    <w:rsid w:val="00CB4950"/>
    <w:rsid w:val="00CF0CE1"/>
    <w:rsid w:val="00D108B9"/>
    <w:rsid w:val="00D22462"/>
    <w:rsid w:val="00D342F9"/>
    <w:rsid w:val="00D35737"/>
    <w:rsid w:val="00DB0EB0"/>
    <w:rsid w:val="00DC3E0C"/>
    <w:rsid w:val="00DD350B"/>
    <w:rsid w:val="00DE5049"/>
    <w:rsid w:val="00DF4FE7"/>
    <w:rsid w:val="00E12739"/>
    <w:rsid w:val="00E33DDA"/>
    <w:rsid w:val="00E35999"/>
    <w:rsid w:val="00ED2011"/>
    <w:rsid w:val="00F07A14"/>
    <w:rsid w:val="00F15017"/>
    <w:rsid w:val="00F206FD"/>
    <w:rsid w:val="00F26245"/>
    <w:rsid w:val="00F454F5"/>
    <w:rsid w:val="00F64967"/>
    <w:rsid w:val="00F65230"/>
    <w:rsid w:val="00F87DAE"/>
    <w:rsid w:val="00FD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70B2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E70B2"/>
    <w:rPr>
      <w:rFonts w:cs="Courier New" w:eastAsia="Times New Roman" w:hAnsi="Courier New" w:asci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lineRule="auto" w:line="240" w:after="0"/>
    </w:pPr>
    <w:rPr>
      <w:rFonts w:cs="Times New Roman" w:eastAsia="Calibri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58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586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586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586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586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70B2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E70B2"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E70B2"/>
    <w:pPr>
      <w:keepNext/>
      <w:jc w:val="center"/>
      <w:outlineLvl w:val="1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E70B2"/>
    <w:rPr>
      <w:rFonts w:ascii="Courier New" w:cs="Courier New" w:eastAsia="Times New Roman" w:hAnsi="Courier New"/>
      <w:b/>
      <w:bCs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6E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27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127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273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8A0BC7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8A0BC7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F0A67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F0A67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B1078"/>
    <w:pPr>
      <w:spacing w:after="0" w:line="240" w:lineRule="auto"/>
    </w:pPr>
    <w:rPr>
      <w:rFonts w:cs="Times New Roman" w:eastAsia="Calibri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B7E0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858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586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586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586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586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4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152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7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795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</izvorni_sadrzaj>
    <derivirana_varijabla naziv="DomainObject.Predmet.StrankaFormated_1">  FINA ZAGREB; EKO SELO MLIN SRNJAK d.o.o. za poljoprivredu, proizvodnju i usluge; Tomislav Tandarić; Martina Švigir; Marko Radovečki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</derivirana_varijabla>
  </DomainObject.Predmet.StrankaWithAdressOIB>
  <DomainObject.Predmet.StrankaNazivFormated>
    <izvorni_sadrzaj>FINA ZAGREB,EKO SELO MLIN SRNJAK d.o.o. za poljoprivredu, proizvodnju i usluge,Tomislav Tandarić,Martina Švigir,Marko Radovečki</izvorni_sadrzaj>
    <derivirana_varijabla naziv="DomainObject.Predmet.StrankaNazivFormated_1">FINA ZAGREB,EKO SELO MLIN SRNJAK d.o.o. za poljoprivredu, proizvodnju i usluge,Tomislav Tandarić,Martina Švigir,Marko Radovečki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AGRIA d.o.o.</item>
      <item>RH, MF, Porezna uprava</item>
      <item>MINISTARSTVO FINANCIJA POREZNA UPRAVA</item>
      <item>Jerko-duško Suić</item>
      <item>Darko Maržić punomoćnik sudionika u postupku POLJOPRIVREDNA ZADRUGA PETROVA GORA</item>
      <item>DRAGAN IVKOVIĆ</item>
    </izvorni_sadrzaj>
    <derivirana_varijabla naziv="DomainObject.Predmet.OstaliListFormated_1">
      <item>Dražen Antonić</item>
      <item>AGRIA d.o.o.</item>
      <item>RH, MF, Porezna uprava</item>
      <item>MINISTARSTVO FINANCIJA POREZNA UPRAVA</item>
      <item>Jerko-duško Suić</item>
      <item>Darko Maržić punomoćnik sudionika u postupku POLJOPRIVREDNA ZADRUGA PETROVA GORA</item>
      <item>DRAGAN IVKOVIĆ</item>
    </derivirana_varijabla>
  </DomainObject.Predmet.OstaliListFormated>
  <DomainObject.Predmet.OstaliListFormatedOIB>
    <izvorni_sadrzaj>
      <item>Dražen Antonić</item>
      <item>AGRIA d.o.o.</item>
      <item>RH, MF, Porezna uprava</item>
      <item>MINISTARSTVO FINANCIJA POREZNA UPRAVA</item>
      <item>Jerko-duško Suić, OIB 53510817959</item>
      <item>Darko Maržić punomoćnik sudionika u postupku POLJOPRIVREDNA ZADRUGA PETROVA GORA</item>
      <item>DRAGAN IVKOVIĆ</item>
    </izvorni_sadrzaj>
    <derivirana_varijabla naziv="DomainObject.Predmet.OstaliListFormatedOIB_1">
      <item>Dražen Antonić</item>
      <item>AGRIA d.o.o.</item>
      <item>RH, MF, Porezna uprava</item>
      <item>MINISTARSTVO FINANCIJA POREZNA UPRAVA</item>
      <item>Jerko-duško Suić, OIB 53510817959</item>
      <item>Darko Maržić punomoćnik sudionika u postupku POLJOPRIVREDNA ZADRUGA PETROVA GORA</item>
      <item>DRAGAN IVKOVIĆ</item>
    </derivirana_varijabla>
  </DomainObject.Predmet.OstaliListFormatedOIB>
  <DomainObject.Predmet.OstaliListFormatedWithAdress>
    <izvorni_sadrzaj>
      <item>Dražen Antonić, Strmec Stubički 52, 49244 Stubičke Toplice</item>
      <item>AGRIA d.o.o., OBRTNIČKA 2., 40000 Pušćine</item>
      <item>RH, MF, Porezna uprava, Av. Dubrovnik 32, 10000 Zagreb</item>
      <item>MINISTARSTVO FINANCIJA POREZNA UPRAVA</item>
      <item>Jerko-duško Suić, Hegedušićeva 10, 10000 Zagreb</item>
      <item>Darko Maržić, Palmotićeva 50/II, 10000 Zagreb punomoćnik sudionika u postupku POLJOPRIVREDNA ZADRUGA PETROVA GORA</item>
      <item>DRAGAN IVKOVIĆ</item>
    </izvorni_sadrzaj>
    <derivirana_varijabla naziv="DomainObject.Predmet.OstaliListFormatedWithAdress_1">
      <item>Dražen Antonić, Strmec Stubički 52, 49244 Stubičke Toplice</item>
      <item>AGRIA d.o.o., OBRTNIČKA 2., 40000 Pušćine</item>
      <item>RH, MF, Porezna uprava, Av. Dubrovnik 32, 10000 Zagreb</item>
      <item>MINISTARSTVO FINANCIJA POREZNA UPRAVA</item>
      <item>Jerko-duško Suić, Hegedušićeva 10, 10000 Zagreb</item>
      <item>Darko Maržić, Palmotićeva 50/II, 10000 Zagreb punomoćnik sudionika u postupku POLJOPRIVREDNA ZADRUGA PETROVA GORA</item>
      <item>DRAGAN IVKOVIĆ</item>
    </derivirana_varijabla>
  </DomainObject.Predmet.OstaliListFormatedWithAdress>
  <DomainObject.Predmet.OstaliListFormatedWithAdressOIB>
    <izvorni_sadrzaj>
      <item>Dražen Antonić, Strmec Stubički 52, 49244 Stubičke Toplice</item>
      <item>AGRIA d.o.o., OBRTNIČKA 2., 40000 Pušćine</item>
      <item>RH, MF, Porezna uprava, Av. Dubrovnik 32, 10000 Zagreb</item>
      <item>MINISTARSTVO FINANCIJA POREZNA UPRAVA</item>
      <item>Jerko-duško Suić, OIB 53510817959, Hegedušićeva 10, 10000 Zagreb</item>
      <item>Darko Maržić, Palmotićeva 50/II, 10000 Zagreb punomoćnik sudionika u postupku POLJOPRIVREDNA ZADRUGA PETROVA GORA</item>
      <item>DRAGAN IVKOVIĆ</item>
    </izvorni_sadrzaj>
    <derivirana_varijabla naziv="DomainObject.Predmet.OstaliListFormatedWithAdressOIB_1">
      <item>Dražen Antonić, Strmec Stubički 52, 49244 Stubičke Toplice</item>
      <item>AGRIA d.o.o., OBRTNIČKA 2., 40000 Pušćine</item>
      <item>RH, MF, Porezna uprava, Av. Dubrovnik 32, 10000 Zagreb</item>
      <item>MINISTARSTVO FINANCIJA POREZNA UPRAVA</item>
      <item>Jerko-duško Suić, OIB 53510817959, Hegedušićeva 10, 10000 Zagreb</item>
      <item>Darko Maržić, Palmotićeva 50/II, 10000 Zagreb punomoćnik sudionika u postupku POLJOPRIVREDNA ZADRUGA PETROVA GORA</item>
      <item>DRAGAN IVKOVIĆ</item>
    </derivirana_varijabla>
  </DomainObject.Predmet.OstaliListFormatedWithAdressOIB>
  <DomainObject.Predmet.OstaliListNazivFormated>
    <izvorni_sadrzaj>
      <item>Dražen Antonić</item>
      <item>AGRIA d.o.o.</item>
      <item>RH, MF, Porezna uprava</item>
      <item>MINISTARSTVO FINANCIJA POREZNA UPRAVA</item>
      <item>Jerko-duško Suić</item>
      <item>Darko Maržić</item>
      <item>DRAGAN IVKOVIĆ</item>
    </izvorni_sadrzaj>
    <derivirana_varijabla naziv="DomainObject.Predmet.OstaliListNazivFormated_1">
      <item>Dražen Antonić</item>
      <item>AGRIA d.o.o.</item>
      <item>RH, MF, Porezna uprava</item>
      <item>MINISTARSTVO FINANCIJA POREZNA UPRAVA</item>
      <item>Jerko-duško Suić</item>
      <item>Darko Maržić</item>
      <item>DRAGAN IVKOVIĆ</item>
    </derivirana_varijabla>
  </DomainObject.Predmet.OstaliListNazivFormated>
  <DomainObject.Predmet.OstaliListNazivFormatedOIB>
    <izvorni_sadrzaj>
      <item>Dražen Antonić</item>
      <item>AGRIA d.o.o.</item>
      <item>RH, MF, Porezna uprava</item>
      <item>MINISTARSTVO FINANCIJA POREZNA UPRAVA</item>
      <item>Jerko-duško Suić, OIB 53510817959</item>
      <item>Darko Maržić</item>
      <item>DRAGAN IVKOVIĆ</item>
    </izvorni_sadrzaj>
    <derivirana_varijabla naziv="DomainObject.Predmet.OstaliListNazivFormatedOIB_1">
      <item>Dražen Antonić</item>
      <item>AGRIA d.o.o.</item>
      <item>RH, MF, Porezna uprava</item>
      <item>MINISTARSTVO FINANCIJA POREZNA UPRAVA</item>
      <item>Jerko-duško Suić, OIB 53510817959</item>
      <item>Darko Maržić</item>
      <item>DRAGAN 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EKO SELO MLIN SRNJAK d.o.o. za poljoprivredu, proizvodnju i usluge</item>
      <item>Tomislav Tandarić</item>
      <item>Martina Švigir</item>
      <item>Marko Radovečki</item>
      <item>Dražen Antonić</item>
      <item>AGRIA d.o.o.</item>
      <item>RH, MF, Porezna uprava</item>
      <item>MINISTARSTVO FINANCIJA POREZNA UPRAVA</item>
      <item>Jerko-duško Suić</item>
      <item>Darko Maržić</item>
      <item>DRAGAN IVKOVIĆ</item>
    </izvorni_sadrzaj>
    <derivirana_varijabla naziv="DomainObject.Predmet.SudioniciListNaziv_1">
      <item>POLJOPRIVREDNA ZADRUGA PETROVA GORA</item>
      <item>FINA ZAGREB</item>
      <item>EKO SELO MLIN SRNJAK d.o.o. za poljoprivredu, proizvodnju i usluge</item>
      <item>Tomislav Tandarić</item>
      <item>Martina Švigir</item>
      <item>Marko Radovečki</item>
      <item>Dražen Antonić</item>
      <item>AGRIA d.o.o.</item>
      <item>RH, MF, Porezna uprava</item>
      <item>MINISTARSTVO FINANCIJA POREZNA UPRAVA</item>
      <item>Jerko-duško Suić</item>
      <item>Darko Maržić</item>
      <item>DRAGAN IVKOVIĆ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Dražen Antonić, Strmec Stubički 52,49244 Stubičke Toplice</item>
      <item>AGRIA d.o.o., OBRTNIČKA 2.,40000 Pušćine</item>
      <item>RH, MF, Porezna uprava, Av. Dubrovnik 32,10000 Zagreb</item>
      <item>MINISTARSTVO FINANCIJA POREZNA UPRAVA</item>
      <item>Jerko-duško Suić, OIB 53510817959, Hegedušićeva 10,10000 Zagreb</item>
      <item>Darko Maržić, Palmotićeva 50/II,10000 Zagreb</item>
      <item>DRAGAN IVKOVIĆ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Dražen Antonić, Strmec Stubički 52,49244 Stubičke Toplice</item>
      <item>AGRIA d.o.o., OBRTNIČKA 2.,40000 Pušćine</item>
      <item>RH, MF, Porezna uprava, Av. Dubrovnik 32,10000 Zagreb</item>
      <item>MINISTARSTVO FINANCIJA POREZNA UPRAVA</item>
      <item>Jerko-duško Suić, OIB 53510817959, Hegedušićeva 10,10000 Zagreb</item>
      <item>Darko Maržić, Palmotićeva 50/II,10000 Zagreb</item>
      <item>DRAGAN 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54178999905</item>
      <item>, OIB 77355068339</item>
      <item>, OIB 97304640046</item>
      <item>, OIB 39028211350</item>
      <item>, OIB null</item>
      <item>, OIB null</item>
      <item>, OIB null</item>
      <item>, OIB null</item>
      <item>, OIB 53510817959</item>
      <item>, OIB null</item>
      <item>, OIB null</item>
    </izvorni_sadrzaj>
    <derivirana_varijabla naziv="DomainObject.Predmet.SudioniciListNazivOIB_1">
      <item>, OIB 69602856930</item>
      <item>, OIB 85821130368</item>
      <item>, OIB 54178999905</item>
      <item>, OIB 77355068339</item>
      <item>, OIB 97304640046</item>
      <item>, OIB 39028211350</item>
      <item>, OIB null</item>
      <item>, OIB null</item>
      <item>, OIB null</item>
      <item>, OIB null</item>
      <item>, OIB 53510817959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560</properties:Characters>
  <properties:Lines>25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2018-03-19T08:21:00Z</dcterms:created>
  <dc:creator>Matea Bizjak</dc:creator>
  <cp:lastModifiedBy>Matea Bizjak</cp:lastModifiedBy>
  <cp:lastPrinted>2018-03-21T12:18:00Z</cp:lastPrinted>
  <dcterms:modified xmlns:xsi="http://www.w3.org/2001/XMLSchema-instance" xsi:type="dcterms:W3CDTF">2018-03-21T12:18:00Z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(St-901-13-rješenje-zakazivanje - 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