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8eff" w14:paraId="95d8eff" w:rsidRDefault="009138C4" w:rsidR="009138C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8C4" w:rsidP="001A3D64" w:rsidR="009138C4" w:rsidRPr="00C4421F">
      <w:r w:rsidRPr="00C4421F">
        <w:t>REPUBLIKA HRVATSKA</w:t>
      </w:r>
    </w:p>
    <w:p w:rsidRDefault="009138C4" w:rsidP="001A3D64" w:rsidR="009138C4">
      <w:r>
        <w:t xml:space="preserve">  Trgovački sud u Zagrebu</w:t>
      </w:r>
    </w:p>
    <w:p w:rsidRDefault="009138C4" w:rsidR="001C1F16">
      <w:r>
        <w:t xml:space="preserve">    Zagreb, </w:t>
      </w:r>
      <w:proofErr w:type="spellStart"/>
      <w:r>
        <w:t>Amruševa</w:t>
      </w:r>
      <w:proofErr w:type="spellEnd"/>
      <w:r>
        <w:t xml:space="preserve"> 2/II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32</w:t>
      </w:r>
      <w:proofErr w:type="spellEnd"/>
      <w:r>
        <w:t>. St-</w:t>
      </w:r>
      <w:proofErr w:type="spellStart"/>
      <w:r>
        <w:t>1088</w:t>
      </w:r>
      <w:proofErr w:type="spellEnd"/>
      <w:r>
        <w:t>/</w:t>
      </w:r>
      <w:proofErr w:type="spellStart"/>
      <w:r>
        <w:t>16</w:t>
      </w:r>
      <w:proofErr w:type="spellEnd"/>
      <w:r>
        <w:t>.</w:t>
      </w:r>
    </w:p>
    <w:p w:rsidRDefault="009138C4" w:rsidR="009138C4"/>
    <w:p w:rsidRDefault="009138C4" w:rsidR="009138C4"/>
    <w:p w:rsidRDefault="009138C4" w:rsidR="009138C4"/>
    <w:p w:rsidRDefault="009138C4" w:rsidP="00710D7F" w:rsidR="009138C4">
      <w:pPr>
        <w:jc w:val="center"/>
      </w:pPr>
      <w:r>
        <w:t>R E P U B L I K A  H R V A T S K A</w:t>
      </w:r>
    </w:p>
    <w:p w:rsidRDefault="009138C4" w:rsidP="00710D7F" w:rsidR="009138C4">
      <w:pPr>
        <w:jc w:val="center"/>
      </w:pPr>
    </w:p>
    <w:p w:rsidRDefault="009138C4" w:rsidP="00710D7F" w:rsidR="009138C4">
      <w:pPr>
        <w:jc w:val="center"/>
      </w:pPr>
      <w:r>
        <w:t>R J E Š E NJ E</w:t>
      </w:r>
    </w:p>
    <w:p w:rsidRDefault="009138C4" w:rsidP="006207F2" w:rsidR="009138C4"/>
    <w:p w:rsidRDefault="006207F2" w:rsidP="006207F2" w:rsidR="006207F2">
      <w:r>
        <w:tab/>
      </w:r>
      <w:r w:rsidRPr="0019124D">
        <w:rPr>
          <w:szCs w:val="24"/>
        </w:rPr>
        <w:t xml:space="preserve">Trgovački sud u Zagrebu po sucu pojedincu Biserki Pavičić u skraćenom stečajnom postupku pokrenutim nad dužnikom </w:t>
      </w:r>
      <w:proofErr w:type="spellStart"/>
      <w:r w:rsidRPr="0019124D">
        <w:rPr>
          <w:szCs w:val="24"/>
        </w:rPr>
        <w:t>CAB</w:t>
      </w:r>
      <w:r>
        <w:rPr>
          <w:szCs w:val="24"/>
        </w:rPr>
        <w:t>A</w:t>
      </w:r>
      <w:r w:rsidRPr="0019124D">
        <w:rPr>
          <w:szCs w:val="24"/>
        </w:rPr>
        <w:t>LIER</w:t>
      </w:r>
      <w:proofErr w:type="spellEnd"/>
      <w:r w:rsidRPr="0019124D">
        <w:rPr>
          <w:szCs w:val="24"/>
        </w:rPr>
        <w:t xml:space="preserve"> d.o.o., Zagreb, </w:t>
      </w:r>
      <w:proofErr w:type="spellStart"/>
      <w:r w:rsidRPr="0019124D">
        <w:rPr>
          <w:szCs w:val="24"/>
        </w:rPr>
        <w:t>Jurjevska</w:t>
      </w:r>
      <w:proofErr w:type="spellEnd"/>
      <w:r w:rsidRPr="0019124D">
        <w:rPr>
          <w:szCs w:val="24"/>
        </w:rPr>
        <w:t xml:space="preserve"> </w:t>
      </w:r>
      <w:proofErr w:type="spellStart"/>
      <w:r w:rsidRPr="0019124D">
        <w:rPr>
          <w:szCs w:val="24"/>
        </w:rPr>
        <w:t>65A</w:t>
      </w:r>
      <w:proofErr w:type="spellEnd"/>
      <w:r w:rsidRPr="0019124D">
        <w:rPr>
          <w:szCs w:val="24"/>
        </w:rPr>
        <w:t xml:space="preserve">, </w:t>
      </w:r>
      <w:proofErr w:type="spellStart"/>
      <w:r w:rsidRPr="0019124D">
        <w:rPr>
          <w:szCs w:val="24"/>
        </w:rPr>
        <w:t>OIB</w:t>
      </w:r>
      <w:proofErr w:type="spellEnd"/>
      <w:r w:rsidRPr="0019124D">
        <w:rPr>
          <w:szCs w:val="24"/>
        </w:rPr>
        <w:t xml:space="preserve">: </w:t>
      </w:r>
      <w:proofErr w:type="spellStart"/>
      <w:r w:rsidRPr="0019124D">
        <w:rPr>
          <w:szCs w:val="24"/>
        </w:rPr>
        <w:t>50384832642</w:t>
      </w:r>
      <w:proofErr w:type="spellEnd"/>
      <w:r w:rsidRPr="0019124D">
        <w:rPr>
          <w:szCs w:val="24"/>
        </w:rPr>
        <w:t xml:space="preserve">, </w:t>
      </w:r>
      <w:proofErr w:type="spellStart"/>
      <w:r w:rsidRPr="0019124D">
        <w:rPr>
          <w:szCs w:val="24"/>
        </w:rPr>
        <w:t>MBS</w:t>
      </w:r>
      <w:proofErr w:type="spellEnd"/>
      <w:r w:rsidRPr="0019124D">
        <w:rPr>
          <w:szCs w:val="24"/>
        </w:rPr>
        <w:t xml:space="preserve">: </w:t>
      </w:r>
      <w:proofErr w:type="spellStart"/>
      <w:r w:rsidRPr="0019124D">
        <w:rPr>
          <w:szCs w:val="24"/>
        </w:rPr>
        <w:t>080556802</w:t>
      </w:r>
      <w:proofErr w:type="spellEnd"/>
      <w:r w:rsidRPr="0019124D">
        <w:rPr>
          <w:szCs w:val="24"/>
        </w:rPr>
        <w:t xml:space="preserve">, dana </w:t>
      </w:r>
      <w:r>
        <w:rPr>
          <w:szCs w:val="24"/>
        </w:rPr>
        <w:t xml:space="preserve">: </w:t>
      </w:r>
      <w:proofErr w:type="spellStart"/>
      <w:r>
        <w:rPr>
          <w:szCs w:val="24"/>
        </w:rPr>
        <w:t>29</w:t>
      </w:r>
      <w:proofErr w:type="spellEnd"/>
      <w:r>
        <w:rPr>
          <w:szCs w:val="24"/>
        </w:rPr>
        <w:t xml:space="preserve">. prosinca </w:t>
      </w:r>
      <w:proofErr w:type="spellStart"/>
      <w:r>
        <w:rPr>
          <w:szCs w:val="24"/>
        </w:rPr>
        <w:t>2017</w:t>
      </w:r>
      <w:proofErr w:type="spellEnd"/>
      <w:r>
        <w:rPr>
          <w:szCs w:val="24"/>
        </w:rPr>
        <w:t xml:space="preserve">. godine </w:t>
      </w:r>
    </w:p>
    <w:p w:rsidRDefault="006207F2" w:rsidP="001837B4" w:rsidR="006207F2"/>
    <w:p w:rsidRDefault="009138C4" w:rsidP="00710D7F" w:rsidR="009138C4">
      <w:pPr>
        <w:jc w:val="center"/>
      </w:pPr>
      <w:r>
        <w:t>r i j e š i o   j e:</w:t>
      </w:r>
    </w:p>
    <w:p w:rsidRDefault="009138C4" w:rsidP="009138C4" w:rsidR="009138C4"/>
    <w:p w:rsidRDefault="009138C4" w:rsidP="009138C4" w:rsidR="009138C4"/>
    <w:p w:rsidRDefault="009138C4" w:rsidP="009138C4" w:rsidR="009138C4">
      <w:r>
        <w:tab/>
        <w:t xml:space="preserve">Ispravlja se rješenje o otvaranju i </w:t>
      </w:r>
      <w:r w:rsidR="00B44DF6">
        <w:t xml:space="preserve">zaključenju skraćenog stečajnog </w:t>
      </w:r>
      <w:r>
        <w:t>postupka</w:t>
      </w:r>
      <w:r w:rsidR="006207F2">
        <w:t xml:space="preserve"> broj  St- </w:t>
      </w:r>
      <w:proofErr w:type="spellStart"/>
      <w:r w:rsidR="006207F2">
        <w:t>1088</w:t>
      </w:r>
      <w:proofErr w:type="spellEnd"/>
      <w:r w:rsidR="006207F2">
        <w:t>/</w:t>
      </w:r>
      <w:proofErr w:type="spellStart"/>
      <w:r>
        <w:t>16</w:t>
      </w:r>
      <w:proofErr w:type="spellEnd"/>
      <w:r>
        <w:t xml:space="preserve">. od 22.08.2017. u </w:t>
      </w:r>
      <w:r w:rsidR="006207F2">
        <w:t xml:space="preserve">nazivu </w:t>
      </w:r>
      <w:r w:rsidR="00B44DF6">
        <w:t xml:space="preserve"> dužnika koji ispravno glasi:</w:t>
      </w:r>
    </w:p>
    <w:p w:rsidRDefault="00B44DF6" w:rsidP="009138C4" w:rsidR="00B44DF6"/>
    <w:p w:rsidRDefault="00B44DF6" w:rsidP="00B44DF6" w:rsidR="00B44DF6">
      <w:pPr>
        <w:jc w:val="center"/>
      </w:pPr>
      <w:r>
        <w:t>"</w:t>
      </w:r>
      <w:proofErr w:type="spellStart"/>
      <w:r>
        <w:t>CABALIER</w:t>
      </w:r>
      <w:proofErr w:type="spellEnd"/>
      <w:r>
        <w:t xml:space="preserve"> d.o.o. Zagreb, </w:t>
      </w:r>
      <w:proofErr w:type="spellStart"/>
      <w:r>
        <w:t>Jurjevska</w:t>
      </w:r>
      <w:proofErr w:type="spellEnd"/>
      <w:r>
        <w:t xml:space="preserve"> </w:t>
      </w:r>
      <w:proofErr w:type="spellStart"/>
      <w:r>
        <w:t>65A</w:t>
      </w:r>
      <w:proofErr w:type="spellEnd"/>
      <w:r>
        <w:t xml:space="preserve">, </w:t>
      </w:r>
      <w:proofErr w:type="spellStart"/>
      <w:r>
        <w:t>OIB</w:t>
      </w:r>
      <w:proofErr w:type="spellEnd"/>
      <w:r>
        <w:t>:</w:t>
      </w:r>
      <w:proofErr w:type="spellStart"/>
      <w:r>
        <w:t>50384832642</w:t>
      </w:r>
      <w:proofErr w:type="spellEnd"/>
      <w:r>
        <w:t>"</w:t>
      </w:r>
    </w:p>
    <w:p w:rsidRDefault="00B44DF6" w:rsidP="00B44DF6" w:rsidR="00B44DF6"/>
    <w:p w:rsidRDefault="00B44DF6" w:rsidP="00B44DF6" w:rsidR="00B44DF6">
      <w:r>
        <w:tab/>
        <w:t>U preostalom dijelu rješenje ostaje  nei</w:t>
      </w:r>
      <w:r w:rsidR="002769CB">
        <w:t>zmijenjeno.</w:t>
      </w:r>
    </w:p>
    <w:p w:rsidRDefault="002769CB" w:rsidP="00B44DF6" w:rsidR="002769CB"/>
    <w:p w:rsidRDefault="002769CB" w:rsidP="002769CB" w:rsidR="002769CB">
      <w:pPr>
        <w:jc w:val="center"/>
      </w:pPr>
      <w:r>
        <w:t>Obrazloženje</w:t>
      </w:r>
    </w:p>
    <w:p w:rsidRDefault="002769CB" w:rsidP="002769CB" w:rsidR="002769CB"/>
    <w:p w:rsidRDefault="002769CB" w:rsidP="007E5E69" w:rsidR="002769CB">
      <w:pPr>
        <w:jc w:val="both"/>
      </w:pPr>
      <w:r>
        <w:tab/>
        <w:t>Kod izrade rješenja o otvaranju i zaključenju skraćenog stečajnog postupka došlo je d</w:t>
      </w:r>
      <w:r w:rsidR="007E5E69">
        <w:t>o greške  u označavanju dužnika</w:t>
      </w:r>
      <w:r>
        <w:t xml:space="preserve"> izostavljanjem jednog slova u nazivu, pa je navedenu grešku valjalo ispraviti po službenoj dužnosti primjenom odredbe čl. </w:t>
      </w:r>
      <w:proofErr w:type="spellStart"/>
      <w:r>
        <w:t>10</w:t>
      </w:r>
      <w:proofErr w:type="spellEnd"/>
      <w:r>
        <w:t xml:space="preserve"> Stečajnog zakona u svezi sa čl. </w:t>
      </w:r>
      <w:proofErr w:type="spellStart"/>
      <w:r>
        <w:t>342</w:t>
      </w:r>
      <w:proofErr w:type="spellEnd"/>
      <w:r>
        <w:t xml:space="preserve"> </w:t>
      </w:r>
      <w:proofErr w:type="spellStart"/>
      <w:r>
        <w:t>ZPP</w:t>
      </w:r>
      <w:proofErr w:type="spellEnd"/>
      <w:r>
        <w:t>-a.</w:t>
      </w:r>
    </w:p>
    <w:p w:rsidRDefault="007E5E69" w:rsidP="001837B4" w:rsidR="007E5E69"/>
    <w:p w:rsidRDefault="007E5E69" w:rsidP="007E5E69" w:rsidR="007E5E69">
      <w:pPr>
        <w:jc w:val="center"/>
      </w:pPr>
      <w:r>
        <w:t xml:space="preserve">U Zagrebu, </w:t>
      </w:r>
      <w:proofErr w:type="spellStart"/>
      <w:r>
        <w:t>29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>. godine</w:t>
      </w:r>
    </w:p>
    <w:p w:rsidRDefault="001837B4" w:rsidP="001837B4" w:rsidR="001837B4"/>
    <w:p w:rsidRDefault="001837B4" w:rsidP="001837B4" w:rsidR="001837B4"/>
    <w:p w:rsidRDefault="001837B4" w:rsidP="001837B4" w:rsidR="001837B4" w:rsidRPr="0019124D">
      <w:pPr>
        <w:ind w:firstLine="720" w:left="5040"/>
        <w:jc w:val="right"/>
        <w:rPr>
          <w:szCs w:val="24"/>
        </w:rPr>
      </w:pPr>
      <w:r w:rsidRPr="0019124D">
        <w:rPr>
          <w:szCs w:val="24"/>
        </w:rPr>
        <w:t xml:space="preserve">      SUDAC:</w:t>
      </w:r>
    </w:p>
    <w:p w:rsidRDefault="001837B4" w:rsidP="001837B4" w:rsidR="001837B4" w:rsidRPr="0019124D">
      <w:pPr>
        <w:ind w:firstLine="708" w:left="5052"/>
        <w:jc w:val="right"/>
        <w:rPr>
          <w:szCs w:val="24"/>
        </w:rPr>
      </w:pPr>
      <w:r w:rsidRPr="0019124D">
        <w:rPr>
          <w:szCs w:val="24"/>
        </w:rPr>
        <w:t xml:space="preserve">     Biserka Pavičić </w:t>
      </w:r>
      <w:r>
        <w:rPr>
          <w:szCs w:val="24"/>
        </w:rPr>
        <w:t>v.r.</w:t>
      </w:r>
    </w:p>
    <w:p w:rsidRDefault="001837B4" w:rsidP="001837B4" w:rsidR="001837B4" w:rsidRPr="0019124D">
      <w:pPr>
        <w:jc w:val="both"/>
        <w:rPr>
          <w:szCs w:val="24"/>
        </w:rPr>
      </w:pPr>
      <w:r w:rsidRPr="0019124D">
        <w:rPr>
          <w:szCs w:val="24"/>
        </w:rPr>
        <w:t>Uputa o pravnom lijeku:</w:t>
      </w:r>
    </w:p>
    <w:p w:rsidRDefault="001837B4" w:rsidP="001837B4" w:rsidR="001837B4" w:rsidRPr="001837B4">
      <w:pPr>
        <w:jc w:val="both"/>
        <w:rPr>
          <w:szCs w:val="24"/>
        </w:rPr>
      </w:pPr>
      <w:r w:rsidRPr="0019124D">
        <w:rPr>
          <w:szCs w:val="24"/>
        </w:rPr>
        <w:t xml:space="preserve">Protiv ovog rješenja dopuštena je  žalba Visokom trgovačkom sudu RH, a koja se podnosi u roku od 8 dana ovome sudu u 3 primjerka.  </w:t>
      </w:r>
    </w:p>
    <w:p w:rsidRDefault="00E50697" w:rsidP="00E50697" w:rsidR="00E50697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50697" w:rsidP="00E50697" w:rsidR="00E50697">
      <w:pPr>
        <w:jc w:val="right"/>
      </w:pPr>
      <w:r>
        <w:t>ovlašteni službenik:</w:t>
      </w:r>
    </w:p>
    <w:p w:rsidRDefault="00E50697" w:rsidP="00E50697" w:rsidR="00E50697">
      <w:pPr>
        <w:ind w:firstLine="708" w:left="6372"/>
        <w:jc w:val="right"/>
      </w:pPr>
      <w:r>
        <w:t xml:space="preserve"> Željka Rončević</w:t>
      </w:r>
    </w:p>
    <w:p w:rsidRDefault="001837B4" w:rsidP="00E50697" w:rsidR="001837B4" w:rsidRPr="00E50697">
      <w:pPr>
        <w:jc w:val="right"/>
        <w:rPr>
          <w:szCs w:val="24"/>
        </w:rPr>
      </w:pPr>
    </w:p>
    <w:p w:rsidRDefault="001837B4" w:rsidP="00E50697" w:rsidR="001837B4" w:rsidRPr="0019124D">
      <w:pPr>
        <w:jc w:val="right"/>
        <w:rPr>
          <w:szCs w:val="24"/>
        </w:rPr>
      </w:pPr>
    </w:p>
    <w:sectPr w:rsidR="001837B4" w:rsidRPr="0019124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8C4"/>
    <w:rsid w:val="001837B4"/>
    <w:rsid w:val="001A2A5D"/>
    <w:rsid w:val="001C1F16"/>
    <w:rsid w:val="001C3D4B"/>
    <w:rsid w:val="001D6155"/>
    <w:rsid w:val="00203791"/>
    <w:rsid w:val="00253C68"/>
    <w:rsid w:val="002616A5"/>
    <w:rsid w:val="002769CB"/>
    <w:rsid w:val="0034309D"/>
    <w:rsid w:val="00364D7D"/>
    <w:rsid w:val="004041B5"/>
    <w:rsid w:val="004C5031"/>
    <w:rsid w:val="00506A07"/>
    <w:rsid w:val="005322BB"/>
    <w:rsid w:val="005776C7"/>
    <w:rsid w:val="005C27A7"/>
    <w:rsid w:val="006207F2"/>
    <w:rsid w:val="00635B0F"/>
    <w:rsid w:val="00661DAB"/>
    <w:rsid w:val="00662092"/>
    <w:rsid w:val="007E5E69"/>
    <w:rsid w:val="008578F2"/>
    <w:rsid w:val="009138C4"/>
    <w:rsid w:val="00931411"/>
    <w:rsid w:val="00977DBC"/>
    <w:rsid w:val="00AA1466"/>
    <w:rsid w:val="00B44DF6"/>
    <w:rsid w:val="00CB1272"/>
    <w:rsid w:val="00CC647C"/>
    <w:rsid w:val="00DD17DF"/>
    <w:rsid w:val="00DD3C18"/>
    <w:rsid w:val="00E50697"/>
    <w:rsid w:val="00E90033"/>
    <w:rsid w:val="00E96FA3"/>
    <w:rsid w:val="00EE4DBF"/>
    <w:rsid w:val="00F2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38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8C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837B4"/>
    <w:pPr>
      <w:ind w:left="720"/>
      <w:contextualSpacing/>
    </w:pPr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6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1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1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1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1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38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8C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837B4"/>
    <w:pPr>
      <w:ind w:left="720"/>
      <w:contextualSpacing/>
    </w:pPr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6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1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1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1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1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Biserka</izvorni_sadrzaj>
    <derivirana_varijabla naziv="DomainObject.Predmet.PredmetRijesio.Ime_1">Biserka</derivirana_varijabla>
  </DomainObject.Predmet.PredmetRijesio.Ime>
  <DomainObject.Predmet.PredmetRijesio.Oib>
    <izvorni_sadrzaj>98641221784</izvorni_sadrzaj>
    <derivirana_varijabla naziv="DomainObject.Predmet.PredmetRijesio.Oib_1">98641221784</derivirana_varijabla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CABALIER d.o.o. zastupanog po punomoćniku Sanja Cabalier</izvorni_sadrzaj>
    <derivirana_varijabla naziv="DomainObject.Predmet.ProtustrankaFormated_1">  CABALIER d.o.o. zastupanog po punomoćniku Sanja Cabalier</derivirana_varijabla>
  </DomainObject.Predmet.ProtustrankaFormated>
  <DomainObject.Predmet.ProtustrankaFormatedOIB>
    <izvorni_sadrzaj>  CABALIER d.o.o., OIB 50384832642 zastupanog po punomoćniku Sanja Cabalier</izvorni_sadrzaj>
    <derivirana_varijabla naziv="DomainObject.Predmet.ProtustrankaFormatedOIB_1">  CABALIER d.o.o., OIB 50384832642 zastupanog po punomoćniku Sanja Cabalier</derivirana_varijabla>
  </DomainObject.Predmet.ProtustrankaFormatedOIB>
  <DomainObject.Predmet.ProtustrankaFormatedWithAdress>
    <izvorni_sadrzaj> CABALIER d.o.o., Jurjevska 65/A, 10000 Zagreb zastupanog po punomoćniku Sanja Cabalier</izvorni_sadrzaj>
    <derivirana_varijabla naziv="DomainObject.Predmet.ProtustrankaFormatedWithAdress_1"> CABALIER d.o.o., Jurjevska 65/A, 10000 Zagreb zastupanog po punomoćniku Sanja Cabalier</derivirana_varijabla>
  </DomainObject.Predmet.ProtustrankaFormatedWithAdress>
  <DomainObject.Predmet.ProtustrankaFormatedWithAdressOIB>
    <izvorni_sadrzaj> CABALIER d.o.o., OIB 50384832642, Jurjevska 65/A, 10000 Zagreb zastupanog po punomoćniku Sanja Cabalier</izvorni_sadrzaj>
    <derivirana_varijabla naziv="DomainObject.Predmet.ProtustrankaFormatedWithAdressOIB_1"> CABALIER d.o.o., OIB 50384832642, Jurjevska 65/A, 10000 Zagreb zastupanog po punomoćniku Sanja Cabalier</derivirana_varijabla>
  </DomainObject.Predmet.ProtustrankaFormatedWithAdressOIB>
  <DomainObject.Predmet.ProtustrankaWithAdress>
    <izvorni_sadrzaj>CABALIER d.o.o. Jurjevska 65/A, 10000 Zagreb</izvorni_sadrzaj>
    <derivirana_varijabla naziv="DomainObject.Predmet.ProtustrankaWithAdress_1">CABALIER d.o.o. Jurjevska 65/A, 10000 Zagreb</derivirana_varijabla>
  </DomainObject.Predmet.ProtustrankaWithAdress>
  <DomainObject.Predmet.ProtustrankaWithAdressOIB>
    <izvorni_sadrzaj>CABALIER d.o.o., OIB 50384832642, Jurjevska 65/A, 10000 Zagreb</izvorni_sadrzaj>
    <derivirana_varijabla naziv="DomainObject.Predmet.ProtustrankaWithAdressOIB_1">CABALIER d.o.o., OIB 50384832642, Jurjevska 65/A, 10000 Zagreb</derivirana_varijabla>
  </DomainObject.Predmet.ProtustrankaWithAdressOIB>
  <DomainObject.Predmet.ProtustrankaNazivFormated>
    <izvorni_sadrzaj>CABALIER d.o.o.</izvorni_sadrzaj>
    <derivirana_varijabla naziv="DomainObject.Predmet.ProtustrankaNazivFormated_1">CABALIER d.o.o.</derivirana_varijabla>
  </DomainObject.Predmet.ProtustrankaNazivFormated>
  <DomainObject.Predmet.ProtustrankaNazivFormatedOIB>
    <izvorni_sadrzaj>CABALIER d.o.o., OIB 50384832642</izvorni_sadrzaj>
    <derivirana_varijabla naziv="DomainObject.Predmet.ProtustrankaNazivFormatedOIB_1">CABALIER d.o.o., OIB 50384832642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 - B. Pavičić</izvorni_sadrzaj>
    <derivirana_varijabla naziv="DomainObject.Predmet.Referada.Naziv_1">32. - B. Pavičić</derivirana_varijabla>
  </DomainObject.Predmet.Referada.Naziv>
  <DomainObject.Predmet.Referada.Oznaka>
    <izvorni_sadrzaj>32.</izvorni_sadrzaj>
    <derivirana_varijabla naziv="DomainObject.Predmet.Referada.Oznaka_1">32.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 - B. Pavičić</izvorni_sadrzaj>
    <derivirana_varijabla naziv="DomainObject.Predmet.TrenutnaLokacijaSpisa.Naziv_1">32.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CABALIER d.o.o. zastupanog po punomoćniku Sanja Cabalier</item>
    </izvorni_sadrzaj>
    <derivirana_varijabla naziv="DomainObject.Predmet.ProtuStrankaListFormated_1">
      <item>CABALIER d.o.o. zastupanog po punomoćniku Sanja Cabalier</item>
    </derivirana_varijabla>
  </DomainObject.Predmet.ProtuStrankaListFormated>
  <DomainObject.Predmet.ProtuStrankaListFormatedOIB>
    <izvorni_sadrzaj>
      <item>CABALIER d.o.o., OIB 50384832642 zastupanog po punomoćniku Sanja Cabalier</item>
    </izvorni_sadrzaj>
    <derivirana_varijabla naziv="DomainObject.Predmet.ProtuStrankaListFormatedOIB_1">
      <item>CABALIER d.o.o., OIB 50384832642 zastupanog po punomoćniku Sanja Cabalier</item>
    </derivirana_varijabla>
  </DomainObject.Predmet.ProtuStrankaListFormatedOIB>
  <DomainObject.Predmet.ProtuStrankaListFormatedWithAdress>
    <izvorni_sadrzaj>
      <item>CABALIER d.o.o., Jurjevska 65/A, 10000 Zagreb zastupanog po punomoćniku Sanja Cabalier</item>
    </izvorni_sadrzaj>
    <derivirana_varijabla naziv="DomainObject.Predmet.ProtuStrankaListFormatedWithAdress_1">
      <item>CABALIER d.o.o., Jurjevska 65/A, 10000 Zagreb zastupanog po punomoćniku Sanja Cabalier</item>
    </derivirana_varijabla>
  </DomainObject.Predmet.ProtuStrankaListFormatedWithAdress>
  <DomainObject.Predmet.ProtuStrankaListFormatedWithAdressOIB>
    <izvorni_sadrzaj>
      <item>CABALIER d.o.o., OIB 50384832642, Jurjevska 65/A, 10000 Zagreb zastupanog po punomoćniku Sanja Cabalier</item>
    </izvorni_sadrzaj>
    <derivirana_varijabla naziv="DomainObject.Predmet.ProtuStrankaListFormatedWithAdressOIB_1">
      <item>CABALIER d.o.o., OIB 50384832642, Jurjevska 65/A, 10000 Zagreb zastupanog po punomoćniku Sanja Cabalier</item>
    </derivirana_varijabla>
  </DomainObject.Predmet.ProtuStrankaListFormatedWithAdressOIB>
  <DomainObject.Predmet.ProtuStrankaListNazivFormated>
    <izvorni_sadrzaj>
      <item>CABALIER d.o.o.</item>
    </izvorni_sadrzaj>
    <derivirana_varijabla naziv="DomainObject.Predmet.ProtuStrankaListNazivFormated_1">
      <item>CABALIER d.o.o.</item>
    </derivirana_varijabla>
  </DomainObject.Predmet.ProtuStrankaListNazivFormated>
  <DomainObject.Predmet.ProtuStrankaListNazivFormatedOIB>
    <izvorni_sadrzaj>
      <item>CABALIER d.o.o., OIB 50384832642</item>
    </izvorni_sadrzaj>
    <derivirana_varijabla naziv="DomainObject.Predmet.ProtuStrankaListNazivFormatedOIB_1">
      <item>CABALIER d.o.o., OIB 50384832642</item>
    </derivirana_varijabla>
  </DomainObject.Predmet.ProtuStrankaListNazivFormatedOIB>
  <DomainObject.Predmet.OstaliListFormated>
    <izvorni_sadrzaj>
      <item>Sanja Cabalier punomoćnik sudionika u postupku CABALIER d.o.o.</item>
    </izvorni_sadrzaj>
    <derivirana_varijabla naziv="DomainObject.Predmet.OstaliListFormated_1">
      <item>Sanja Cabalier punomoćnik sudionika u postupku CABALIER d.o.o.</item>
    </derivirana_varijabla>
  </DomainObject.Predmet.OstaliListFormated>
  <DomainObject.Predmet.OstaliListFormatedOIB>
    <izvorni_sadrzaj>
      <item>Sanja Cabalier, OIB 01688521208 punomoćnik sudionika u postupku CABALIER d.o.o.</item>
    </izvorni_sadrzaj>
    <derivirana_varijabla naziv="DomainObject.Predmet.OstaliListFormatedOIB_1">
      <item>Sanja Cabalier, OIB 01688521208 punomoćnik sudionika u postupku CABALIER d.o.o.</item>
    </derivirana_varijabla>
  </DomainObject.Predmet.OstaliListFormatedOIB>
  <DomainObject.Predmet.OstaliListFormatedWithAdress>
    <izvorni_sadrzaj>
      <item>Sanja Cabalier, Ul.književnika Kovačić Ante 7, 10000 Zagreb punomoćnik sudionika u postupku CABALIER d.o.o.</item>
    </izvorni_sadrzaj>
    <derivirana_varijabla naziv="DomainObject.Predmet.OstaliListFormatedWithAdress_1">
      <item>Sanja Cabalier, Ul.književnika Kovačić Ante 7, 10000 Zagreb punomoćnik sudionika u postupku CABALIER d.o.o.</item>
    </derivirana_varijabla>
  </DomainObject.Predmet.OstaliListFormatedWithAdress>
  <DomainObject.Predmet.OstaliListFormatedWithAdressOIB>
    <izvorni_sadrzaj>
      <item>Sanja Cabalier, OIB 01688521208, Ul.književnika Kovačić Ante 7, 10000 Zagreb punomoćnik sudionika u postupku CABALIER d.o.o.</item>
    </izvorni_sadrzaj>
    <derivirana_varijabla naziv="DomainObject.Predmet.OstaliListFormatedWithAdressOIB_1">
      <item>Sanja Cabalier, OIB 01688521208, Ul.književnika Kovačić Ante 7, 10000 Zagreb punomoćnik sudionika u postupku CABALIER d.o.o.</item>
    </derivirana_varijabla>
  </DomainObject.Predmet.OstaliListFormatedWithAdressOIB>
  <DomainObject.Predmet.OstaliListNazivFormated>
    <izvorni_sadrzaj>
      <item>Sanja Cabalier</item>
    </izvorni_sadrzaj>
    <derivirana_varijabla naziv="DomainObject.Predmet.OstaliListNazivFormated_1">
      <item>Sanja Cabalier</item>
    </derivirana_varijabla>
  </DomainObject.Predmet.OstaliListNazivFormated>
  <DomainObject.Predmet.OstaliListNazivFormatedOIB>
    <izvorni_sadrzaj>
      <item>Sanja Cabalier, OIB 01688521208</item>
    </izvorni_sadrzaj>
    <derivirana_varijabla naziv="DomainObject.Predmet.OstaliListNazivFormatedOIB_1">
      <item>Sanja Cabalier, OIB 01688521208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CABALIER d.o.o.</izvorni_sadrzaj>
    <derivirana_varijabla naziv="DomainObject.Predmet.ProtustrankaIDrugi_1">CABALIER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CABALIER d.o.o., OIB 50384832642, Jurjevska 65/A, 10000 Zagreb</izvorni_sadrzaj>
    <derivirana_varijabla naziv="DomainObject.Predmet.ProtustrankaIDrugiAdressOIB_1">CABALIER d.o.o., OIB 50384832642, Jurjevska 65/A,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2017.</izvorni_sadrzaj>
    <derivirana_varijabla naziv="DomainObject.Predmet.OdlukaRjesenje.DatumDonosenjaOdluke_1">22.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St-1088/2016-5</izvorni_sadrzaj>
    <derivirana_varijabla naziv="DomainObject.Predmet.OdlukaRjesenje.Oznaka_1">St-1088/2016-5</derivirana_varijabla>
  </DomainObject.Predmet.OdlukaRjesenje.Oznaka>
  <DomainObject.Predmet.SudioniciListNaziv>
    <izvorni_sadrzaj>
      <item>FINA Regionalni centar Zagreb</item>
      <item>CABALIER d.o.o.</item>
      <item>Sanja Cabalier</item>
    </izvorni_sadrzaj>
    <derivirana_varijabla naziv="DomainObject.Predmet.SudioniciListNaziv_1">
      <item>FINA Regionalni centar Zagreb</item>
      <item>CABALIER d.o.o.</item>
      <item>Sanja Cabalier</item>
    </derivirana_varijabla>
  </DomainObject.Predmet.SudioniciListNaziv>
  <DomainObject.Predmet.SudioniciListAdressOIB>
    <izvorni_sadrzaj>
      <item>FINA Regionalni centar Zagreb, OIB 85821130368, Trg svibanjskih žrtava 1995. 1,10000 Zagreb</item>
      <item>CABALIER d.o.o., OIB 50384832642, Jurjevska 65/A,10000 Zagreb</item>
      <item>Sanja Cabalier, OIB 01688521208, Ul.književnika Kovačić Ante 7,10000 Zagreb</item>
    </izvorni_sadrzaj>
    <derivirana_varijabla naziv="DomainObject.Predmet.SudioniciListAdressOIB_1">
      <item>FINA Regionalni centar Zagreb, OIB 85821130368, Trg svibanjskih žrtava 1995. 1,10000 Zagreb</item>
      <item>CABALIER d.o.o., OIB 50384832642, Jurjevska 65/A,10000 Zagreb</item>
      <item>Sanja Cabalier, OIB 01688521208, Ul.književnika Kovačić Ante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50384832642</item>
      <item>, OIB 01688521208</item>
    </izvorni_sadrzaj>
    <derivirana_varijabla naziv="DomainObject.Predmet.SudioniciListNazivOIB_1">
      <item>, OIB 85821130368</item>
      <item>, OIB 50384832642</item>
      <item>, OIB 01688521208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1000</properties:Characters>
  <properties:Lines>44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2017-12-21T12:52:00Z</dcterms:created>
  <dc:creator>Željka Rončević</dc:creator>
  <cp:lastModifiedBy>Željka Rončević</cp:lastModifiedBy>
  <cp:lastPrinted>2017-12-29T08:34:00Z</cp:lastPrinted>
  <dcterms:modified xmlns:xsi="http://www.w3.org/2001/XMLSchema-instance" xsi:type="dcterms:W3CDTF">2017-12-29T08:36:00Z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