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64af" w14:paraId="52064af" w:rsidRDefault="001269A2" w:rsidP="001269A2" w:rsidR="001269A2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9A2" w:rsidP="001269A2" w:rsidR="001269A2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1269A2" w:rsidP="001269A2" w:rsidR="001269A2">
      <w:pPr>
        <w:rPr>
          <w:szCs w:val="24"/>
        </w:rPr>
      </w:pPr>
      <w:r>
        <w:rPr>
          <w:szCs w:val="24"/>
        </w:rPr>
        <w:t>Trgovački sud u Varaždinu</w:t>
      </w:r>
    </w:p>
    <w:p w:rsidRDefault="001269A2" w:rsidP="001269A2" w:rsidR="001269A2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1269A2" w:rsidP="001269A2" w:rsidR="001269A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9 St-458/2017-4</w:t>
      </w:r>
    </w:p>
    <w:p w:rsidRDefault="001269A2" w:rsidP="001269A2" w:rsidR="001269A2">
      <w:pPr>
        <w:jc w:val="center"/>
        <w:rPr>
          <w:szCs w:val="24"/>
        </w:rPr>
      </w:pPr>
    </w:p>
    <w:p w:rsidRDefault="001269A2" w:rsidP="001269A2" w:rsidR="001269A2">
      <w:pPr>
        <w:jc w:val="center"/>
        <w:rPr>
          <w:szCs w:val="24"/>
        </w:rPr>
      </w:pPr>
    </w:p>
    <w:p w:rsidRDefault="001269A2" w:rsidP="001269A2" w:rsidR="001269A2">
      <w:pPr>
        <w:jc w:val="center"/>
        <w:rPr>
          <w:szCs w:val="24"/>
        </w:rPr>
      </w:pPr>
    </w:p>
    <w:p w:rsidRDefault="001269A2" w:rsidP="001269A2" w:rsidR="001269A2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jc w:val="both"/>
      </w:pPr>
      <w:r>
        <w:rPr>
          <w:szCs w:val="24"/>
        </w:rPr>
        <w:tab/>
      </w:r>
      <w:r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CARICA j.d.o.o.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10, OIB: 74562768835, dana 7. studenoga 2017., </w:t>
      </w:r>
    </w:p>
    <w:p w:rsidRDefault="001269A2" w:rsidP="001269A2" w:rsidR="001269A2">
      <w:pPr>
        <w:jc w:val="center"/>
        <w:rPr>
          <w:szCs w:val="24"/>
        </w:rPr>
      </w:pPr>
    </w:p>
    <w:p w:rsidRDefault="001269A2" w:rsidP="001269A2" w:rsidR="001269A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CARICA j.d.o.o.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10, OIB: 74562768835</w:t>
      </w:r>
      <w:r>
        <w:rPr>
          <w:szCs w:val="24"/>
        </w:rPr>
        <w:t>, s danom 7. studenoga 2017. u 12,40 sati.</w:t>
      </w:r>
    </w:p>
    <w:p w:rsidRDefault="001269A2" w:rsidP="001269A2" w:rsidR="001269A2">
      <w:pPr>
        <w:ind w:hanging="705" w:left="1413"/>
        <w:jc w:val="both"/>
        <w:rPr>
          <w:szCs w:val="24"/>
        </w:rPr>
      </w:pPr>
    </w:p>
    <w:p w:rsidRDefault="001269A2" w:rsidP="001269A2" w:rsidR="001269A2">
      <w:pPr>
        <w:ind w:hanging="705" w:left="1410"/>
        <w:jc w:val="both"/>
      </w:pPr>
      <w:r>
        <w:t>II</w:t>
      </w:r>
      <w:r>
        <w:tab/>
        <w:t xml:space="preserve">Za stečajnog upravitelja imenuje se Irena </w:t>
      </w:r>
      <w:proofErr w:type="spellStart"/>
      <w:r>
        <w:t>Pikija</w:t>
      </w:r>
      <w:proofErr w:type="spellEnd"/>
      <w:r>
        <w:t>, odvjetnica iz Varaždina, Trakošćanska 18, OIB: 10075192446.</w:t>
      </w:r>
    </w:p>
    <w:p w:rsidRDefault="001269A2" w:rsidP="001269A2" w:rsidR="001269A2">
      <w:pPr>
        <w:ind w:hanging="705" w:left="1413"/>
        <w:jc w:val="both"/>
        <w:rPr>
          <w:szCs w:val="24"/>
        </w:rPr>
      </w:pPr>
    </w:p>
    <w:p w:rsidRDefault="001269A2" w:rsidP="001269A2" w:rsidR="001269A2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CARICA j.d.o.o.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10, OIB: 74562768835.</w:t>
      </w:r>
    </w:p>
    <w:p w:rsidRDefault="001269A2" w:rsidP="001269A2" w:rsidR="001269A2">
      <w:pPr>
        <w:ind w:hanging="705" w:left="1410"/>
        <w:jc w:val="both"/>
      </w:pPr>
    </w:p>
    <w:p w:rsidRDefault="001269A2" w:rsidP="001269A2" w:rsidR="001269A2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1269A2" w:rsidP="001269A2" w:rsidR="001269A2">
      <w:pPr>
        <w:jc w:val="both"/>
        <w:rPr>
          <w:szCs w:val="24"/>
        </w:rPr>
      </w:pPr>
    </w:p>
    <w:p w:rsidRDefault="001269A2" w:rsidP="001269A2" w:rsidR="001269A2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CARICA j.d.o.o.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10, OIB: 74562768835,</w:t>
      </w:r>
      <w:r>
        <w:rPr>
          <w:szCs w:val="24"/>
        </w:rPr>
        <w:t xml:space="preserve"> bit će brisan iz sudskog registra.</w:t>
      </w:r>
    </w:p>
    <w:p w:rsidRDefault="001269A2" w:rsidP="001269A2" w:rsidR="001269A2">
      <w:pPr>
        <w:jc w:val="center"/>
        <w:rPr>
          <w:szCs w:val="24"/>
        </w:rPr>
      </w:pPr>
    </w:p>
    <w:p w:rsidRDefault="001269A2" w:rsidP="001269A2" w:rsidR="001269A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28. kolovoza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jc w:val="both"/>
        <w:rPr>
          <w:szCs w:val="24"/>
        </w:rPr>
      </w:pPr>
      <w:r>
        <w:rPr>
          <w:szCs w:val="24"/>
        </w:rPr>
        <w:tab/>
      </w:r>
    </w:p>
    <w:p w:rsidRDefault="001269A2" w:rsidP="001269A2" w:rsidR="001269A2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jc w:val="center"/>
        <w:rPr>
          <w:szCs w:val="24"/>
        </w:rPr>
      </w:pPr>
      <w:r>
        <w:rPr>
          <w:szCs w:val="24"/>
        </w:rPr>
        <w:t>U Varaždinu 7. studenoga 2017.</w:t>
      </w:r>
    </w:p>
    <w:p w:rsidRDefault="001269A2" w:rsidP="001269A2" w:rsidR="001269A2">
      <w:pPr>
        <w:jc w:val="center"/>
        <w:rPr>
          <w:szCs w:val="24"/>
        </w:rPr>
      </w:pPr>
    </w:p>
    <w:p w:rsidRDefault="001269A2" w:rsidP="001269A2" w:rsidR="001269A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1269A2" w:rsidP="001269A2" w:rsidR="001269A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Sudska savjetnica:</w:t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Martina Mašić</w:t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269A2" w:rsidP="001269A2" w:rsidR="001269A2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1269A2" w:rsidP="001269A2" w:rsidR="001269A2">
      <w:r>
        <w:tab/>
        <w:t>Uputa o pravnom lijeku:</w:t>
      </w:r>
    </w:p>
    <w:p w:rsidRDefault="001269A2" w:rsidP="001269A2" w:rsidR="001269A2">
      <w:r>
        <w:tab/>
        <w:t>Protiv ovoga rješenja može se podnijeti žalba u roku od osam dana nakon isteka osam dana od njegove objave na e-oglasnoj ploči suda, pisano u četiri primjerka.</w:t>
      </w:r>
    </w:p>
    <w:p w:rsidRDefault="001269A2" w:rsidP="001269A2" w:rsidR="001269A2">
      <w:r>
        <w:tab/>
        <w:t>O žalbi protiv rješenja sudskog savjetnika odlučuje sudac pojedinac toga suda.</w:t>
      </w:r>
    </w:p>
    <w:p w:rsidRDefault="001269A2" w:rsidP="001269A2" w:rsidR="001269A2">
      <w:r>
        <w:tab/>
        <w:t>O žalbi protiv odluke suca donesene u prvom stupnju odlučuje Visoki trgovački sud.</w:t>
      </w:r>
    </w:p>
    <w:p w:rsidRDefault="001269A2" w:rsidP="001269A2" w:rsidR="001269A2"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69A2" w:rsidP="001269A2" w:rsidR="001269A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269A2" w:rsidP="001269A2" w:rsidR="001269A2">
      <w:pPr>
        <w:rPr>
          <w:szCs w:val="24"/>
        </w:rPr>
      </w:pPr>
    </w:p>
    <w:p w:rsidRDefault="001269A2" w:rsidP="001269A2" w:rsidR="001269A2">
      <w:pPr>
        <w:rPr>
          <w:szCs w:val="24"/>
        </w:rPr>
      </w:pPr>
      <w:r>
        <w:rPr>
          <w:szCs w:val="24"/>
        </w:rPr>
        <w:t>DNA:</w:t>
      </w:r>
    </w:p>
    <w:p w:rsidRDefault="001269A2" w:rsidP="001269A2" w:rsidR="001269A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269A2" w:rsidP="001269A2" w:rsidR="001269A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269A2" w:rsidP="001269A2" w:rsidR="001269A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 xml:space="preserve">CARICA j.d.o.o.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</w:t>
      </w:r>
    </w:p>
    <w:p w:rsidRDefault="001269A2" w:rsidP="001269A2" w:rsidR="001269A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Ivana </w:t>
      </w:r>
      <w:proofErr w:type="spellStart"/>
      <w:r>
        <w:rPr>
          <w:szCs w:val="24"/>
        </w:rPr>
        <w:t>Đurković</w:t>
      </w:r>
      <w:proofErr w:type="spellEnd"/>
      <w:r>
        <w:rPr>
          <w:szCs w:val="24"/>
        </w:rPr>
        <w:t xml:space="preserve">, 48 264 Kloštar </w:t>
      </w:r>
      <w:proofErr w:type="spellStart"/>
      <w:r>
        <w:rPr>
          <w:szCs w:val="24"/>
        </w:rPr>
        <w:t>Vojakovački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Gornjani</w:t>
      </w:r>
      <w:proofErr w:type="spellEnd"/>
      <w:r>
        <w:rPr>
          <w:szCs w:val="24"/>
        </w:rPr>
        <w:t xml:space="preserve"> 10</w:t>
      </w:r>
    </w:p>
    <w:p w:rsidRDefault="001269A2" w:rsidP="001269A2" w:rsidR="001269A2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1269A2" w:rsidP="001269A2" w:rsidR="001269A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</w:t>
      </w:r>
    </w:p>
    <w:p w:rsidRDefault="001269A2" w:rsidP="001269A2" w:rsidR="001269A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Irena </w:t>
      </w:r>
      <w:proofErr w:type="spellStart"/>
      <w:r>
        <w:rPr>
          <w:szCs w:val="24"/>
        </w:rPr>
        <w:t>Pikija</w:t>
      </w:r>
      <w:proofErr w:type="spellEnd"/>
      <w:r>
        <w:rPr>
          <w:szCs w:val="24"/>
        </w:rPr>
        <w:t>, odvjetnica iz Varaždina, Trakošćanska 18</w:t>
      </w:r>
    </w:p>
    <w:p w:rsidRDefault="001269A2" w:rsidP="001269A2" w:rsidR="001269A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1269A2" w:rsidR="00AE649C" w:rsidRPr="001269A2"/>
    <w:sectPr w:rsidSect="0032366B" w:rsidR="00AE649C" w:rsidRPr="001269A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9A2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F66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269A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269A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1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St-458/2017-4</izvorni_sadrzaj>
    <derivirana_varijabla naziv="DomainObject.Oznaka_1">St-458/2017-4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CARICA jednostavno društvo s ograničenom odgovornošću za usluge i trgovinu zastupanog po punomoćniku Ivana Đurković</izvorni_sadrzaj>
    <derivirana_varijabla naziv="DomainObject.Predmet.ProtustrankaFormated_1">  CARICA jednostavno društvo s ograničenom odgovornošću za usluge i trgovinu zastupanog po punomoćniku Ivana Đurković</derivirana_varijabla>
  </DomainObject.Predmet.ProtustrankaFormated>
  <DomainObject.Predmet.ProtustrankaFormatedOIB>
    <izvorni_sadrzaj>  CARICA jednostavno društvo s ograničenom odgovornošću za usluge i trgovinu, OIB 74562768835 zastupanog po punomoćniku Ivana Đurković</izvorni_sadrzaj>
    <derivirana_varijabla naziv="DomainObject.Predmet.ProtustrankaFormatedOIB_1">  CARICA jednostavno društvo s ograničenom odgovornošću za usluge i trgovinu, OIB 74562768835 zastupanog po punomoćniku Ivana Đurković</derivirana_varijabla>
  </DomainObject.Predmet.ProtustrankaFormatedOIB>
  <DomainObject.Predmet.ProtustrankaFormatedWithAdress>
    <izvorni_sadrzaj> CARICA jednostavno društvo s ograničenom odgovornošću za usluge i trgovinu, Gornjani 10, 48260 Kloštar Vojakovački zastupanog po punomoćniku Ivana Đurković</izvorni_sadrzaj>
    <derivirana_varijabla naziv="DomainObject.Predmet.ProtustrankaFormatedWithAdress_1"> CARICA jednostavno društvo s ograničenom odgovornošću za usluge i trgovinu, Gornjani 10, 48260 Kloštar Vojakovački zastupanog po punomoćniku Ivana Đurković</derivirana_varijabla>
  </DomainObject.Predmet.ProtustrankaFormatedWithAdress>
  <DomainObject.Predmet.ProtustrankaFormatedWithAdressOIB>
    <izvorni_sadrzaj> CARICA jednostavno društvo s ograničenom odgovornošću za usluge i trgovinu, OIB 74562768835, Gornjani 10, 48260 Kloštar Vojakovački zastupanog po punomoćniku Ivana Đurković</izvorni_sadrzaj>
    <derivirana_varijabla naziv="DomainObject.Predmet.ProtustrankaFormatedWithAdressOIB_1"> CARICA jednostavno društvo s ograničenom odgovornošću za usluge i trgovinu, OIB 74562768835, Gornjani 10, 48260 Kloštar Vojakovački zastupanog po punomoćniku Ivana Đurković</derivirana_varijabla>
  </DomainObject.Predmet.ProtustrankaFormatedWithAdressOIB>
  <DomainObject.Predmet.ProtustrankaWithAdress>
    <izvorni_sadrzaj>CARICA jednostavno društvo s ograničenom odgovornošću za usluge i trgovinu Gornjani 10, 48260 Kloštar Vojakovački</izvorni_sadrzaj>
    <derivirana_varijabla naziv="DomainObject.Predmet.ProtustrankaWithAdress_1">CARICA jednostavno društvo s ograničenom odgovornošću za usluge i trgovinu Gornjani 10, 48260 Kloštar Vojakovački</derivirana_varijabla>
  </DomainObject.Predmet.ProtustrankaWithAdress>
  <DomainObject.Predmet.ProtustrankaWithAdressOIB>
    <izvorni_sadrzaj>CARICA jednostavno društvo s ograničenom odgovornošću za usluge i trgovinu, OIB 74562768835, Gornjani 10, 48260 Kloštar Vojakovački</izvorni_sadrzaj>
    <derivirana_varijabla naziv="DomainObject.Predmet.ProtustrankaWithAdressOIB_1">CARICA jednostavno društvo s ograničenom odgovornošću za usluge i trgovinu, OIB 74562768835, Gornjani 10, 48260 Kloštar Vojakovački</derivirana_varijabla>
  </DomainObject.Predmet.ProtustrankaWithAdressOIB>
  <DomainObject.Predmet.ProtustrankaNazivFormated>
    <izvorni_sadrzaj>CARICA jednostavno društvo s ograničenom odgovornošću za usluge i trgovinu</izvorni_sadrzaj>
    <derivirana_varijabla naziv="DomainObject.Predmet.ProtustrankaNazivFormated_1">CARICA jednostavno društvo s ograničenom odgovornošću za usluge i trgovinu</derivirana_varijabla>
  </DomainObject.Predmet.ProtustrankaNazivFormated>
  <DomainObject.Predmet.ProtustrankaNazivFormatedOIB>
    <izvorni_sadrzaj>CARICA jednostavno društvo s ograničenom odgovornošću za usluge i trgovinu, OIB 74562768835</izvorni_sadrzaj>
    <derivirana_varijabla naziv="DomainObject.Predmet.ProtustrankaNazivFormatedOIB_1">CARICA jednostavno društvo s ograničenom odgovornošću za usluge i trgovinu, OIB 74562768835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6125.60</izvorni_sadrzaj>
    <derivirana_varijabla naziv="DomainObject.Predmet.TrenutnaVrijednost_1">6125.60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CARICA jednostavno društvo s ograničenom odgovornošću za usluge i trgovinu zastupanog po punomoćniku Ivana Đurković</item>
    </izvorni_sadrzaj>
    <derivirana_varijabla naziv="DomainObject.Predmet.ProtuStrankaListFormated_1">
      <item>CARICA jednostavno društvo s ograničenom odgovornošću za usluge i trgovinu zastupanog po punomoćniku Ivana Đurković</item>
    </derivirana_varijabla>
  </DomainObject.Predmet.ProtuStrankaListFormated>
  <DomainObject.Predmet.ProtuStrankaListFormatedOIB>
    <izvorni_sadrzaj>
      <item>CARICA jednostavno društvo s ograničenom odgovornošću za usluge i trgovinu, OIB 74562768835 zastupanog po punomoćniku Ivana Đurković</item>
    </izvorni_sadrzaj>
    <derivirana_varijabla naziv="DomainObject.Predmet.ProtuStrankaListFormatedOIB_1">
      <item>CARICA jednostavno društvo s ograničenom odgovornošću za usluge i trgovinu, OIB 74562768835 zastupanog po punomoćniku Ivana Đurković</item>
    </derivirana_varijabla>
  </DomainObject.Predmet.ProtuStrankaListFormatedOIB>
  <DomainObject.Predmet.ProtuStrankaListFormatedWithAdress>
    <izvorni_sadrzaj>
      <item>CARICA jednostavno društvo s ograničenom odgovornošću za usluge i trgovinu, Gornjani 10, 48260 Kloštar Vojakovački zastupanog po punomoćniku Ivana Đurković</item>
    </izvorni_sadrzaj>
    <derivirana_varijabla naziv="DomainObject.Predmet.ProtuStrankaListFormatedWithAdress_1">
      <item>CARICA jednostavno društvo s ograničenom odgovornošću za usluge i trgovinu, Gornjani 10, 48260 Kloštar Vojakovački zastupanog po punomoćniku Ivana Đurković</item>
    </derivirana_varijabla>
  </DomainObject.Predmet.ProtuStrankaListFormatedWithAdress>
  <DomainObject.Predmet.ProtuStrankaListFormatedWithAdressOIB>
    <izvorni_sadrzaj>
      <item>CARICA jednostavno društvo s ograničenom odgovornošću za usluge i trgovinu, OIB 74562768835, Gornjani 10, 48260 Kloštar Vojakovački zastupanog po punomoćniku Ivana Đurković</item>
    </izvorni_sadrzaj>
    <derivirana_varijabla naziv="DomainObject.Predmet.ProtuStrankaListFormatedWithAdressOIB_1">
      <item>CARICA jednostavno društvo s ograničenom odgovornošću za usluge i trgovinu, OIB 74562768835, Gornjani 10, 48260 Kloštar Vojakovački zastupanog po punomoćniku Ivana Đurković</item>
    </derivirana_varijabla>
  </DomainObject.Predmet.ProtuStrankaListFormatedWithAdressOIB>
  <DomainObject.Predmet.ProtuStrankaListNazivFormated>
    <izvorni_sadrzaj>
      <item>CARICA jednostavno društvo s ograničenom odgovornošću za usluge i trgovinu</item>
    </izvorni_sadrzaj>
    <derivirana_varijabla naziv="DomainObject.Predmet.ProtuStrankaListNazivFormated_1">
      <item>CARICA jednostavno društvo s ograničenom odgovornošću za usluge i trgovinu</item>
    </derivirana_varijabla>
  </DomainObject.Predmet.ProtuStrankaListNazivFormated>
  <DomainObject.Predmet.ProtuStrankaListNazivFormatedOIB>
    <izvorni_sadrzaj>
      <item>CARICA jednostavno društvo s ograničenom odgovornošću za usluge i trgovinu, OIB 74562768835</item>
    </izvorni_sadrzaj>
    <derivirana_varijabla naziv="DomainObject.Predmet.ProtuStrankaListNazivFormatedOIB_1">
      <item>CARICA jednostavno društvo s ograničenom odgovornošću za usluge i trgovinu, OIB 74562768835</item>
    </derivirana_varijabla>
  </DomainObject.Predmet.ProtuStrankaListNazivFormatedOIB>
  <DomainObject.Predmet.OstaliListFormated>
    <izvorni_sadrzaj>
      <item>Sudski registar</item>
      <item>Ivana Đurković punomoćnik sudionika u postupku CARICA jednostavno društvo s ograničenom odgovornošću za usluge i trgovinu</item>
    </izvorni_sadrzaj>
    <derivirana_varijabla naziv="DomainObject.Predmet.OstaliListFormated_1">
      <item>Sudski registar</item>
      <item>Ivana Đurković punomoćnik sudionika u postupku CARICA jednostavno društvo s ograničenom odgovornošću za usluge i trgovinu</item>
    </derivirana_varijabla>
  </DomainObject.Predmet.OstaliListFormated>
  <DomainObject.Predmet.OstaliListFormatedOIB>
    <izvorni_sadrzaj>
      <item>Sudski registar</item>
      <item>Ivana Đurković, OIB 86647784780 punomoćnik sudionika u postupku CARICA jednostavno društvo s ograničenom odgovornošću za usluge i trgovinu</item>
    </izvorni_sadrzaj>
    <derivirana_varijabla naziv="DomainObject.Predmet.OstaliListFormatedOIB_1">
      <item>Sudski registar</item>
      <item>Ivana Đurković, OIB 86647784780 punomoćnik sudionika u postupku CARICA jednostavno društvo s ograničenom odgovornošću za usluge i trgovinu</item>
    </derivirana_varijabla>
  </DomainObject.Predmet.OstaliListFormatedOIB>
  <DomainObject.Predmet.OstaliListFormatedWithAdress>
    <izvorni_sadrzaj>
      <item>Sudski registar</item>
      <item>Ivana Đurković, Gornjani 10, 48260 Kloštar Vojakovački punomoćnik sudionika u postupku CARICA jednostavno društvo s ograničenom odgovornošću za usluge i trgovinu</item>
    </izvorni_sadrzaj>
    <derivirana_varijabla naziv="DomainObject.Predmet.OstaliListFormatedWithAdress_1">
      <item>Sudski registar</item>
      <item>Ivana Đurković, Gornjani 10, 48260 Kloštar Vojakovački punomoćnik sudionika u postupku CARICA jednostavno društvo s ograničenom odgovornošću za usluge i trgovinu</item>
    </derivirana_varijabla>
  </DomainObject.Predmet.OstaliListFormatedWithAdress>
  <DomainObject.Predmet.OstaliListFormatedWithAdressOIB>
    <izvorni_sadrzaj>
      <item>Sudski registar</item>
      <item>Ivana Đurković, OIB 86647784780, Gornjani 10, 48260 Kloštar Vojakovački punomoćnik sudionika u postupku CARICA jednostavno društvo s ograničenom odgovornošću za usluge i trgovinu</item>
    </izvorni_sadrzaj>
    <derivirana_varijabla naziv="DomainObject.Predmet.OstaliListFormatedWithAdressOIB_1">
      <item>Sudski registar</item>
      <item>Ivana Đurković, OIB 86647784780, Gornjani 10, 48260 Kloštar Vojakovački punomoćnik sudionika u postupku CARICA jednostavno društvo s ograničenom odgovornošću za usluge i trgovinu</item>
    </derivirana_varijabla>
  </DomainObject.Predmet.OstaliListFormatedWithAdressOIB>
  <DomainObject.Predmet.OstaliListNazivFormated>
    <izvorni_sadrzaj>
      <item>Sudski registar</item>
      <item>Ivana Đurković</item>
    </izvorni_sadrzaj>
    <derivirana_varijabla naziv="DomainObject.Predmet.OstaliListNazivFormated_1">
      <item>Sudski registar</item>
      <item>Ivana Đurković</item>
    </derivirana_varijabla>
  </DomainObject.Predmet.OstaliListNazivFormated>
  <DomainObject.Predmet.OstaliListNazivFormatedOIB>
    <izvorni_sadrzaj>
      <item>Sudski registar</item>
      <item>Ivana Đurković, OIB 86647784780</item>
    </izvorni_sadrzaj>
    <derivirana_varijabla naziv="DomainObject.Predmet.OstaliListNazivFormatedOIB_1">
      <item>Sudski registar</item>
      <item>Ivana Đurković, OIB 86647784780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St-458/2017-4</izvorni_sadrzaj>
    <derivirana_varijabla naziv="DomainObject.PoslovniBrojDokumenta_1">St-458/2017-4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CARICA jednostavno društvo s ograničenom odgovornošću za usluge i trgovinu</izvorni_sadrzaj>
    <derivirana_varijabla naziv="DomainObject.Predmet.ProtustrankaIDrugi_1">CARICA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CARICA jednostavno društvo s ograničenom odgovornošću za usluge i trgovinu, OIB 74562768835, Gornjani 10, 48260 Kloštar Vojakovački</izvorni_sadrzaj>
    <derivirana_varijabla naziv="DomainObject.Predmet.ProtustrankaIDrugiAdressOIB_1">CARICA jednostavno društvo s ograničenom odgovornošću za usluge i trgovinu, OIB 74562768835, Gornjani 10, 48260 Kloštar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CARICA jednostavno društvo s ograničenom odgovornošću za usluge i trgovinu</item>
      <item>Sudski registar</item>
      <item>Ivana Đurković</item>
    </izvorni_sadrzaj>
    <derivirana_varijabla naziv="DomainObject.Predmet.SudioniciListNaziv_1">
      <item>Financijska agencija</item>
      <item>CARICA jednostavno društvo s ograničenom odgovornošću za usluge i trgovinu</item>
      <item>Sudski registar</item>
      <item>Ivana Đurković</item>
    </derivirana_varijabla>
  </DomainObject.Predmet.SudioniciListNaziv>
  <DomainObject.Predmet.SudioniciListAdressOIB>
    <izvorni_sadrzaj>
      <item>Financijska agencija, OIB 85821130368, Ulica grada Vukovara 70,10000 Zagreb</item>
      <item>CARICA jednostavno društvo s ograničenom odgovornošću za usluge i trgovinu, OIB 74562768835, Gornjani 10,48260 Kloštar Vojakovački</item>
      <item>Sudski registar</item>
      <item>Ivana Đurković, OIB 86647784780, Gornjani 10,48260 Kloštar Vojakovački</item>
    </izvorni_sadrzaj>
    <derivirana_varijabla naziv="DomainObject.Predmet.SudioniciListAdressOIB_1">
      <item>Financijska agencija, OIB 85821130368, Ulica grada Vukovara 70,10000 Zagreb</item>
      <item>CARICA jednostavno društvo s ograničenom odgovornošću za usluge i trgovinu, OIB 74562768835, Gornjani 10,48260 Kloštar Vojakovački</item>
      <item>Sudski registar</item>
      <item>Ivana Đurković, OIB 86647784780, Gornjani 10,48260 Kloštar Vojakovački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74EBB-9AEE-4C53-8D8B-9FCEA6BB8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2922</properties:Characters>
  <properties:Lines>85</properties:Lines>
  <properties:Paragraphs>33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2017-11-07T11:52:00Z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