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9431" w14:paraId="1f79431" w:rsidRDefault="0064748B" w:rsidP="0064748B" w:rsidR="0064748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48B" w:rsidP="0064748B" w:rsidR="0064748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4748B" w:rsidP="0064748B" w:rsidR="006474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4748B" w:rsidP="0064748B" w:rsidR="0064748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4748B" w:rsidP="0064748B" w:rsidR="0064748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4748B" w:rsidP="0064748B" w:rsidR="0064748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4748B" w:rsidP="0064748B" w:rsidR="0064748B" w:rsidRPr="005D578C">
      <w:pPr>
        <w:jc w:val="center"/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D05166">
        <w:rPr>
          <w:rFonts w:cs="Times New Roman" w:eastAsia="Times New Roman"/>
          <w:szCs w:val="24"/>
        </w:rPr>
        <w:t>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TRGOAUTO II d. o. o. Labin, Alde Negria 18, OIB 20473732277, MBS 040096779,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 w:rsidR="00D05166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2016.</w:t>
      </w: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TRGOAUTO II d. o. o. Labin, Alde Negria 18, OIB 20473732277, MBS 040096779,</w:t>
      </w:r>
      <w:r w:rsidRPr="005D578C">
        <w:rPr>
          <w:rFonts w:cs="Times New Roman" w:eastAsia="Times New Roman"/>
          <w:szCs w:val="24"/>
        </w:rPr>
        <w:t xml:space="preserve"> s danom </w:t>
      </w:r>
      <w:r w:rsidR="00D05166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Radijana Trobonjača iz Opatije, M. Tita 49, OIB 48908522234. </w:t>
      </w:r>
    </w:p>
    <w:p w:rsidRDefault="0064748B" w:rsidP="0064748B" w:rsidR="0064748B">
      <w:pPr>
        <w:ind w:firstLine="708"/>
        <w:rPr>
          <w:rFonts w:cs="Times New Roman" w:eastAsia="Times New Roman"/>
          <w:szCs w:val="20"/>
        </w:rPr>
      </w:pPr>
    </w:p>
    <w:p w:rsidRDefault="0064748B" w:rsidP="0064748B" w:rsidR="006474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TRGOAUTO II d. o. o. Labin, Alde Negria 18, OIB 20473732277, MBS 040096779.</w:t>
      </w:r>
    </w:p>
    <w:p w:rsidRDefault="0064748B" w:rsidP="0064748B" w:rsidR="0064748B">
      <w:pPr>
        <w:rPr>
          <w:rFonts w:cs="Times New Roman" w:eastAsia="Times New Roman"/>
          <w:szCs w:val="24"/>
        </w:rPr>
      </w:pPr>
    </w:p>
    <w:p w:rsidRDefault="0064748B" w:rsidP="0064748B" w:rsidR="0064748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TRGOAUTO II d. o. o. Labin, Alde Negria 18, OIB 20473732277, MBS 040096779.</w:t>
      </w:r>
    </w:p>
    <w:p w:rsidRDefault="0064748B" w:rsidP="0064748B" w:rsidR="0064748B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4748B" w:rsidP="0064748B" w:rsidR="0064748B">
      <w:pPr>
        <w:ind w:firstLine="708"/>
        <w:rPr>
          <w:rFonts w:cs="Times New Roman" w:eastAsia="Times New Roman"/>
          <w:szCs w:val="24"/>
        </w:rPr>
      </w:pPr>
    </w:p>
    <w:p w:rsidRDefault="0064748B" w:rsidP="0064748B" w:rsidR="0064748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TRGOAUTO II d. o. o. Labin.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St-727/2015-3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4748B" w:rsidP="0064748B" w:rsidR="0064748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 w:rsidR="00D05166">
        <w:rPr>
          <w:rFonts w:cs="Times New Roman" w:eastAsia="Times New Roman"/>
          <w:szCs w:val="24"/>
        </w:rPr>
        <w:t xml:space="preserve"> 18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4748B" w:rsidP="0064748B" w:rsidR="0064748B" w:rsidRPr="005D578C">
      <w:pPr>
        <w:jc w:val="center"/>
        <w:rPr>
          <w:rFonts w:cs="Times New Roman" w:eastAsia="Times New Roman"/>
          <w:szCs w:val="24"/>
        </w:rPr>
      </w:pPr>
    </w:p>
    <w:p w:rsidRDefault="0064748B" w:rsidP="00D05166" w:rsidR="006474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4748B" w:rsidP="00D05166" w:rsidR="0064748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B572CF">
        <w:rPr>
          <w:rFonts w:cs="Times New Roman" w:eastAsia="Times New Roman"/>
          <w:szCs w:val="24"/>
        </w:rPr>
        <w:t>, v. r.</w:t>
      </w:r>
    </w:p>
    <w:p w:rsidRDefault="0064748B" w:rsidP="0064748B" w:rsidR="0064748B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64748B" w:rsidP="0064748B" w:rsidR="0064748B" w:rsidRPr="005D578C">
      <w:pPr>
        <w:jc w:val="left"/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4748B" w:rsidP="0064748B" w:rsidR="0064748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4748B" w:rsidP="0064748B" w:rsidR="0064748B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rPr>
          <w:rFonts w:cs="Times New Roman" w:eastAsia="Times New Roman"/>
          <w:szCs w:val="24"/>
        </w:rPr>
      </w:pPr>
    </w:p>
    <w:p w:rsidRDefault="0064748B" w:rsidP="0064748B" w:rsidR="0064748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TRGOAUTO II d. o. o. Labin, Alde Negria 18, 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Aleksandar Šturbej, Krnica, Peruški 77, </w:t>
      </w:r>
    </w:p>
    <w:p w:rsidRDefault="0064748B" w:rsidP="0064748B" w:rsidR="0064748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4748B" w:rsidP="0064748B" w:rsidR="0064748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B572CF">
        <w:rPr>
          <w:rFonts w:cs="Times New Roman" w:eastAsia="Times New Roman"/>
          <w:szCs w:val="24"/>
        </w:rPr>
        <w:t xml:space="preserve">8 dana, 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4748B" w:rsidP="0064748B" w:rsidR="006474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64748B" w:rsidP="0064748B" w:rsidR="0064748B"/>
    <w:p w:rsidRDefault="00DA2290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48B" w:rsidP="0064748B" w:rsidR="0064748B">
      <w:r>
        <w:separator/>
      </w:r>
    </w:p>
  </w:endnote>
  <w:endnote w:id="0" w:type="continuationSeparator">
    <w:p w:rsidRDefault="0064748B" w:rsidP="0064748B" w:rsidR="00647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48B" w:rsidP="0064748B" w:rsidR="0064748B">
      <w:r>
        <w:separator/>
      </w:r>
    </w:p>
  </w:footnote>
  <w:footnote w:id="0" w:type="continuationSeparator">
    <w:p w:rsidRDefault="0064748B" w:rsidP="0064748B" w:rsidR="00647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48B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A22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St-727/2015-5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48B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 St-727/2015-5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E7A"/>
    <w:rsid w:val="00186E7A"/>
    <w:rsid w:val="0064748B"/>
    <w:rsid w:val="0075528E"/>
    <w:rsid w:val="0079403F"/>
    <w:rsid w:val="00B572CF"/>
    <w:rsid w:val="00D05166"/>
    <w:rsid w:val="00DA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48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4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4748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4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48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74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48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2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22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22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22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48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48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4748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74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48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474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48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2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22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22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22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TRGOAUTO II d.o.o. Labin</izvorni_sadrzaj>
    <derivirana_varijabla naziv="DomainObject.Predmet.ProtustrankaFormated_1">  TRGOAUTO II d.o.o. Labin</derivirana_varijabla>
  </DomainObject.Predmet.ProtustrankaFormated>
  <DomainObject.Predmet.ProtustrankaFormatedOIB>
    <izvorni_sadrzaj>  TRGOAUTO II d.o.o. Labin, OIB 20473732277</izvorni_sadrzaj>
    <derivirana_varijabla naziv="DomainObject.Predmet.ProtustrankaFormatedOIB_1">  TRGOAUTO II d.o.o. Labin, OIB 20473732277</derivirana_varijabla>
  </DomainObject.Predmet.ProtustrankaFormatedOIB>
  <DomainObject.Predmet.ProtustrankaFormatedWithAdress>
    <izvorni_sadrzaj> TRGOAUTO II d.o.o. Labin, Alde Negria 18, 52220 Labin</izvorni_sadrzaj>
    <derivirana_varijabla naziv="DomainObject.Predmet.ProtustrankaFormatedWithAdress_1"> TRGOAUTO II d.o.o. Labin, Alde Negria 18, 52220 Labin</derivirana_varijabla>
  </DomainObject.Predmet.ProtustrankaFormatedWithAdress>
  <DomainObject.Predmet.ProtustrankaFormatedWithAdressOIB>
    <izvorni_sadrzaj> TRGOAUTO II d.o.o. Labin, OIB 20473732277, Alde Negria 18, 52220 Labin</izvorni_sadrzaj>
    <derivirana_varijabla naziv="DomainObject.Predmet.ProtustrankaFormatedWithAdressOIB_1"> TRGOAUTO II d.o.o. Labin, OIB 20473732277, Alde Negria 18, 52220 Labin</derivirana_varijabla>
  </DomainObject.Predmet.ProtustrankaFormatedWithAdressOIB>
  <DomainObject.Predmet.ProtustrankaWithAdress>
    <izvorni_sadrzaj>TRGOAUTO II d.o.o. Labin Alde Negria 18, 52220 Labin</izvorni_sadrzaj>
    <derivirana_varijabla naziv="DomainObject.Predmet.ProtustrankaWithAdress_1">TRGOAUTO II d.o.o. Labin Alde Negria 18, 52220 Labin</derivirana_varijabla>
  </DomainObject.Predmet.ProtustrankaWithAdress>
  <DomainObject.Predmet.ProtustrankaWithAdressOIB>
    <izvorni_sadrzaj>TRGOAUTO II d.o.o. Labin, OIB 20473732277, Alde Negria 18, 52220 Labin</izvorni_sadrzaj>
    <derivirana_varijabla naziv="DomainObject.Predmet.ProtustrankaWithAdressOIB_1">TRGOAUTO II d.o.o. Labin, OIB 20473732277, Alde Negria 18, 52220 Labin</derivirana_varijabla>
  </DomainObject.Predmet.ProtustrankaWithAdressOIB>
  <DomainObject.Predmet.ProtustrankaNazivFormated>
    <izvorni_sadrzaj>TRGOAUTO II d.o.o. Labin</izvorni_sadrzaj>
    <derivirana_varijabla naziv="DomainObject.Predmet.ProtustrankaNazivFormated_1">TRGOAUTO II d.o.o. Labin</derivirana_varijabla>
  </DomainObject.Predmet.ProtustrankaNazivFormated>
  <DomainObject.Predmet.ProtustrankaNazivFormatedOIB>
    <izvorni_sadrzaj>TRGOAUTO II d.o.o. Labin, OIB 20473732277</izvorni_sadrzaj>
    <derivirana_varijabla naziv="DomainObject.Predmet.ProtustrankaNazivFormatedOIB_1">TRGOAUTO II d.o.o. Labin, OIB 20473732277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198296.49</izvorni_sadrzaj>
    <derivirana_varijabla naziv="DomainObject.Predmet.TrenutnaVrijednost_1">198296.49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TRGOAUTO II d.o.o. Labin</item>
    </izvorni_sadrzaj>
    <derivirana_varijabla naziv="DomainObject.Predmet.ProtuStrankaListFormated_1">
      <item>TRGOAUTO II d.o.o. Labin</item>
    </derivirana_varijabla>
  </DomainObject.Predmet.ProtuStrankaListFormated>
  <DomainObject.Predmet.ProtuStrankaListFormatedOIB>
    <izvorni_sadrzaj>
      <item>TRGOAUTO II d.o.o. Labin, OIB 20473732277</item>
    </izvorni_sadrzaj>
    <derivirana_varijabla naziv="DomainObject.Predmet.ProtuStrankaListFormatedOIB_1">
      <item>TRGOAUTO II d.o.o. Labin, OIB 20473732277</item>
    </derivirana_varijabla>
  </DomainObject.Predmet.ProtuStrankaListFormatedOIB>
  <DomainObject.Predmet.ProtuStrankaListFormatedWithAdress>
    <izvorni_sadrzaj>
      <item>TRGOAUTO II d.o.o. Labin, Alde Negria 18, 52220 Labin</item>
    </izvorni_sadrzaj>
    <derivirana_varijabla naziv="DomainObject.Predmet.ProtuStrankaListFormatedWithAdress_1">
      <item>TRGOAUTO II d.o.o. Labin, Alde Negria 18, 52220 Labin</item>
    </derivirana_varijabla>
  </DomainObject.Predmet.ProtuStrankaListFormatedWithAdress>
  <DomainObject.Predmet.ProtuStrankaListFormatedWithAdressOIB>
    <izvorni_sadrzaj>
      <item>TRGOAUTO II d.o.o. Labin, OIB 20473732277, Alde Negria 18, 52220 Labin</item>
    </izvorni_sadrzaj>
    <derivirana_varijabla naziv="DomainObject.Predmet.ProtuStrankaListFormatedWithAdressOIB_1">
      <item>TRGOAUTO II d.o.o. Labin, OIB 20473732277, Alde Negria 18, 52220 Labin</item>
    </derivirana_varijabla>
  </DomainObject.Predmet.ProtuStrankaListFormatedWithAdressOIB>
  <DomainObject.Predmet.ProtuStrankaListNazivFormated>
    <izvorni_sadrzaj>
      <item>TRGOAUTO II d.o.o. Labin</item>
    </izvorni_sadrzaj>
    <derivirana_varijabla naziv="DomainObject.Predmet.ProtuStrankaListNazivFormated_1">
      <item>TRGOAUTO II d.o.o. Labin</item>
    </derivirana_varijabla>
  </DomainObject.Predmet.ProtuStrankaListNazivFormated>
  <DomainObject.Predmet.ProtuStrankaListNazivFormatedOIB>
    <izvorni_sadrzaj>
      <item>TRGOAUTO II d.o.o. Labin, OIB 20473732277</item>
    </izvorni_sadrzaj>
    <derivirana_varijabla naziv="DomainObject.Predmet.ProtuStrankaListNazivFormatedOIB_1">
      <item>TRGOAUTO II d.o.o. Labin, OIB 20473732277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TRGOAUTO II d.o.o. Labin</izvorni_sadrzaj>
    <derivirana_varijabla naziv="DomainObject.Predmet.ProtustrankaIDrugi_1">TRGOAUTO II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TRGOAUTO II d.o.o. Labin, OIB 20473732277, Alde Negria 18, 52220 Labin</izvorni_sadrzaj>
    <derivirana_varijabla naziv="DomainObject.Predmet.ProtustrankaIDrugiAdressOIB_1">TRGOAUTO II d.o.o. Labin, OIB 20473732277, Alde Negria 18,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TRGOAUTO II d.o.o. Labin</item>
    </izvorni_sadrzaj>
    <derivirana_varijabla naziv="DomainObject.Predmet.SudioniciListNaziv_1">
      <item>FINANCIJSKA AGENCIJA, RC RIJEKA, PODRUŽNICA PULA, PULA</item>
      <item>TRGOAUTO II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TRGOAUTO II d.o.o. Labin, OIB 20473732277, Alde Negria 18,52220 Labin</item>
    </izvorni_sadrzaj>
    <derivirana_varijabla naziv="DomainObject.Predmet.SudioniciListAdressOIB_1">
      <item>FINANCIJSKA AGENCIJA, RC RIJEKA, PODRUŽNICA PULA, PULA, OIB 85821130368, Ulica grada Vukovara 70,Zagreb</item>
      <item>TRGOAUTO II d.o.o. Labin, OIB 20473732277, Alde Negria 18,52220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20473732277</item>
    </izvorni_sadrzaj>
    <derivirana_varijabla naziv="DomainObject.Predmet.SudioniciListNazivOIB_1">
      <item>, OIB 85821130368</item>
      <item>, OIB 20473732277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3051</properties:Characters>
  <properties:Lines>93</properties:Lines>
  <properties:Paragraphs>30</properties:Paragraphs>
  <properties:TotalTime>14</properties:TotalTime>
  <properties:ScaleCrop>false</properties:ScaleCrop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2016-03-16T13:56:00Z</dcterms:created>
  <dc:creator>Mihaela Kaligari</dc:creator>
  <dc:description/>
  <cp:keywords/>
  <cp:lastModifiedBy>Jasmina Matika</cp:lastModifiedBy>
  <cp:lastPrinted>2016-03-18T08:40:00Z</cp:lastPrinted>
  <dcterms:modified xmlns:xsi="http://www.w3.org/2001/XMLSchema-instance" xsi:type="dcterms:W3CDTF">2016-03-18T13:04:00Z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