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016b" w14:paraId="3de016b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0B1572">
        <w:t>404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0B1572">
        <w:t>CASTELLUM NIKOLA d.o.o. iz Šibenika, Hrvatskih rodoljuba 5, OIB:51769613219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552DEC">
        <w:t>29. prosinca 2015.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0B1572">
        <w:t>CASTELLUM NIKOLA d.o.o. iz Šibenika, Hrvatskih rodoljuba 5, OIB:51769613219</w:t>
      </w:r>
      <w:r w:rsidR="007046CC">
        <w:t xml:space="preserve">, sa danom </w:t>
      </w:r>
      <w:r w:rsidR="00552DEC">
        <w:t>29. prosinca 2015.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3F5260">
        <w:t>Zdenko Krstić iz Osijeka, Županijska 2, OIB: 13827089798.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0B1572">
        <w:t>CASTELLUM NIKOLA d.o.o. iz Šibenika, Hrvatskih rodoljuba 5, OIB:51769613219</w:t>
      </w:r>
      <w:r>
        <w:t xml:space="preserve">, sa danom </w:t>
      </w:r>
      <w:r w:rsidR="00552DEC">
        <w:t>29. prosinca 2015.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4E3BC7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0B1572">
        <w:t>CASTELLUM NIKOLA d.o.o. iz Šibenika, Hrvatskih rodoljuba 5, OIB:51769613219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0B1572">
        <w:t>404</w:t>
      </w:r>
      <w:r>
        <w:t>/2015</w:t>
      </w:r>
      <w:r w:rsidR="007046CC">
        <w:t xml:space="preserve"> od dana </w:t>
      </w:r>
      <w:r w:rsidR="004E3BC7">
        <w:t>09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552DEC" w:rsidP="00A4361C" w:rsidR="007046CC">
      <w:pPr>
        <w:ind w:firstLine="708"/>
        <w:jc w:val="both"/>
      </w:pPr>
      <w:r>
        <w:t>Navedeni oglas objavljen</w:t>
      </w:r>
      <w:r w:rsidR="007046CC">
        <w:t xml:space="preserve"> je </w:t>
      </w:r>
      <w:r w:rsidR="00A4361C">
        <w:t>na e-oglasnoj ploči suda dana</w:t>
      </w:r>
      <w:r w:rsidR="00347B56">
        <w:t xml:space="preserve"> </w:t>
      </w:r>
      <w:r w:rsidR="004E3BC7">
        <w:t>09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552DEC">
        <w:t>29. prosinca 2015.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36C" w:rsidP="00EB4DE6" w:rsidR="001E336C">
      <w:r>
        <w:separator/>
      </w:r>
    </w:p>
  </w:endnote>
  <w:endnote w:id="0" w:type="continuationSeparator">
    <w:p w:rsidRDefault="001E336C" w:rsidP="00EB4DE6" w:rsidR="001E3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36C" w:rsidP="00EB4DE6" w:rsidR="001E336C">
      <w:r>
        <w:separator/>
      </w:r>
    </w:p>
  </w:footnote>
  <w:footnote w:id="0" w:type="continuationSeparator">
    <w:p w:rsidRDefault="001E336C" w:rsidP="00EB4DE6" w:rsidR="001E33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F7B26">
      <w:rPr>
        <w:noProof/>
      </w:rPr>
      <w:t>2</w:t>
    </w:r>
    <w:r>
      <w:fldChar w:fldCharType="end"/>
    </w:r>
    <w:r>
      <w:t xml:space="preserve">                            </w:t>
    </w:r>
    <w:r w:rsidR="000B1572">
      <w:t xml:space="preserve">                        9 St-404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B1572"/>
    <w:rsid w:val="00122CE6"/>
    <w:rsid w:val="00132E76"/>
    <w:rsid w:val="001562AE"/>
    <w:rsid w:val="0017779F"/>
    <w:rsid w:val="001C75B4"/>
    <w:rsid w:val="001E336C"/>
    <w:rsid w:val="002A4094"/>
    <w:rsid w:val="002A577B"/>
    <w:rsid w:val="002D1C8B"/>
    <w:rsid w:val="003038A0"/>
    <w:rsid w:val="00347B56"/>
    <w:rsid w:val="003F5260"/>
    <w:rsid w:val="00455378"/>
    <w:rsid w:val="004E3BC7"/>
    <w:rsid w:val="00527C04"/>
    <w:rsid w:val="00552DEC"/>
    <w:rsid w:val="005944A7"/>
    <w:rsid w:val="005D10F1"/>
    <w:rsid w:val="007046CC"/>
    <w:rsid w:val="007F7B26"/>
    <w:rsid w:val="008A0997"/>
    <w:rsid w:val="008A1367"/>
    <w:rsid w:val="008B03EF"/>
    <w:rsid w:val="009229A6"/>
    <w:rsid w:val="009844CD"/>
    <w:rsid w:val="009C4CB2"/>
    <w:rsid w:val="009D6BED"/>
    <w:rsid w:val="00A05719"/>
    <w:rsid w:val="00A4361C"/>
    <w:rsid w:val="00A50188"/>
    <w:rsid w:val="00A67D31"/>
    <w:rsid w:val="00AC5066"/>
    <w:rsid w:val="00B74E62"/>
    <w:rsid w:val="00C07A69"/>
    <w:rsid w:val="00C84E3C"/>
    <w:rsid w:val="00CB4E78"/>
    <w:rsid w:val="00DC7D36"/>
    <w:rsid w:val="00E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B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B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B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B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B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B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B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B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CASTELLUM NIKOLA d.o.o. za trgovinu</izvorni_sadrzaj>
    <derivirana_varijabla naziv="DomainObject.Predmet.ProtustrankaFormated_1">  CASTELLUM NIKOLA d.o.o. za trgovinu</derivirana_varijabla>
  </DomainObject.Predmet.ProtustrankaFormated>
  <DomainObject.Predmet.ProtustrankaFormatedOIB>
    <izvorni_sadrzaj>  CASTELLUM NIKOLA d.o.o. za trgovinu, OIB 51769613219</izvorni_sadrzaj>
    <derivirana_varijabla naziv="DomainObject.Predmet.ProtustrankaFormatedOIB_1">  CASTELLUM NIKOLA d.o.o. za trgovinu, OIB 51769613219</derivirana_varijabla>
  </DomainObject.Predmet.ProtustrankaFormatedOIB>
  <DomainObject.Predmet.ProtustrankaFormatedWithAdress>
    <izvorni_sadrzaj> CASTELLUM NIKOLA d.o.o. za trgovinu, Hrvatskih rodoljuba 5, 22000 Šibenik</izvorni_sadrzaj>
    <derivirana_varijabla naziv="DomainObject.Predmet.ProtustrankaFormatedWithAdress_1"> CASTELLUM NIKOLA d.o.o. za trgovinu, Hrvatskih rodoljuba 5, 22000 Šibenik</derivirana_varijabla>
  </DomainObject.Predmet.ProtustrankaFormatedWithAdress>
  <DomainObject.Predmet.ProtustrankaFormatedWithAdressOIB>
    <izvorni_sadrzaj> CASTELLUM NIKOLA d.o.o. za trgovinu, OIB 51769613219, Hrvatskih rodoljuba 5, 22000 Šibenik</izvorni_sadrzaj>
    <derivirana_varijabla naziv="DomainObject.Predmet.ProtustrankaFormatedWithAdressOIB_1"> CASTELLUM NIKOLA d.o.o. za trgovinu, OIB 51769613219, Hrvatskih rodoljuba 5, 22000 Šibenik</derivirana_varijabla>
  </DomainObject.Predmet.ProtustrankaFormatedWithAdressOIB>
  <DomainObject.Predmet.ProtustrankaWithAdress>
    <izvorni_sadrzaj>CASTELLUM NIKOLA d.o.o. za trgovinu Hrvatskih rodoljuba 5, 22000 Šibenik</izvorni_sadrzaj>
    <derivirana_varijabla naziv="DomainObject.Predmet.ProtustrankaWithAdress_1">CASTELLUM NIKOLA d.o.o. za trgovinu Hrvatskih rodoljuba 5, 22000 Šibenik</derivirana_varijabla>
  </DomainObject.Predmet.ProtustrankaWithAdress>
  <DomainObject.Predmet.ProtustrankaWithAdressOIB>
    <izvorni_sadrzaj>CASTELLUM NIKOLA d.o.o. za trgovinu, OIB 51769613219, Hrvatskih rodoljuba 5, 22000 Šibenik</izvorni_sadrzaj>
    <derivirana_varijabla naziv="DomainObject.Predmet.ProtustrankaWithAdressOIB_1">CASTELLUM NIKOLA d.o.o. za trgovinu, OIB 51769613219, Hrvatskih rodoljuba 5, 22000 Šibenik</derivirana_varijabla>
  </DomainObject.Predmet.ProtustrankaWithAdressOIB>
  <DomainObject.Predmet.ProtustrankaNazivFormated>
    <izvorni_sadrzaj>CASTELLUM NIKOLA d.o.o. za trgovinu</izvorni_sadrzaj>
    <derivirana_varijabla naziv="DomainObject.Predmet.ProtustrankaNazivFormated_1">CASTELLUM NIKOLA d.o.o. za trgovinu</derivirana_varijabla>
  </DomainObject.Predmet.ProtustrankaNazivFormated>
  <DomainObject.Predmet.ProtustrankaNazivFormatedOIB>
    <izvorni_sadrzaj>CASTELLUM NIKOLA d.o.o. za trgovinu, OIB 51769613219</izvorni_sadrzaj>
    <derivirana_varijabla naziv="DomainObject.Predmet.ProtustrankaNazivFormatedOIB_1">CASTELLUM NIKOLA d.o.o. za trgovinu, OIB 51769613219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CASTELLUM NIKOLA d.o.o. za trgovinu</item>
    </izvorni_sadrzaj>
    <derivirana_varijabla naziv="DomainObject.Predmet.ProtuStrankaListFormated_1">
      <item>CASTELLUM NIKOLA d.o.o. za trgovinu</item>
    </derivirana_varijabla>
  </DomainObject.Predmet.ProtuStrankaListFormated>
  <DomainObject.Predmet.ProtuStrankaListFormatedOIB>
    <izvorni_sadrzaj>
      <item>CASTELLUM NIKOLA d.o.o. za trgovinu, OIB 51769613219</item>
    </izvorni_sadrzaj>
    <derivirana_varijabla naziv="DomainObject.Predmet.ProtuStrankaListFormatedOIB_1">
      <item>CASTELLUM NIKOLA d.o.o. za trgovinu, OIB 51769613219</item>
    </derivirana_varijabla>
  </DomainObject.Predmet.ProtuStrankaListFormatedOIB>
  <DomainObject.Predmet.ProtuStrankaListFormatedWithAdress>
    <izvorni_sadrzaj>
      <item>CASTELLUM NIKOLA d.o.o. za trgovinu, Hrvatskih rodoljuba 5, 22000 Šibenik</item>
    </izvorni_sadrzaj>
    <derivirana_varijabla naziv="DomainObject.Predmet.ProtuStrankaListFormatedWithAdress_1">
      <item>CASTELLUM NIKOLA d.o.o. za trgovinu, Hrvatskih rodoljuba 5, 22000 Šibenik</item>
    </derivirana_varijabla>
  </DomainObject.Predmet.ProtuStrankaListFormatedWithAdress>
  <DomainObject.Predmet.ProtuStrankaListFormatedWithAdressOIB>
    <izvorni_sadrzaj>
      <item>CASTELLUM NIKOLA d.o.o. za trgovinu, OIB 51769613219, Hrvatskih rodoljuba 5, 22000 Šibenik</item>
    </izvorni_sadrzaj>
    <derivirana_varijabla naziv="DomainObject.Predmet.ProtuStrankaListFormatedWithAdressOIB_1">
      <item>CASTELLUM NIKOLA d.o.o. za trgovinu, OIB 51769613219, Hrvatskih rodoljuba 5, 22000 Šibenik</item>
    </derivirana_varijabla>
  </DomainObject.Predmet.ProtuStrankaListFormatedWithAdressOIB>
  <DomainObject.Predmet.ProtuStrankaListNazivFormated>
    <izvorni_sadrzaj>
      <item>CASTELLUM NIKOLA d.o.o. za trgovinu</item>
    </izvorni_sadrzaj>
    <derivirana_varijabla naziv="DomainObject.Predmet.ProtuStrankaListNazivFormated_1">
      <item>CASTELLUM NIKOLA d.o.o. za trgovinu</item>
    </derivirana_varijabla>
  </DomainObject.Predmet.ProtuStrankaListNazivFormated>
  <DomainObject.Predmet.ProtuStrankaListNazivFormatedOIB>
    <izvorni_sadrzaj>
      <item>CASTELLUM NIKOLA d.o.o. za trgovinu, OIB 51769613219</item>
    </izvorni_sadrzaj>
    <derivirana_varijabla naziv="DomainObject.Predmet.ProtuStrankaListNazivFormatedOIB_1">
      <item>CASTELLUM NIKOLA d.o.o. za trgovinu, OIB 51769613219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CASTELLUM NIKOLA d.o.o. za trgovinu</izvorni_sadrzaj>
    <derivirana_varijabla naziv="DomainObject.Predmet.ProtustrankaIDrugi_1">CASTELLUM NIKOLA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CASTELLUM NIKOLA d.o.o. za trgovinu, OIB 51769613219, Hrvatskih rodoljuba 5, 22000 Šibenik</izvorni_sadrzaj>
    <derivirana_varijabla naziv="DomainObject.Predmet.ProtustrankaIDrugiAdressOIB_1">CASTELLUM NIKOLA d.o.o. za trgovinu, OIB 51769613219, Hrvatskih rodoljuba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CASTELLUM NIKOLA d.o.o. za trgovinu</item>
    </izvorni_sadrzaj>
    <derivirana_varijabla naziv="DomainObject.Predmet.SudioniciListNaziv_1">
      <item>FINA - Podružnica Šibenik</item>
      <item>CASTELLUM NIKOLA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CASTELLUM NIKOLA d.o.o. za trgovinu, OIB 51769613219, Hrvatskih rodoljuba 5,22000 Šibenik</item>
    </izvorni_sadrzaj>
    <derivirana_varijabla naziv="DomainObject.Predmet.SudioniciListAdressOIB_1">
      <item>FINA - Podružnica Šibenik, OIB 85821130368, Perivoj L. Marune 1,22000 Šibenik</item>
      <item>CASTELLUM NIKOLA d.o.o. za trgovinu, OIB 51769613219, Hrvatskih rodoljuba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51769613219</item>
    </izvorni_sadrzaj>
    <derivirana_varijabla naziv="DomainObject.Predmet.SudioniciListNazivOIB_1">
      <item>, OIB 85821130368</item>
      <item>, OIB 51769613219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458</properties:Words>
  <properties:Characters>2536</properties:Characters>
  <properties:Lines>95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2015-12-29T08:08:00Z</dcterms:created>
  <dc:creator>mgulin1</dc:creator>
  <cp:keywords/>
  <cp:lastModifiedBy>Katarina Benić</cp:lastModifiedBy>
  <cp:lastPrinted>2015-12-29T08:47:00Z</cp:lastPrinted>
  <dcterms:modified xmlns:xsi="http://www.w3.org/2001/XMLSchema-instance" xsi:type="dcterms:W3CDTF">2015-12-29T08:47:00Z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