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a832" w14:paraId="37aa832" w:rsidRDefault="000E60FE" w:rsidP="00B542FA" w:rsidR="000E60FE">
      <w:pPr>
        <w:jc w:val="both"/>
        <w15:collapsed w:val="false"/>
      </w:pPr>
      <w:bookmarkStart w:name="_GoBack" w:id="0"/>
      <w:bookmarkEnd w:id="0"/>
    </w:p>
    <w:p w:rsidRDefault="00196BE8" w:rsidP="00196BE8" w:rsidR="00076114" w:rsidRPr="00D57D9F">
      <w:pPr>
        <w:jc w:val="both"/>
      </w:pPr>
      <w:r>
        <w:rPr>
          <w:noProof/>
        </w:rPr>
        <w:t xml:space="preserve">             </w:t>
      </w:r>
      <w:r w:rsidR="000E60F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F353E4" w:rsidR="005F2AFB" w:rsidRPr="00F53100">
        <w:tc>
          <w:tcPr>
            <w:tcW w:type="dxa" w:w="3060"/>
          </w:tcPr>
          <w:p w:rsidRDefault="005F2AFB" w:rsidP="005F2AFB" w:rsidR="005F2AFB" w:rsidRPr="00F53100">
            <w:pPr>
              <w:pStyle w:val="Naslov2"/>
              <w:jc w:val="left"/>
              <w:rPr>
                <w:b w:val="false"/>
                <w:bCs w:val="false"/>
                <w:sz w:val="24"/>
              </w:rPr>
            </w:pPr>
            <w:r w:rsidRPr="00F53100">
              <w:rPr>
                <w:b w:val="false"/>
                <w:bCs w:val="false"/>
                <w:sz w:val="24"/>
              </w:rPr>
              <w:t>REPUBLIKA HRVATSKA</w:t>
            </w:r>
          </w:p>
          <w:p w:rsidRDefault="005F2AFB" w:rsidP="00F353E4" w:rsidR="005F2AFB" w:rsidRPr="00F53100">
            <w:r w:rsidRPr="00F53100">
              <w:t>Trgovački sud u Zagrebu</w:t>
            </w:r>
          </w:p>
          <w:p w:rsidRDefault="005F2AFB" w:rsidP="00F353E4" w:rsidR="005F2AFB" w:rsidRPr="00F53100">
            <w:r w:rsidRPr="00F53100">
              <w:t>Zagreb, Amruševa 2/II</w:t>
            </w:r>
          </w:p>
        </w:tc>
      </w:tr>
    </w:tbl>
    <w:p w:rsidRDefault="005F2AFB" w:rsidP="005F2AFB" w:rsidR="005F2AFB">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r>
      <w:r w:rsidRPr="00F53100">
        <w:rPr>
          <w:b/>
        </w:rPr>
        <w:tab/>
        <w:t xml:space="preserve"> </w:t>
      </w:r>
      <w:r>
        <w:rPr>
          <w:b/>
        </w:rPr>
        <w:tab/>
      </w:r>
      <w:r w:rsidRPr="00F53100">
        <w:rPr>
          <w:b/>
        </w:rPr>
        <w:t xml:space="preserve"> </w:t>
      </w:r>
      <w:r w:rsidRPr="00F53100">
        <w:t>67.</w:t>
      </w:r>
      <w:r w:rsidRPr="00F53100">
        <w:rPr>
          <w:b/>
        </w:rPr>
        <w:t xml:space="preserve"> </w:t>
      </w:r>
      <w:r w:rsidR="00D57F6D">
        <w:t>St-6/18 -23</w:t>
      </w:r>
    </w:p>
    <w:p w:rsidRDefault="00D57F6D" w:rsidP="005F2AFB" w:rsidR="00D57F6D"/>
    <w:p w:rsidRDefault="005F2AFB" w:rsidP="005F2AFB" w:rsidR="005F2AFB" w:rsidRPr="00F53100">
      <w:pPr>
        <w:jc w:val="center"/>
      </w:pPr>
      <w:r w:rsidRPr="00F53100">
        <w:t xml:space="preserve">R E P U B L I K A   H R V A T S K A </w:t>
      </w:r>
    </w:p>
    <w:p w:rsidRDefault="005F2AFB" w:rsidP="005F2AFB" w:rsidR="005F2AFB" w:rsidRPr="00F53100">
      <w:pPr>
        <w:ind w:left="2880"/>
        <w:jc w:val="right"/>
      </w:pPr>
    </w:p>
    <w:p w:rsidRDefault="005F2AFB" w:rsidP="005F2AFB" w:rsidR="005F2AFB" w:rsidRPr="00F53100">
      <w:pPr>
        <w:ind w:left="2880"/>
      </w:pPr>
      <w:r>
        <w:t xml:space="preserve">              </w:t>
      </w:r>
      <w:r w:rsidRPr="00F53100">
        <w:t xml:space="preserve">R J E Š E NJ E </w:t>
      </w:r>
      <w:r w:rsidRPr="00F53100">
        <w:tab/>
      </w:r>
      <w:r w:rsidRPr="00F53100">
        <w:tab/>
      </w:r>
      <w:r w:rsidRPr="00F53100">
        <w:tab/>
      </w:r>
      <w:r w:rsidRPr="00F53100">
        <w:tab/>
      </w:r>
      <w:r w:rsidRPr="00F53100">
        <w:tab/>
      </w:r>
    </w:p>
    <w:p w:rsidRDefault="005F2AFB" w:rsidP="005F2AFB" w:rsidR="005F2AFB" w:rsidRPr="00F53100">
      <w:pPr>
        <w:jc w:val="both"/>
      </w:pPr>
      <w:r w:rsidRPr="00F53100">
        <w:tab/>
      </w:r>
    </w:p>
    <w:p w:rsidRDefault="00C0028B" w:rsidP="005F2AFB" w:rsidR="009E3981" w:rsidRPr="009E3981">
      <w:pPr>
        <w:jc w:val="both"/>
        <w:rPr>
          <w:lang w:val="pt-BR"/>
        </w:rPr>
      </w:pPr>
      <w:r w:rsidRPr="00C0028B">
        <w:rPr>
          <w:lang w:val="pt-BR"/>
        </w:rPr>
        <w:t xml:space="preserve">Trgovački sud u Zagrebu, po sucu Gordanu Zubaku, u stečajnom postupku u povodu prijedloga predlagatelja FINANCIJSKE AGENCIJE, Zagreb, Ulica grada Vukovara 70, OIB: </w:t>
      </w:r>
      <w:r w:rsidRPr="00C0028B">
        <w:t>85821130368</w:t>
      </w:r>
      <w:r w:rsidRPr="00C0028B">
        <w:rPr>
          <w:lang w:val="pt-BR"/>
        </w:rPr>
        <w:t xml:space="preserve">, za otvaranje stečajnog postupka nad dužnikom NOSTALGIJA j.d.o.o., Risvica, Risvica 49, OIB: </w:t>
      </w:r>
      <w:r w:rsidRPr="00C0028B">
        <w:t>98566029487</w:t>
      </w:r>
      <w:r w:rsidR="009E3981" w:rsidRPr="009E3981">
        <w:rPr>
          <w:lang w:val="pt-BR"/>
        </w:rPr>
        <w:t xml:space="preserve">, </w:t>
      </w:r>
      <w:r>
        <w:rPr>
          <w:lang w:val="pt-BR"/>
        </w:rPr>
        <w:t>20. travnja 2018</w:t>
      </w:r>
      <w:r w:rsidR="009E3981" w:rsidRPr="009E3981">
        <w:rPr>
          <w:lang w:val="pt-BR"/>
        </w:rPr>
        <w:t>.</w:t>
      </w:r>
      <w:r w:rsidR="009E3981" w:rsidRPr="009E3981">
        <w:t>,</w:t>
      </w:r>
    </w:p>
    <w:p w:rsidRDefault="00AB0EC3" w:rsidP="00076114" w:rsidR="00AB0EC3" w:rsidRPr="00D57D9F"/>
    <w:p w:rsidRDefault="00076114" w:rsidP="00664F42" w:rsidR="00076114" w:rsidRPr="00D57D9F">
      <w:pPr>
        <w:jc w:val="center"/>
      </w:pPr>
      <w:r w:rsidRPr="00D57D9F">
        <w:t>r i j e š i o    j e</w:t>
      </w:r>
    </w:p>
    <w:p w:rsidRDefault="00664F42" w:rsidP="00664F42" w:rsidR="00664F42" w:rsidRPr="00D57D9F"/>
    <w:p w:rsidRDefault="00664F42" w:rsidP="00F25F03" w:rsidR="00664F42" w:rsidRPr="00D57D9F">
      <w:pPr>
        <w:pStyle w:val="BodyText21"/>
        <w:ind w:hanging="1260" w:left="0"/>
        <w:rPr>
          <w:rFonts w:hAnsi="Times New Roman" w:ascii="Times New Roman"/>
          <w:szCs w:val="24"/>
        </w:rPr>
      </w:pPr>
      <w:r w:rsidRPr="00D57D9F">
        <w:rPr>
          <w:rFonts w:hAnsi="Times New Roman" w:ascii="Times New Roman"/>
          <w:szCs w:val="24"/>
        </w:rPr>
        <w:tab/>
      </w:r>
      <w:r w:rsidR="00F25F03" w:rsidRPr="00D57D9F">
        <w:rPr>
          <w:rFonts w:hAnsi="Times New Roman" w:ascii="Times New Roman"/>
          <w:szCs w:val="24"/>
        </w:rPr>
        <w:tab/>
      </w:r>
      <w:r w:rsidR="00F25F03" w:rsidRPr="00D57D9F">
        <w:rPr>
          <w:rFonts w:hAnsi="Times New Roman" w:ascii="Times New Roman"/>
          <w:szCs w:val="24"/>
        </w:rPr>
        <w:tab/>
      </w:r>
      <w:r w:rsidRPr="00D57D9F">
        <w:rPr>
          <w:rFonts w:hAnsi="Times New Roman" w:ascii="Times New Roman"/>
          <w:szCs w:val="24"/>
        </w:rPr>
        <w:t xml:space="preserve">I. Dužniku </w:t>
      </w:r>
      <w:r w:rsidR="00251098" w:rsidRPr="00251098">
        <w:rPr>
          <w:rFonts w:hAnsi="Times New Roman" w:ascii="Times New Roman"/>
          <w:szCs w:val="24"/>
          <w:lang w:val="pt-BR"/>
        </w:rPr>
        <w:t xml:space="preserve">NOSTALGIJA j.d.o.o., Risvica, Risvica 49, OIB: </w:t>
      </w:r>
      <w:r w:rsidR="00251098" w:rsidRPr="00251098">
        <w:rPr>
          <w:rFonts w:hAnsi="Times New Roman" w:ascii="Times New Roman"/>
          <w:szCs w:val="24"/>
        </w:rPr>
        <w:t>98566029487</w:t>
      </w:r>
      <w:r w:rsidR="00EC3788" w:rsidRPr="00AB0EC3">
        <w:rPr>
          <w:rFonts w:hAnsi="Times New Roman" w:ascii="Times New Roman"/>
        </w:rPr>
        <w:t>,</w:t>
      </w:r>
      <w:r w:rsidR="00461EEC" w:rsidRPr="00AB0EC3">
        <w:rPr>
          <w:rFonts w:hAnsi="Times New Roman" w:ascii="Times New Roman"/>
          <w:szCs w:val="24"/>
        </w:rPr>
        <w:t xml:space="preserve"> </w:t>
      </w:r>
      <w:r w:rsidRPr="00AB0EC3">
        <w:rPr>
          <w:rFonts w:hAnsi="Times New Roman" w:ascii="Times New Roman"/>
          <w:szCs w:val="24"/>
        </w:rPr>
        <w:t xml:space="preserve">postavlja se </w:t>
      </w:r>
      <w:r w:rsidR="00251098">
        <w:rPr>
          <w:rFonts w:hAnsi="Times New Roman" w:ascii="Times New Roman"/>
          <w:szCs w:val="24"/>
        </w:rPr>
        <w:t>Ada Rajković iz Splita, Matice hrvatske 10, OIB: 27195964864</w:t>
      </w:r>
      <w:r w:rsidR="005F2AFB" w:rsidRPr="00AB0EC3">
        <w:rPr>
          <w:rFonts w:hAnsi="Times New Roman" w:ascii="Times New Roman"/>
          <w:szCs w:val="24"/>
        </w:rPr>
        <w:t>, privremenim</w:t>
      </w:r>
      <w:r w:rsidR="005F2AFB">
        <w:rPr>
          <w:rFonts w:hAnsi="Times New Roman" w:ascii="Times New Roman"/>
          <w:szCs w:val="24"/>
        </w:rPr>
        <w:t xml:space="preserve"> stečajnim upraviteljem</w:t>
      </w:r>
      <w:r w:rsidR="005C601B" w:rsidRPr="00D57D9F">
        <w:rPr>
          <w:rFonts w:hAnsi="Times New Roman" w:ascii="Times New Roman"/>
          <w:szCs w:val="24"/>
        </w:rPr>
        <w:t>.</w:t>
      </w:r>
      <w:r w:rsidR="00D57D9F">
        <w:rPr>
          <w:rFonts w:hAnsi="Times New Roman" w:ascii="Times New Roman"/>
          <w:szCs w:val="24"/>
        </w:rPr>
        <w:t xml:space="preserve"> </w:t>
      </w:r>
    </w:p>
    <w:p w:rsidRDefault="00664F42" w:rsidP="00664F42" w:rsidR="00076114" w:rsidRPr="00D57D9F">
      <w:pPr>
        <w:tabs>
          <w:tab w:pos="1260" w:val="num"/>
        </w:tabs>
        <w:jc w:val="both"/>
      </w:pPr>
      <w:r w:rsidRPr="00D57D9F">
        <w:rPr>
          <w:b/>
        </w:rPr>
        <w:tab/>
      </w:r>
      <w:r w:rsidRPr="00D57D9F">
        <w:t xml:space="preserve">II. </w:t>
      </w:r>
      <w:r w:rsidR="005F2AFB">
        <w:t>Dužnost je privremenog stečajnog upravitelja</w:t>
      </w:r>
      <w:r w:rsidR="00076114" w:rsidRPr="00D57D9F">
        <w:t xml:space="preserve"> utvrditi imovinu stečajnog dužnika i njenu vrijednost, sta</w:t>
      </w:r>
      <w:r w:rsidRPr="00D57D9F">
        <w:t>nje obveza stečajnog dužnika, zatim je li</w:t>
      </w:r>
      <w:r w:rsidR="00076114" w:rsidRPr="00D57D9F">
        <w:t xml:space="preserve"> imovina stečajnog dužnika dovoljna za namire</w:t>
      </w:r>
      <w:r w:rsidRPr="00D57D9F">
        <w:t>nje troškova stečajnog postupka</w:t>
      </w:r>
      <w:r w:rsidR="00076114" w:rsidRPr="00D57D9F">
        <w:t xml:space="preserve"> te koliki je iznos predvidivih troškova prethodnog i stečajnog postupka.  </w:t>
      </w:r>
    </w:p>
    <w:p w:rsidRDefault="00664F42" w:rsidP="00664F42" w:rsidR="00076114" w:rsidRPr="00D57D9F">
      <w:pPr>
        <w:ind w:firstLine="708"/>
      </w:pPr>
      <w:r w:rsidRPr="00D57D9F">
        <w:t xml:space="preserve">        </w:t>
      </w:r>
      <w:r w:rsidR="00076114" w:rsidRPr="00D57D9F">
        <w:t>III</w:t>
      </w:r>
      <w:r w:rsidRPr="00D57D9F">
        <w:t>.</w:t>
      </w:r>
      <w:r w:rsidR="00076114" w:rsidRPr="00D57D9F">
        <w:t xml:space="preserve">  Ovo rješenje će se dostaviti sudskom registru ovog suda. </w:t>
      </w:r>
    </w:p>
    <w:p w:rsidRDefault="00076114" w:rsidP="00076114" w:rsidR="00076114"/>
    <w:p w:rsidRDefault="00AB0EC3" w:rsidP="00076114" w:rsidR="00AB0EC3" w:rsidRPr="00D57D9F"/>
    <w:p w:rsidRDefault="00076114" w:rsidP="00664F42" w:rsidR="00076114" w:rsidRPr="00D57D9F">
      <w:pPr>
        <w:jc w:val="center"/>
      </w:pPr>
      <w:r w:rsidRPr="00D57D9F">
        <w:t>Obrazloženje</w:t>
      </w:r>
    </w:p>
    <w:p w:rsidRDefault="00076114" w:rsidP="00076114" w:rsidR="00076114" w:rsidRPr="00D57D9F"/>
    <w:p w:rsidRDefault="00450CD5" w:rsidP="00450CD5" w:rsidR="007F0916" w:rsidRPr="00450CD5">
      <w:pPr>
        <w:ind w:firstLine="708"/>
        <w:jc w:val="both"/>
        <w:rPr>
          <w:lang w:val="pt-BR"/>
        </w:rPr>
      </w:pPr>
      <w:r w:rsidRPr="00450CD5">
        <w:t xml:space="preserve">Financijska agencija, Regionalni centar Zagreb, podnijela je ovom sudu prijedlog za otvaranje stečajnog postupka nad dužnikom </w:t>
      </w:r>
      <w:r w:rsidRPr="00450CD5">
        <w:rPr>
          <w:lang w:val="pt-BR"/>
        </w:rPr>
        <w:t>NOSTALGIJA j.d.o.o., Risvica.</w:t>
      </w:r>
      <w:r>
        <w:rPr>
          <w:lang w:val="pt-BR"/>
        </w:rPr>
        <w:t xml:space="preserve"> Sud je rješenjem od 29. siječnja 2018. pokrenuo prethodni postupak nad navedenim dužnikom i naredio zastupnici po zakonu dužnika dostaviti </w:t>
      </w:r>
      <w:r w:rsidRPr="00450CD5">
        <w:t>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t>.</w:t>
      </w:r>
    </w:p>
    <w:p w:rsidRDefault="007F0916" w:rsidP="00450CD5" w:rsidR="007F0916" w:rsidRPr="00D57D9F">
      <w:pPr>
        <w:jc w:val="both"/>
      </w:pPr>
    </w:p>
    <w:p w:rsidRDefault="00664F42" w:rsidP="005F2AFB" w:rsidR="00076114">
      <w:pPr>
        <w:ind w:firstLine="708"/>
        <w:jc w:val="both"/>
        <w:rPr>
          <w:sz w:val="23"/>
          <w:szCs w:val="23"/>
        </w:rPr>
      </w:pPr>
      <w:r w:rsidRPr="00D57D9F">
        <w:t>Prema odredbi čl.</w:t>
      </w:r>
      <w:r w:rsidR="00076114" w:rsidRPr="00D57D9F">
        <w:t xml:space="preserve"> </w:t>
      </w:r>
      <w:r w:rsidR="005F2AFB">
        <w:t>132</w:t>
      </w:r>
      <w:r w:rsidRPr="00D57D9F">
        <w:t>. st.</w:t>
      </w:r>
      <w:r w:rsidR="00076114" w:rsidRPr="00D57D9F">
        <w:t xml:space="preserve"> 1. </w:t>
      </w:r>
      <w:r w:rsidR="00150D89" w:rsidRPr="00D57D9F">
        <w:t xml:space="preserve">Stečajnog zakona („Narodne novine“ broj broj </w:t>
      </w:r>
      <w:r w:rsidR="005F2AFB">
        <w:t>71/15</w:t>
      </w:r>
      <w:r w:rsidR="00211FDB">
        <w:t xml:space="preserve"> i 104/17</w:t>
      </w:r>
      <w:r w:rsidR="00150D89" w:rsidRPr="00D57D9F">
        <w:t xml:space="preserve">, dalje: SZ) </w:t>
      </w:r>
      <w:r w:rsidR="00AB0EC3">
        <w:rPr>
          <w:sz w:val="23"/>
          <w:szCs w:val="23"/>
        </w:rPr>
        <w:t>a</w:t>
      </w:r>
      <w:r w:rsidR="005F2AFB">
        <w:rPr>
          <w:sz w:val="23"/>
          <w:szCs w:val="23"/>
        </w:rPr>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5F2AFB" w:rsidP="005F2AFB" w:rsidR="005F2AFB" w:rsidRPr="00D57D9F">
      <w:pPr>
        <w:ind w:firstLine="708"/>
        <w:jc w:val="both"/>
      </w:pPr>
    </w:p>
    <w:p w:rsidRDefault="00664F42" w:rsidP="00AD553C" w:rsidR="00076114" w:rsidRPr="00D57D9F">
      <w:pPr>
        <w:ind w:firstLine="708"/>
        <w:jc w:val="both"/>
      </w:pPr>
      <w:r w:rsidRPr="00D57D9F">
        <w:t>S obzirom na to da</w:t>
      </w:r>
      <w:r w:rsidR="00076114" w:rsidRPr="00D57D9F">
        <w:t xml:space="preserve"> u ovoj fazi stečajnog postupka nije bilo moguće utvrditi status i stanje obveza dužnika i mogućnos</w:t>
      </w:r>
      <w:r w:rsidR="003409F5">
        <w:t>t da se imovinom dužnika podmire</w:t>
      </w:r>
      <w:r w:rsidR="00076114" w:rsidRPr="00D57D9F">
        <w:t xml:space="preserve"> troškov</w:t>
      </w:r>
      <w:r w:rsidRPr="00D57D9F">
        <w:t>i stečajnog postupka</w:t>
      </w:r>
      <w:r w:rsidR="009F5A00">
        <w:t xml:space="preserve">, pogotovo stoga što zastupnik po zakonu dužnika </w:t>
      </w:r>
      <w:r w:rsidR="005F7D3A">
        <w:t xml:space="preserve">nije postupio po rješenju od </w:t>
      </w:r>
      <w:r w:rsidR="00665B8A">
        <w:br/>
      </w:r>
      <w:r w:rsidR="005F7D3A">
        <w:t>29. siječnja 2018.</w:t>
      </w:r>
      <w:r w:rsidR="00665B8A">
        <w:t xml:space="preserve"> i dostavio</w:t>
      </w:r>
      <w:r w:rsidR="00665B8A" w:rsidRPr="00665B8A">
        <w:t xml:space="preserve"> izvješće o financijsko-gospodarskom stanju dužnika</w:t>
      </w:r>
      <w:r w:rsidR="003409F5">
        <w:t xml:space="preserve"> ni pristupio na ročište od 17. travnja 2018.</w:t>
      </w:r>
      <w:r w:rsidR="005F7D3A">
        <w:t>, a sud je od nadležnih institucija</w:t>
      </w:r>
      <w:r w:rsidR="00665B8A">
        <w:t>,</w:t>
      </w:r>
      <w:r w:rsidR="005F7D3A">
        <w:t xml:space="preserve"> primjenom odredbe čl. 11. SZ-a</w:t>
      </w:r>
      <w:r w:rsidR="00665B8A">
        <w:t>,</w:t>
      </w:r>
      <w:r w:rsidR="00B1196F">
        <w:t xml:space="preserve"> dobio samo</w:t>
      </w:r>
      <w:r w:rsidR="00665B8A">
        <w:t xml:space="preserve"> očitovanje</w:t>
      </w:r>
      <w:r w:rsidR="005F7D3A">
        <w:t xml:space="preserve"> kako je dužnik vlasnik dva motorna vozila</w:t>
      </w:r>
      <w:r w:rsidR="00B1196F">
        <w:t xml:space="preserve"> </w:t>
      </w:r>
      <w:r w:rsidR="007F0916">
        <w:t xml:space="preserve"> </w:t>
      </w:r>
      <w:r w:rsidR="00B1196F" w:rsidRPr="00B1196F">
        <w:t>i to: M1, marka Opel 1.2. I City, godina proizvodnje 1997. i M1, marke Chervolet 1.2, godina proizvodnje 2011</w:t>
      </w:r>
      <w:r w:rsidR="00B1196F">
        <w:t>. za koje nema saznanja u kakvom su stanju</w:t>
      </w:r>
      <w:r w:rsidR="00AD553C">
        <w:t xml:space="preserve"> i gdje se nalaze te se u ovom trenutku ne može utvrditi njihova vrijednost</w:t>
      </w:r>
      <w:r w:rsidR="00E67AB0">
        <w:t xml:space="preserve"> i mogućnost podmirenja troškova stečajnog postupka njihovim unovčenjem</w:t>
      </w:r>
      <w:r w:rsidRPr="00D57D9F">
        <w:t xml:space="preserve">, sud je na temelju odredbe čl. </w:t>
      </w:r>
      <w:r w:rsidR="005F2AFB">
        <w:t>119</w:t>
      </w:r>
      <w:r w:rsidRPr="00D57D9F">
        <w:t>. SZ-a</w:t>
      </w:r>
      <w:r w:rsidR="00812E82">
        <w:t>, odgovarajućom primjenom</w:t>
      </w:r>
      <w:r w:rsidRPr="00D57D9F">
        <w:t xml:space="preserve"> </w:t>
      </w:r>
      <w:r w:rsidR="00812E82">
        <w:t xml:space="preserve">metode slučajnog odabira, </w:t>
      </w:r>
      <w:r w:rsidRPr="00D57D9F">
        <w:t>imenovao</w:t>
      </w:r>
      <w:r w:rsidR="005F2AFB">
        <w:t xml:space="preserve"> privremenog</w:t>
      </w:r>
      <w:r w:rsidR="00076114" w:rsidRPr="00D57D9F">
        <w:t xml:space="preserve"> </w:t>
      </w:r>
      <w:r w:rsidR="005F2AFB">
        <w:t>stečajnog</w:t>
      </w:r>
      <w:r w:rsidR="005C601B" w:rsidRPr="00D57D9F">
        <w:t xml:space="preserve"> </w:t>
      </w:r>
      <w:r w:rsidR="005F2AFB">
        <w:t>upravitelja</w:t>
      </w:r>
      <w:r w:rsidRPr="00D57D9F">
        <w:t>, čiji su zadaci određeni toč</w:t>
      </w:r>
      <w:r w:rsidR="0023291B" w:rsidRPr="00D57D9F">
        <w:t>k</w:t>
      </w:r>
      <w:r w:rsidRPr="00D57D9F">
        <w:t>om</w:t>
      </w:r>
      <w:r w:rsidR="00076114" w:rsidRPr="00D57D9F">
        <w:t xml:space="preserve"> II</w:t>
      </w:r>
      <w:r w:rsidRPr="00D57D9F">
        <w:t>.</w:t>
      </w:r>
      <w:r w:rsidR="00076114" w:rsidRPr="00D57D9F">
        <w:t xml:space="preserve"> ovog rješenja, a nakon čega će se uz ispunjenje ostalih pretpostavki i nakon pri</w:t>
      </w:r>
      <w:r w:rsidR="005F2AFB">
        <w:t>mitka izvješća privreme</w:t>
      </w:r>
      <w:r w:rsidR="00E67AB0">
        <w:t>n</w:t>
      </w:r>
      <w:r w:rsidR="005F2AFB">
        <w:t>og</w:t>
      </w:r>
      <w:r w:rsidR="005C601B" w:rsidRPr="00D57D9F">
        <w:t xml:space="preserve"> steča</w:t>
      </w:r>
      <w:r w:rsidR="005F2AFB">
        <w:t>jnog upravitelja</w:t>
      </w:r>
      <w:r w:rsidR="00076114" w:rsidRPr="00D57D9F">
        <w:t xml:space="preserve"> odrediti ročište radi rasprave i odlučivanja o otvaranju stečajnog postupka. </w:t>
      </w:r>
    </w:p>
    <w:p w:rsidRDefault="00076114" w:rsidP="00076114" w:rsidR="00076114" w:rsidRPr="00D57D9F"/>
    <w:p w:rsidRDefault="00664F42" w:rsidP="00664F42" w:rsidR="00076114" w:rsidRPr="00D57D9F">
      <w:pPr>
        <w:jc w:val="center"/>
      </w:pPr>
      <w:r w:rsidRPr="00D57D9F">
        <w:t xml:space="preserve">U </w:t>
      </w:r>
      <w:r w:rsidR="00076114" w:rsidRPr="00D57D9F">
        <w:t>Zagreb</w:t>
      </w:r>
      <w:r w:rsidR="00EC3788" w:rsidRPr="00D57D9F">
        <w:t xml:space="preserve">u </w:t>
      </w:r>
      <w:r w:rsidR="009A5E92">
        <w:t>20. travnja 2018</w:t>
      </w:r>
      <w:r w:rsidR="00076114" w:rsidRPr="00D57D9F">
        <w:t>.</w:t>
      </w:r>
    </w:p>
    <w:p w:rsidRDefault="00076114" w:rsidP="00076114" w:rsidR="00076114" w:rsidRPr="00D57D9F"/>
    <w:p w:rsidRDefault="00076114" w:rsidP="00664F42" w:rsidR="00076114" w:rsidRPr="00D57D9F">
      <w:pPr>
        <w:jc w:val="right"/>
      </w:pPr>
      <w:r w:rsidRPr="00D57D9F">
        <w:t xml:space="preserve">Sudac: </w:t>
      </w:r>
    </w:p>
    <w:p w:rsidRDefault="00664F42" w:rsidP="00664F42" w:rsidR="00076114" w:rsidRPr="00D57D9F">
      <w:pPr>
        <w:jc w:val="right"/>
      </w:pPr>
      <w:r w:rsidRPr="00D57D9F">
        <w:t>Gordan Zubak</w:t>
      </w:r>
      <w:r w:rsidR="00D57F6D">
        <w:t>,v.r.</w:t>
      </w:r>
    </w:p>
    <w:p w:rsidRDefault="00076114" w:rsidP="00076114" w:rsidR="00076114" w:rsidRPr="00D57D9F"/>
    <w:p w:rsidRDefault="00076114" w:rsidP="00076114" w:rsidR="00076114" w:rsidRPr="00D57D9F"/>
    <w:p w:rsidRDefault="00076114" w:rsidP="00076114" w:rsidR="00076114" w:rsidRPr="00D57D9F">
      <w:r w:rsidRPr="00D57D9F">
        <w:t xml:space="preserve">Uputa o pravnom lijeku: </w:t>
      </w:r>
    </w:p>
    <w:p w:rsidRDefault="00076114" w:rsidP="00F83779" w:rsidR="00076114" w:rsidRPr="00D57D9F">
      <w:pPr>
        <w:jc w:val="both"/>
      </w:pPr>
      <w:r w:rsidRPr="00D57D9F">
        <w:t>Protiv ovog rješenja dopuštena je žalba u roku od 8 dana.  Žalba se podnosi ovom sudu u 2 primjerka za Visoki trgovački sud RH u roku od 8 dana od dana dostave rješenja.</w:t>
      </w:r>
    </w:p>
    <w:p w:rsidRDefault="00076114" w:rsidP="00076114" w:rsidR="00076114" w:rsidRPr="00D57D9F"/>
    <w:p w:rsidRDefault="00D57F6D" w:rsidP="00400817" w:rsidR="00D57F6D" w:rsidRPr="00400817">
      <w:pPr>
        <w:jc w:val="right"/>
      </w:pPr>
      <w:r w:rsidRPr="00400817">
        <w:t>Za točnost otpravka – ovlašteni službenik</w:t>
      </w:r>
      <w:r>
        <w:t>:</w:t>
      </w:r>
    </w:p>
    <w:p w:rsidRDefault="00D57F6D" w:rsidP="00400817" w:rsidR="00D57F6D" w:rsidRPr="00400817">
      <w:pPr>
        <w:ind w:left="5664"/>
      </w:pPr>
      <w:r w:rsidRPr="00400817">
        <w:t xml:space="preserve">        Dijana Hadžić</w:t>
      </w:r>
    </w:p>
    <w:p w:rsidRDefault="005740EF" w:rsidP="006C411E" w:rsidR="005740EF"/>
    <w:p w:rsidRDefault="00D57F6D" w:rsidP="006C411E" w:rsidR="00D57F6D" w:rsidRPr="00D57D9F"/>
    <w:p w:rsidRDefault="00076114" w:rsidP="00076114" w:rsidR="00076114" w:rsidRPr="00D57D9F"/>
    <w:sectPr w:rsidSect="00196BE8" w:rsidR="00076114" w:rsidRPr="00D57D9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7C3986">
          <w:fldChar w:fldCharType="begin"/>
        </w:r>
        <w:r w:rsidR="007C3986">
          <w:instrText>PAGE   \* MERGEFORMAT</w:instrText>
        </w:r>
        <w:r w:rsidR="007C3986">
          <w:fldChar w:fldCharType="separate"/>
        </w:r>
        <w:r w:rsidR="00D57F6D">
          <w:rPr>
            <w:noProof/>
          </w:rPr>
          <w:t>2</w:t>
        </w:r>
        <w:r w:rsidR="007C3986">
          <w:fldChar w:fldCharType="end"/>
        </w:r>
      </w:sdtContent>
    </w:sdt>
    <w:r>
      <w:tab/>
    </w:r>
    <w:r w:rsidRPr="00F53100">
      <w:t>67.</w:t>
    </w:r>
    <w:r w:rsidRPr="00F53100">
      <w:rPr>
        <w:b/>
      </w:rPr>
      <w:t xml:space="preserve"> </w:t>
    </w:r>
    <w:r w:rsidR="00211FDB">
      <w:t>St-6/18</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6114"/>
    <w:rsid w:val="000E1AC9"/>
    <w:rsid w:val="000E60FE"/>
    <w:rsid w:val="00150D89"/>
    <w:rsid w:val="00182A60"/>
    <w:rsid w:val="00196BE8"/>
    <w:rsid w:val="00211FDB"/>
    <w:rsid w:val="0023291B"/>
    <w:rsid w:val="00251098"/>
    <w:rsid w:val="003409F5"/>
    <w:rsid w:val="0038750E"/>
    <w:rsid w:val="00450CD5"/>
    <w:rsid w:val="00461EEC"/>
    <w:rsid w:val="004C0E1E"/>
    <w:rsid w:val="004E2609"/>
    <w:rsid w:val="005740EF"/>
    <w:rsid w:val="005C601B"/>
    <w:rsid w:val="005F2AFB"/>
    <w:rsid w:val="005F7D3A"/>
    <w:rsid w:val="00664F42"/>
    <w:rsid w:val="00665B8A"/>
    <w:rsid w:val="006C411E"/>
    <w:rsid w:val="00740AF5"/>
    <w:rsid w:val="007720FA"/>
    <w:rsid w:val="007C3986"/>
    <w:rsid w:val="007F0916"/>
    <w:rsid w:val="00812E82"/>
    <w:rsid w:val="00823A3D"/>
    <w:rsid w:val="00964D2E"/>
    <w:rsid w:val="00984533"/>
    <w:rsid w:val="009A5E92"/>
    <w:rsid w:val="009E1E8D"/>
    <w:rsid w:val="009E3981"/>
    <w:rsid w:val="009F5A00"/>
    <w:rsid w:val="00AB0EC3"/>
    <w:rsid w:val="00AD553C"/>
    <w:rsid w:val="00B1196F"/>
    <w:rsid w:val="00C0028B"/>
    <w:rsid w:val="00CF682F"/>
    <w:rsid w:val="00D57D9F"/>
    <w:rsid w:val="00D57F6D"/>
    <w:rsid w:val="00E67AB0"/>
    <w:rsid w:val="00EB5A2F"/>
    <w:rsid w:val="00EC3788"/>
    <w:rsid w:val="00EE19B8"/>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D57F6D"/>
    <w:rPr>
      <w:color w:val="808080"/>
      <w:bdr w:space="0" w:sz="0" w:color="auto" w:val="none"/>
      <w:shd w:fill="auto" w:color="auto" w:val="clear"/>
    </w:rPr>
  </w:style>
  <w:style w:customStyle="true" w:styleId="eSPISCCParagraphDefaultFont" w:type="character">
    <w:name w:val="eSPIS_CC_Paragraph Default Font"/>
    <w:basedOn w:val="Zadanifontodlomka"/>
    <w:rsid w:val="00D57F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F6D"/>
    <w:rPr>
      <w:bdr w:space="0" w:sz="0" w:color="auto" w:val="none"/>
      <w:shd w:fill="FFFFCC" w:color="auto" w:val="clear"/>
      <w:lang w:val="hr-HR"/>
    </w:rPr>
  </w:style>
  <w:style w:customStyle="true" w:styleId="PozadinaSvijetloCrvena" w:type="character">
    <w:name w:val="Pozadina_SvijetloCrvena"/>
    <w:basedOn w:val="eSPISCCParagraphDefaultFont"/>
    <w:rsid w:val="00D57F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F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D57F6D"/>
    <w:rPr>
      <w:color w:val="808080"/>
      <w:bdr w:color="auto" w:space="0" w:sz="0" w:val="none"/>
      <w:shd w:color="auto" w:fill="auto" w:val="clear"/>
    </w:rPr>
  </w:style>
  <w:style w:customStyle="1" w:styleId="eSPISCCParagraphDefaultFont" w:type="character">
    <w:name w:val="eSPIS_CC_Paragraph Default Font"/>
    <w:basedOn w:val="Zadanifontodlomka"/>
    <w:rsid w:val="00D57F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F6D"/>
    <w:rPr>
      <w:bdr w:color="auto" w:space="0" w:sz="0" w:val="none"/>
      <w:shd w:color="auto" w:fill="FFFFCC" w:val="clear"/>
      <w:lang w:val="hr-HR"/>
    </w:rPr>
  </w:style>
  <w:style w:customStyle="1" w:styleId="PozadinaSvijetloCrvena" w:type="character">
    <w:name w:val="Pozadina_SvijetloCrvena"/>
    <w:basedOn w:val="eSPISCCParagraphDefaultFont"/>
    <w:rsid w:val="00D57F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F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St-6/2018</izvorni_sadrzaj>
    <derivirana_varijabla naziv="DomainObject.Predmet.OznakaBroj_1">St-6/2018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NOSTALGIJA j.d.o.o. zastupanog po punomoćniku Ljiljana Bočkaj</izvorni_sadrzaj>
    <derivirana_varijabla naziv="DomainObject.Predmet.ProtustrankaFormated_1">  NOSTALGIJA j.d.o.o. zastupanog po punomoćniku Ljiljana Bočkaj</derivirana_varijabla>
  </DomainObject.Predmet.ProtustrankaFormated>
  <DomainObject.Predmet.ProtustrankaFormatedOIB>
    <izvorni_sadrzaj>  NOSTALGIJA j.d.o.o., OIB 98566029487 zastupanog po punomoćniku Ljiljana Bočkaj</izvorni_sadrzaj>
    <derivirana_varijabla naziv="DomainObject.Predmet.ProtustrankaFormatedOIB_1">  NOSTALGIJA j.d.o.o., OIB 98566029487 zastupanog po punomoćniku Ljiljana Bočkaj</derivirana_varijabla>
  </DomainObject.Predmet.ProtustrankaFormatedOIB>
  <DomainObject.Predmet.ProtustrankaFormatedWithAdress>
    <izvorni_sadrzaj> NOSTALGIJA j.d.o.o., Cvjetna ulica 13, 49240 Stubičke Toplice zastupanog po punomoćniku Ljiljana Bočkaj</izvorni_sadrzaj>
    <derivirana_varijabla naziv="DomainObject.Predmet.ProtustrankaFormatedWithAdress_1"> NOSTALGIJA j.d.o.o., Cvjetna ulica 13, 49240 Stubičke Toplice zastupanog po punomoćniku Ljiljana Bočkaj</derivirana_varijabla>
  </DomainObject.Predmet.ProtustrankaFormatedWithAdress>
  <DomainObject.Predmet.ProtustrankaFormatedWithAdressOIB>
    <izvorni_sadrzaj> NOSTALGIJA j.d.o.o., OIB 98566029487, Cvjetna ulica 13, 49240 Stubičke Toplice zastupanog po punomoćniku Ljiljana Bočkaj</izvorni_sadrzaj>
    <derivirana_varijabla naziv="DomainObject.Predmet.ProtustrankaFormatedWithAdressOIB_1"> NOSTALGIJA j.d.o.o., OIB 98566029487, Cvjetna ulica 13, 49240 Stubičke Toplice zastupanog po punomoćniku Ljiljana Bočkaj</derivirana_varijabla>
  </DomainObject.Predmet.ProtustrankaFormatedWithAdressOIB>
  <DomainObject.Predmet.ProtustrankaWithAdress>
    <izvorni_sadrzaj>NOSTALGIJA j.d.o.o. Cvjetna ulica 13, 49240 Stubičke Toplice</izvorni_sadrzaj>
    <derivirana_varijabla naziv="DomainObject.Predmet.ProtustrankaWithAdress_1">NOSTALGIJA j.d.o.o. Cvjetna ulica 13, 49240 Stubičke Toplice</derivirana_varijabla>
  </DomainObject.Predmet.ProtustrankaWithAdress>
  <DomainObject.Predmet.ProtustrankaWithAdressOIB>
    <izvorni_sadrzaj>NOSTALGIJA j.d.o.o., OIB 98566029487, Cvjetna ulica 13, 49240 Stubičke Toplice</izvorni_sadrzaj>
    <derivirana_varijabla naziv="DomainObject.Predmet.ProtustrankaWithAdressOIB_1">NOSTALGIJA j.d.o.o., OIB 98566029487, Cvjetna ulica 13, 49240 Stubičke Toplice</derivirana_varijabla>
  </DomainObject.Predmet.ProtustrankaWithAdressOIB>
  <DomainObject.Predmet.ProtustrankaNazivFormated>
    <izvorni_sadrzaj>NOSTALGIJA j.d.o.o.</izvorni_sadrzaj>
    <derivirana_varijabla naziv="DomainObject.Predmet.ProtustrankaNazivFormated_1">NOSTALGIJA j.d.o.o.</derivirana_varijabla>
  </DomainObject.Predmet.ProtustrankaNazivFormated>
  <DomainObject.Predmet.ProtustrankaNazivFormatedOIB>
    <izvorni_sadrzaj>NOSTALGIJA j.d.o.o., OIB 98566029487</izvorni_sadrzaj>
    <derivirana_varijabla naziv="DomainObject.Predmet.ProtustrankaNazivFormatedOIB_1">NOSTALGIJA j.d.o.o., OIB 98566029487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Ljiljana Bočkaj</izvorni_sadrzaj>
    <derivirana_varijabla naziv="DomainObject.Predmet.StrankaFormated_1">  FINA Regionalni centar Zagreb; Ljiljana Bočkaj</derivirana_varijabla>
  </DomainObject.Predmet.StrankaFormated>
  <DomainObject.Predmet.StrankaFormatedOIB>
    <izvorni_sadrzaj>  FINA Regionalni centar Zagreb, OIB 85821130368; Ljiljana Bočkaj, OIB 92061355212</izvorni_sadrzaj>
    <derivirana_varijabla naziv="DomainObject.Predmet.StrankaFormatedOIB_1">  FINA Regionalni centar Zagreb, OIB 85821130368; Ljiljana Bočkaj, OIB 92061355212</derivirana_varijabla>
  </DomainObject.Predmet.StrankaFormatedOIB>
  <DomainObject.Predmet.StrankaFormatedWithAdress>
    <izvorni_sadrzaj> FINA Regionalni centar Zagreb, Trg svibanjskih žrtava 1995. 1, 10000 Zagreb; Ljiljana Bočkaj, Ksavera Šandora Gjalskog 5D, 49250 Zlatar</izvorni_sadrzaj>
    <derivirana_varijabla naziv="DomainObject.Predmet.StrankaFormatedWithAdress_1"> FINA Regionalni centar Zagreb, Trg svibanjskih žrtava 1995. 1, 10000 Zagreb; Ljiljana Bočkaj, Ksavera Šandora Gjalskog 5D, 49250 Zlatar</derivirana_varijabla>
  </DomainObject.Predmet.StrankaFormatedWithAdress>
  <DomainObject.Predmet.StrankaFormatedWithAdressOIB>
    <izvorni_sadrzaj> FINA Regionalni centar Zagreb, OIB 85821130368, Trg svibanjskih žrtava 1995. 1, 10000 Zagreb; Ljiljana Bočkaj, OIB 92061355212, Ksavera Šandora Gjalskog 5D, 49250 Zlatar</izvorni_sadrzaj>
    <derivirana_varijabla naziv="DomainObject.Predmet.StrankaFormatedWithAdressOIB_1"> FINA Regionalni centar Zagreb, OIB 85821130368, Trg svibanjskih žrtava 1995. 1, 10000 Zagreb; Ljiljana Bočkaj, OIB 92061355212, Ksavera Šandora Gjalskog 5D, 49250 Zlatar</derivirana_varijabla>
  </DomainObject.Predmet.StrankaFormatedWithAdressOIB>
  <DomainObject.Predmet.StrankaWithAdress>
    <izvorni_sadrzaj>FINA Regionalni centar Zagreb Trg svibanjskih žrtava 1995. 1,10000 Zagreb,Ljiljana Bočkaj Ksavera Šandora Gjalskog 5D,49250 Zlatar</izvorni_sadrzaj>
    <derivirana_varijabla naziv="DomainObject.Predmet.StrankaWithAdress_1">FINA Regionalni centar Zagreb Trg svibanjskih žrtava 1995. 1,10000 Zagreb,Ljiljana Bočkaj Ksavera Šandora Gjalskog 5D,49250 Zlatar</derivirana_varijabla>
  </DomainObject.Predmet.StrankaWithAdress>
  <DomainObject.Predmet.StrankaWithAdressOIB>
    <izvorni_sadrzaj>FINA Regionalni centar Zagreb, OIB 85821130368, Trg svibanjskih žrtava 1995. 1,10000 Zagreb,Ljiljana Bočkaj, OIB 92061355212, Ksavera Šandora Gjalskog 5D,49250 Zlatar</izvorni_sadrzaj>
    <derivirana_varijabla naziv="DomainObject.Predmet.StrankaWithAdressOIB_1">FINA Regionalni centar Zagreb, OIB 85821130368, Trg svibanjskih žrtava 1995. 1,10000 Zagreb,Ljiljana Bočkaj, OIB 92061355212, Ksavera Šandora Gjalskog 5D,49250 Zlatar</derivirana_varijabla>
  </DomainObject.Predmet.StrankaWithAdressOIB>
  <DomainObject.Predmet.StrankaNazivFormated>
    <izvorni_sadrzaj>FINA Regionalni centar Zagreb,Ljiljana Bočkaj</izvorni_sadrzaj>
    <derivirana_varijabla naziv="DomainObject.Predmet.StrankaNazivFormated_1">FINA Regionalni centar Zagreb,Ljiljana Bočkaj</derivirana_varijabla>
  </DomainObject.Predmet.StrankaNazivFormated>
  <DomainObject.Predmet.StrankaNazivFormatedOIB>
    <izvorni_sadrzaj>FINA Regionalni centar Zagreb, OIB 85821130368,Ljiljana Bočkaj, OIB 92061355212</izvorni_sadrzaj>
    <derivirana_varijabla naziv="DomainObject.Predmet.StrankaNazivFormatedOIB_1">FINA Regionalni centar Zagreb, OIB 85821130368,Ljiljana Bočkaj, OIB 92061355212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Ljiljana Bočkaj</item>
    </izvorni_sadrzaj>
    <derivirana_varijabla naziv="DomainObject.Predmet.StrankaListFormated_1">
      <item>FINA Regionalni centar Zagreb</item>
      <item>Ljiljana Bočkaj</item>
    </derivirana_varijabla>
  </DomainObject.Predmet.StrankaListFormated>
  <DomainObject.Predmet.StrankaListFormatedOIB>
    <izvorni_sadrzaj>
      <item>FINA Regionalni centar Zagreb, OIB 85821130368</item>
      <item>Ljiljana Bočkaj, OIB 92061355212</item>
    </izvorni_sadrzaj>
    <derivirana_varijabla naziv="DomainObject.Predmet.StrankaListFormatedOIB_1">
      <item>FINA Regionalni centar Zagreb, OIB 85821130368</item>
      <item>Ljiljana Bočkaj, OIB 92061355212</item>
    </derivirana_varijabla>
  </DomainObject.Predmet.StrankaListFormatedOIB>
  <DomainObject.Predmet.StrankaListFormatedWithAdress>
    <izvorni_sadrzaj>
      <item>FINA Regionalni centar Zagreb, Trg svibanjskih žrtava 1995. 1, 10000 Zagreb</item>
      <item>Ljiljana Bočkaj, Ksavera Šandora Gjalskog 5D, 49250 Zlatar</item>
    </izvorni_sadrzaj>
    <derivirana_varijabla naziv="DomainObject.Predmet.StrankaListFormatedWithAdress_1">
      <item>FINA Regionalni centar Zagreb, Trg svibanjskih žrtava 1995. 1, 10000 Zagreb</item>
      <item>Ljiljana Bočkaj, Ksavera Šandora Gjalskog 5D, 49250 Zlatar</item>
    </derivirana_varijabla>
  </DomainObject.Predmet.StrankaListFormatedWithAdress>
  <DomainObject.Predmet.StrankaListFormatedWithAdressOIB>
    <izvorni_sadrzaj>
      <item>FINA Regionalni centar Zagreb, OIB 85821130368, Trg svibanjskih žrtava 1995. 1, 10000 Zagreb</item>
      <item>Ljiljana Bočkaj, OIB 92061355212, Ksavera Šandora Gjalskog 5D, 49250 Zlatar</item>
    </izvorni_sadrzaj>
    <derivirana_varijabla naziv="DomainObject.Predmet.StrankaListFormatedWithAdressOIB_1">
      <item>FINA Regionalni centar Zagreb, OIB 85821130368, Trg svibanjskih žrtava 1995. 1, 10000 Zagreb</item>
      <item>Ljiljana Bočkaj, OIB 92061355212, Ksavera Šandora Gjalskog 5D, 49250 Zlatar</item>
    </derivirana_varijabla>
  </DomainObject.Predmet.StrankaListFormatedWithAdressOIB>
  <DomainObject.Predmet.StrankaListNazivFormated>
    <izvorni_sadrzaj>
      <item>FINA Regionalni centar Zagreb</item>
      <item>Ljiljana Bočkaj</item>
    </izvorni_sadrzaj>
    <derivirana_varijabla naziv="DomainObject.Predmet.StrankaListNazivFormated_1">
      <item>FINA Regionalni centar Zagreb</item>
      <item>Ljiljana Bočkaj</item>
    </derivirana_varijabla>
  </DomainObject.Predmet.StrankaListNazivFormated>
  <DomainObject.Predmet.StrankaListNazivFormatedOIB>
    <izvorni_sadrzaj>
      <item>FINA Regionalni centar Zagreb, OIB 85821130368</item>
      <item>Ljiljana Bočkaj, OIB 92061355212</item>
    </izvorni_sadrzaj>
    <derivirana_varijabla naziv="DomainObject.Predmet.StrankaListNazivFormatedOIB_1">
      <item>FINA Regionalni centar Zagreb, OIB 85821130368</item>
      <item>Ljiljana Bočkaj, OIB 92061355212</item>
    </derivirana_varijabla>
  </DomainObject.Predmet.StrankaListNazivFormatedOIB>
  <DomainObject.Predmet.ProtuStrankaListFormated>
    <izvorni_sadrzaj>
      <item>NOSTALGIJA j.d.o.o. zastupanog po punomoćniku Ljiljana Bočkaj</item>
    </izvorni_sadrzaj>
    <derivirana_varijabla naziv="DomainObject.Predmet.ProtuStrankaListFormated_1">
      <item>NOSTALGIJA j.d.o.o. zastupanog po punomoćniku Ljiljana Bočkaj</item>
    </derivirana_varijabla>
  </DomainObject.Predmet.ProtuStrankaListFormated>
  <DomainObject.Predmet.ProtuStrankaListFormatedOIB>
    <izvorni_sadrzaj>
      <item>NOSTALGIJA j.d.o.o., OIB 98566029487 zastupanog po punomoćniku Ljiljana Bočkaj</item>
    </izvorni_sadrzaj>
    <derivirana_varijabla naziv="DomainObject.Predmet.ProtuStrankaListFormatedOIB_1">
      <item>NOSTALGIJA j.d.o.o., OIB 98566029487 zastupanog po punomoćniku Ljiljana Bočkaj</item>
    </derivirana_varijabla>
  </DomainObject.Predmet.ProtuStrankaListFormatedOIB>
  <DomainObject.Predmet.ProtuStrankaListFormatedWithAdress>
    <izvorni_sadrzaj>
      <item>NOSTALGIJA j.d.o.o., Cvjetna ulica 13, 49240 Stubičke Toplice zastupanog po punomoćniku Ljiljana Bočkaj</item>
    </izvorni_sadrzaj>
    <derivirana_varijabla naziv="DomainObject.Predmet.ProtuStrankaListFormatedWithAdress_1">
      <item>NOSTALGIJA j.d.o.o., Cvjetna ulica 13, 49240 Stubičke Toplice zastupanog po punomoćniku Ljiljana Bočkaj</item>
    </derivirana_varijabla>
  </DomainObject.Predmet.ProtuStrankaListFormatedWithAdress>
  <DomainObject.Predmet.ProtuStrankaListFormatedWithAdressOIB>
    <izvorni_sadrzaj>
      <item>NOSTALGIJA j.d.o.o., OIB 98566029487, Cvjetna ulica 13, 49240 Stubičke Toplice zastupanog po punomoćniku Ljiljana Bočkaj</item>
    </izvorni_sadrzaj>
    <derivirana_varijabla naziv="DomainObject.Predmet.ProtuStrankaListFormatedWithAdressOIB_1">
      <item>NOSTALGIJA j.d.o.o., OIB 98566029487, Cvjetna ulica 13, 49240 Stubičke Toplice zastupanog po punomoćniku Ljiljana Bočkaj</item>
    </derivirana_varijabla>
  </DomainObject.Predmet.ProtuStrankaListFormatedWithAdressOIB>
  <DomainObject.Predmet.ProtuStrankaListNazivFormated>
    <izvorni_sadrzaj>
      <item>NOSTALGIJA j.d.o.o.</item>
    </izvorni_sadrzaj>
    <derivirana_varijabla naziv="DomainObject.Predmet.ProtuStrankaListNazivFormated_1">
      <item>NOSTALGIJA j.d.o.o.</item>
    </derivirana_varijabla>
  </DomainObject.Predmet.ProtuStrankaListNazivFormated>
  <DomainObject.Predmet.ProtuStrankaListNazivFormatedOIB>
    <izvorni_sadrzaj>
      <item>NOSTALGIJA j.d.o.o., OIB 98566029487</item>
    </izvorni_sadrzaj>
    <derivirana_varijabla naziv="DomainObject.Predmet.ProtuStrankaListNazivFormatedOIB_1">
      <item>NOSTALGIJA j.d.o.o., OIB 98566029487</item>
    </derivirana_varijabla>
  </DomainObject.Predmet.ProtuStrankaListNazivFormatedOIB>
  <DomainObject.Predmet.OstaliListFormated>
    <izvorni_sadrzaj>
      <item>Ljiljana Bočkaj punomoćnik sudionika u postupku NOSTALGIJA j.d.o.o.</item>
      <item>Zagrebačka banka d.d.</item>
    </izvorni_sadrzaj>
    <derivirana_varijabla naziv="DomainObject.Predmet.OstaliListFormated_1">
      <item>Ljiljana Bočkaj punomoćnik sudionika u postupku NOSTALGIJA j.d.o.o.</item>
      <item>Zagrebačka banka d.d.</item>
    </derivirana_varijabla>
  </DomainObject.Predmet.OstaliListFormated>
  <DomainObject.Predmet.OstaliListFormatedOIB>
    <izvorni_sadrzaj>
      <item>Ljiljana Bočkaj, OIB 92061355212 punomoćnik sudionika u postupku NOSTALGIJA j.d.o.o.</item>
      <item>Zagrebačka banka d.d.</item>
    </izvorni_sadrzaj>
    <derivirana_varijabla naziv="DomainObject.Predmet.OstaliListFormatedOIB_1">
      <item>Ljiljana Bočkaj, OIB 92061355212 punomoćnik sudionika u postupku NOSTALGIJA j.d.o.o.</item>
      <item>Zagrebačka banka d.d.</item>
    </derivirana_varijabla>
  </DomainObject.Predmet.OstaliListFormatedOIB>
  <DomainObject.Predmet.OstaliListFormatedWithAdress>
    <izvorni_sadrzaj>
      <item>Ljiljana Bočkaj, Ksavera Šandora Đalskog 5d, 49250 Zlatar punomoćnik sudionika u postupku NOSTALGIJA j.d.o.o.</item>
      <item>Zagrebačka banka d.d., Trg bana J. Jelačića 10, 10000 Zagreb</item>
    </izvorni_sadrzaj>
    <derivirana_varijabla naziv="DomainObject.Predmet.OstaliListFormatedWithAdress_1">
      <item>Ljiljana Bočkaj, Ksavera Šandora Đalskog 5d, 49250 Zlatar punomoćnik sudionika u postupku NOSTALGIJA j.d.o.o.</item>
      <item>Zagrebačka banka d.d., Trg bana J. Jelačića 10, 10000 Zagreb</item>
    </derivirana_varijabla>
  </DomainObject.Predmet.OstaliListFormatedWithAdress>
  <DomainObject.Predmet.OstaliListFormatedWithAdressOIB>
    <izvorni_sadrzaj>
      <item>Ljiljana Bočkaj, OIB 92061355212, Ksavera Šandora Đalskog 5d, 49250 Zlatar punomoćnik sudionika u postupku NOSTALGIJA j.d.o.o.</item>
      <item>Zagrebačka banka d.d., Trg bana J. Jelačića 10, 10000 Zagreb</item>
    </izvorni_sadrzaj>
    <derivirana_varijabla naziv="DomainObject.Predmet.OstaliListFormatedWithAdressOIB_1">
      <item>Ljiljana Bočkaj, OIB 92061355212, Ksavera Šandora Đalskog 5d, 49250 Zlatar punomoćnik sudionika u postupku NOSTALGIJA j.d.o.o.</item>
      <item>Zagrebačka banka d.d., Trg bana J. Jelačića 10, 10000 Zagreb</item>
    </derivirana_varijabla>
  </DomainObject.Predmet.OstaliListFormatedWithAdressOIB>
  <DomainObject.Predmet.OstaliListNazivFormated>
    <izvorni_sadrzaj>
      <item>Ljiljana Bočkaj</item>
      <item>Zagrebačka banka d.d.</item>
    </izvorni_sadrzaj>
    <derivirana_varijabla naziv="DomainObject.Predmet.OstaliListNazivFormated_1">
      <item>Ljiljana Bočkaj</item>
      <item>Zagrebačka banka d.d.</item>
    </derivirana_varijabla>
  </DomainObject.Predmet.OstaliListNazivFormated>
  <DomainObject.Predmet.OstaliListNazivFormatedOIB>
    <izvorni_sadrzaj>
      <item>Ljiljana Bočkaj, OIB 92061355212</item>
      <item>Zagrebačka banka d.d.</item>
    </izvorni_sadrzaj>
    <derivirana_varijabla naziv="DomainObject.Predmet.OstaliListNazivFormatedOIB_1">
      <item>Ljiljana Bočkaj, OIB 92061355212</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NOSTALGIJA j.d.o.o.</izvorni_sadrzaj>
    <derivirana_varijabla naziv="DomainObject.Predmet.ProtustrankaIDrugi_1">NOSTALGIJA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NOSTALGIJA j.d.o.o., OIB 98566029487, Cvjetna ulica 13, 49240 Stubičke Toplice</izvorni_sadrzaj>
    <derivirana_varijabla naziv="DomainObject.Predmet.ProtustrankaIDrugiAdressOIB_1">NOSTALGIJA j.d.o.o., OIB 98566029487, Cvjetna ulica 13,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NOSTALGIJA j.d.o.o.</item>
      <item>Ljiljana Bočkaj</item>
      <item>Ljiljana Bočkaj</item>
      <item>Zagrebačka banka d.d.</item>
    </izvorni_sadrzaj>
    <derivirana_varijabla naziv="DomainObject.Predmet.SudioniciListNaziv_1">
      <item>FINA Regionalni centar Zagreb</item>
      <item>NOSTALGIJA j.d.o.o.</item>
      <item>Ljiljana Bočkaj</item>
      <item>Ljiljana Bočkaj</item>
      <item>Zagrebačka banka d.d.</item>
    </derivirana_varijabla>
  </DomainObject.Predmet.SudioniciListNaziv>
  <DomainObject.Predmet.SudioniciListAdressOIB>
    <izvorni_sadrzaj>
      <item>FINA Regionalni centar Zagreb, OIB 85821130368, Trg svibanjskih žrtava 1995. 1,10000 Zagreb</item>
      <item>NOSTALGIJA j.d.o.o., OIB 98566029487, Cvjetna ulica 13,49240 Stubičke Toplice</item>
      <item>Ljiljana Bočkaj, OIB 92061355212, Ksavera Šandora Gjalskog 5D,49250 Zlatar</item>
      <item>Ljiljana Bočkaj, OIB 92061355212, Ksavera Šandora Đalskog 5d,49250 Zlatar</item>
      <item>Zagrebačka banka d.d., Trg bana J. Jelačića 10,10000 Zagreb</item>
    </izvorni_sadrzaj>
    <derivirana_varijabla naziv="DomainObject.Predmet.SudioniciListAdressOIB_1">
      <item>FINA Regionalni centar Zagreb, OIB 85821130368, Trg svibanjskih žrtava 1995. 1,10000 Zagreb</item>
      <item>NOSTALGIJA j.d.o.o., OIB 98566029487, Cvjetna ulica 13,49240 Stubičke Toplice</item>
      <item>Ljiljana Bočkaj, OIB 92061355212, Ksavera Šandora Gjalskog 5D,49250 Zlatar</item>
      <item>Ljiljana Bočkaj, OIB 92061355212, Ksavera Šandora Đalskog 5d,49250 Zlatar</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98566029487</item>
      <item>, OIB 92061355212</item>
      <item>, OIB 92061355212</item>
      <item>, OIB null</item>
    </izvorni_sadrzaj>
    <derivirana_varijabla naziv="DomainObject.Predmet.SudioniciListNazivOIB_1">
      <item>, OIB 85821130368</item>
      <item>, OIB 98566029487</item>
      <item>, OIB 92061355212</item>
      <item>, OIB 92061355212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582</properties:Words>
  <properties:Characters>3177</properties:Characters>
  <properties:Lines>76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2018-04-20T12:15:00Z</dcterms:created>
  <dc:creator>gzubak</dc:creator>
  <cp:lastModifiedBy>Dijana Hadžić</cp:lastModifiedBy>
  <cp:lastPrinted>2018-04-20T12:12:00Z</cp:lastPrinted>
  <dcterms:modified xmlns:xsi="http://www.w3.org/2001/XMLSchema-instance" xsi:type="dcterms:W3CDTF">2018-04-20T12:35:00Z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(8. rješenje - privremeni stečajni upravitelj.docx)</vt:lpwstr>
  </prop:property>
  <prop:property name="CC_coloring" pid="4" fmtid="{D5CDD505-2E9C-101B-9397-08002B2CF9AE}">
    <vt:bool>false</vt:bool>
  </prop:property>
  <prop:property name="BrojStranica" pid="5" fmtid="{D5CDD505-2E9C-101B-9397-08002B2CF9AE}">
    <vt:i4>2</vt:i4>
  </prop:property>
</prop:Properties>
</file>