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2652" w14:paraId="6be2652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E715BC">
        <w:t>. Sp-1/2018-4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E12995" w:rsidR="00894B42">
      <w:pPr>
        <w:ind w:firstLine="708"/>
        <w:jc w:val="both"/>
      </w:pPr>
      <w:r>
        <w:t xml:space="preserve">Općinski sud u Osijeku po sucu Davoru Liščić, kao sucu pojedincu, </w:t>
      </w:r>
      <w:r w:rsidR="00E715BC">
        <w:t>u pravnoj stvari predlagatelja – potrošača JAKICA VUICA, OIB: 50091141675 iz Osijeka, Ružina ulica 147, radi stečaja potrošača, izvan ročišta,  izvan ročišta, dana 14</w:t>
      </w:r>
      <w:r>
        <w:t xml:space="preserve">. </w:t>
      </w:r>
      <w:r w:rsidR="00E715BC">
        <w:t>ožujka</w:t>
      </w:r>
      <w:r>
        <w:t xml:space="preserve"> 201</w:t>
      </w:r>
      <w:r w:rsidR="00E715BC">
        <w:t>8</w:t>
      </w:r>
      <w:r>
        <w:t>. godine,</w:t>
      </w:r>
    </w:p>
    <w:p w:rsidRDefault="00E12995" w:rsidP="00E12995" w:rsidR="00F15967">
      <w:pPr>
        <w:ind w:firstLine="708"/>
        <w:jc w:val="both"/>
      </w:pPr>
      <w:r>
        <w:t xml:space="preserve"> </w:t>
      </w:r>
      <w:r w:rsidR="00F15967">
        <w:t xml:space="preserve">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98692C">
        <w:t>Jakice Vuica</w:t>
      </w:r>
      <w:r w:rsidR="00CD195D">
        <w:t>,</w:t>
      </w:r>
      <w:r w:rsidR="00C26047">
        <w:t xml:space="preserve"> </w:t>
      </w:r>
      <w:r w:rsidR="00CD195D">
        <w:t xml:space="preserve">OIB: </w:t>
      </w:r>
      <w:r w:rsidR="00CD195D" w:rsidRPr="0098692C">
        <w:t>71571651828</w:t>
      </w:r>
      <w:r w:rsidR="00CD195D">
        <w:t xml:space="preserve">, </w:t>
      </w:r>
      <w:r w:rsidR="0098692C">
        <w:t>iz Osijeka, Ružina ulica 147</w:t>
      </w:r>
      <w:r w:rsidR="00C26047">
        <w:t>,</w:t>
      </w:r>
      <w:r>
        <w:t xml:space="preserve"> za otvaranje stečaja potrošača</w:t>
      </w:r>
      <w:r w:rsidR="00C26047">
        <w:t>,</w:t>
      </w:r>
      <w:r>
        <w:t xml:space="preserve">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0B6216" w:rsidP="00F15967" w:rsidR="000B6216">
      <w:pPr>
        <w:rPr>
          <w:szCs w:val="20"/>
        </w:rPr>
      </w:pPr>
    </w:p>
    <w:p w:rsidRDefault="0098692C" w:rsidP="00F15967" w:rsidR="00F15967">
      <w:pPr>
        <w:ind w:firstLine="708"/>
        <w:jc w:val="both"/>
      </w:pPr>
      <w:r>
        <w:t>Dana 28</w:t>
      </w:r>
      <w:r w:rsidR="000A7BDA">
        <w:t xml:space="preserve">. </w:t>
      </w:r>
      <w:r>
        <w:t>prosinca</w:t>
      </w:r>
      <w:r w:rsidR="000A7BDA">
        <w:t xml:space="preserve"> 201</w:t>
      </w:r>
      <w:r>
        <w:t>7</w:t>
      </w:r>
      <w:r w:rsidR="000A7BDA">
        <w:t>. godine zaprimljen je kod ovoga suda prijedlog predlaga</w:t>
      </w:r>
      <w:r w:rsidR="004C34D8">
        <w:t xml:space="preserve">telja </w:t>
      </w:r>
      <w:r>
        <w:t>Jakice Vuica</w:t>
      </w:r>
      <w:r w:rsidR="000A7BDA">
        <w:t xml:space="preserve"> iz Osijeka za otvaranjem postupka stečaja po</w:t>
      </w:r>
      <w:r w:rsidR="00FF57E3">
        <w:t>trošača, navodeći da je pokrenut</w:t>
      </w:r>
      <w:r w:rsidR="000A7BDA">
        <w:t xml:space="preserve"> ispred Financijske agencije</w:t>
      </w:r>
      <w:r w:rsidR="00CC45B8">
        <w:t xml:space="preserve"> izvansudski postupak i da je isti bezuspješno okončan.</w:t>
      </w:r>
    </w:p>
    <w:p w:rsidRDefault="00F15967" w:rsidP="00F15967" w:rsidR="00F15967">
      <w:pPr>
        <w:jc w:val="both"/>
      </w:pPr>
    </w:p>
    <w:p w:rsidRDefault="005A6598" w:rsidP="00F15967" w:rsidR="005A6598">
      <w:pPr>
        <w:jc w:val="both"/>
      </w:pPr>
      <w:r>
        <w:tab/>
        <w:t xml:space="preserve">Plan ispunjenja obveza predlagatelja nema zakonom propisani sadržaj. </w:t>
      </w:r>
    </w:p>
    <w:p w:rsidRDefault="005A6598" w:rsidP="00F15967" w:rsidR="005A6598">
      <w:pPr>
        <w:jc w:val="both"/>
      </w:pPr>
    </w:p>
    <w:p w:rsidRDefault="0049047B" w:rsidP="00B4134A" w:rsidR="00F15967">
      <w:pPr>
        <w:ind w:firstLine="708"/>
        <w:jc w:val="both"/>
      </w:pPr>
      <w:r>
        <w:t>Naime, plan ispunjenja mora sadržavati postotak umanjenja obveza, iznosa sa isplatu, rokova isplate i način ispunjenja obveze prema svakom vje</w:t>
      </w:r>
      <w:r w:rsidR="00C54864">
        <w:t>rovniku, a predlagatelj navodi s</w:t>
      </w:r>
      <w:r>
        <w:t>amo "umanjenje odnosno otpis 100% obveza", što zapravo predstavlja prijedlog za oprost dugova, a ne plan ispunjenja obveza, a što je protivno smislu</w:t>
      </w:r>
      <w:r w:rsidR="004C34D8">
        <w:t xml:space="preserve"> Zakona o stečaju potr</w:t>
      </w:r>
      <w:r>
        <w:t>ošača (NN br. 100/15</w:t>
      </w:r>
      <w:r w:rsidR="00717C53">
        <w:t>), obzirom na odredbu čl. 17</w:t>
      </w:r>
      <w:r w:rsidR="004C34D8">
        <w:t>. st. 1. i čl. 44. st. 3 i 4. Zakona o stečaju potrošača.</w:t>
      </w:r>
    </w:p>
    <w:p w:rsidRDefault="005A6598" w:rsidP="00B4134A" w:rsidR="005A6598">
      <w:pPr>
        <w:ind w:firstLine="708"/>
        <w:jc w:val="both"/>
      </w:pPr>
    </w:p>
    <w:p w:rsidRDefault="005A6598" w:rsidP="00B4134A" w:rsidR="005A6598">
      <w:pPr>
        <w:ind w:firstLine="708"/>
        <w:jc w:val="both"/>
      </w:pPr>
      <w:r>
        <w:t xml:space="preserve">U prilog ovako zauzetom stavu ovoga suda ide i rješenje Županijskog suda u Rijeci broj Gž-1157/2017 od 06. srpnja 2017. godine. </w:t>
      </w:r>
    </w:p>
    <w:p w:rsidRDefault="00F15967" w:rsidP="00F15967" w:rsidR="00F15967">
      <w:pPr>
        <w:pStyle w:val="Tijeloteksta"/>
      </w:pPr>
    </w:p>
    <w:p w:rsidRDefault="004C34D8" w:rsidP="00F15967" w:rsidR="004C34D8">
      <w:pPr>
        <w:pStyle w:val="Tijeloteksta"/>
      </w:pPr>
      <w:r>
        <w:tab/>
        <w:t>Slijedom navedenog, odlučeno je kao u izreci.</w:t>
      </w:r>
    </w:p>
    <w:p w:rsidRDefault="004C34D8" w:rsidP="00F15967" w:rsidR="004C34D8">
      <w:pPr>
        <w:pStyle w:val="Tijeloteksta"/>
      </w:pPr>
    </w:p>
    <w:p w:rsidRDefault="00FF57E3" w:rsidP="004C34D8" w:rsidR="00F15967" w:rsidRPr="00B4134A">
      <w:pPr>
        <w:pStyle w:val="Naslov2"/>
        <w:ind w:firstLine="708" w:left="2124"/>
        <w:jc w:val="left"/>
        <w:rPr>
          <w:b w:val="false"/>
        </w:rPr>
      </w:pPr>
      <w:r>
        <w:rPr>
          <w:b w:val="false"/>
        </w:rPr>
        <w:t>U Osijeku, 14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ožujka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010738">
        <w:rPr>
          <w:bCs/>
        </w:rPr>
        <w:t>, v.r.</w:t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</w:t>
      </w:r>
      <w:r w:rsidR="002A374D">
        <w:t xml:space="preserve"> </w:t>
      </w:r>
      <w:r w:rsidR="002A374D" w:rsidRPr="00043DB7">
        <w:t>od</w:t>
      </w:r>
      <w:r w:rsidRPr="00043DB7">
        <w:t xml:space="preserve"> </w:t>
      </w:r>
      <w:r w:rsidR="002A374D" w:rsidRPr="00043DB7">
        <w:t>8</w:t>
      </w:r>
      <w:r w:rsidRPr="00043DB7">
        <w:t xml:space="preserve"> dana</w:t>
      </w:r>
      <w:r>
        <w:t xml:space="preserve">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E12995" w:rsidR="00E12995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E12995" w:rsidP="00E12995" w:rsidR="00E12995">
      <w:pPr>
        <w:pStyle w:val="Odlomakpopisa"/>
        <w:numPr>
          <w:ilvl w:val="0"/>
          <w:numId w:val="3"/>
        </w:numPr>
        <w:jc w:val="both"/>
      </w:pPr>
      <w:r>
        <w:t>vjerovnicima putem e-oglasne ploče</w:t>
      </w:r>
    </w:p>
    <w:p w:rsidRDefault="00010738" w:rsidP="00010738" w:rsidR="00010738" w:rsidRPr="006244AB">
      <w:pPr>
        <w:pStyle w:val="Odlomakpopisa"/>
        <w:ind w:firstLine="696" w:left="4260"/>
      </w:pPr>
      <w:r w:rsidRPr="006244AB">
        <w:t>Za točnost otpravka - ovlašteni službenik</w:t>
      </w:r>
    </w:p>
    <w:p w:rsidRDefault="00010738" w:rsidP="00010738" w:rsidR="00010738" w:rsidRPr="00010738">
      <w:pPr>
        <w:pStyle w:val="Odlomakpopisa"/>
        <w:ind w:firstLine="696" w:left="5676"/>
        <w:rPr>
          <w:b/>
        </w:rPr>
      </w:pPr>
      <w:r>
        <w:t>Ranka Đukić</w:t>
      </w:r>
    </w:p>
    <w:p w:rsidRDefault="008702B4" w:rsidP="00010738" w:rsidR="008702B4">
      <w:pPr>
        <w:pStyle w:val="Odlomakpopisa"/>
        <w:jc w:val="right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E12995" w:rsidR="00465594">
      <w:headerReference w:type="even" r:id="rId9"/>
      <w:headerReference w:type="default" r:id="rId10"/>
      <w:pgSz w:h="16838" w:w="11906"/>
      <w:pgMar w:gutter="0" w:footer="720" w:header="720" w:left="1417" w:bottom="426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B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36F52"/>
    <w:rsid w:val="00043DB7"/>
    <w:rsid w:val="00065536"/>
    <w:rsid w:val="00074256"/>
    <w:rsid w:val="0008632E"/>
    <w:rsid w:val="00092B68"/>
    <w:rsid w:val="000A5D67"/>
    <w:rsid w:val="000A7BDA"/>
    <w:rsid w:val="000B61D6"/>
    <w:rsid w:val="000B6216"/>
    <w:rsid w:val="000F4EE9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17C53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815F3B"/>
    <w:rsid w:val="00837AE7"/>
    <w:rsid w:val="008434B2"/>
    <w:rsid w:val="008702B4"/>
    <w:rsid w:val="00876CA7"/>
    <w:rsid w:val="00894B42"/>
    <w:rsid w:val="008A64D7"/>
    <w:rsid w:val="008B2D75"/>
    <w:rsid w:val="008E5EF3"/>
    <w:rsid w:val="00915314"/>
    <w:rsid w:val="00934AA3"/>
    <w:rsid w:val="0093708D"/>
    <w:rsid w:val="00937C3B"/>
    <w:rsid w:val="00950996"/>
    <w:rsid w:val="0098692C"/>
    <w:rsid w:val="009A2584"/>
    <w:rsid w:val="009C284A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26047"/>
    <w:rsid w:val="00C37A29"/>
    <w:rsid w:val="00C43FA4"/>
    <w:rsid w:val="00C44C4D"/>
    <w:rsid w:val="00C45BA3"/>
    <w:rsid w:val="00C51BD7"/>
    <w:rsid w:val="00C53FC8"/>
    <w:rsid w:val="00C54864"/>
    <w:rsid w:val="00C732C6"/>
    <w:rsid w:val="00C82289"/>
    <w:rsid w:val="00CC45B8"/>
    <w:rsid w:val="00CD195D"/>
    <w:rsid w:val="00CD2131"/>
    <w:rsid w:val="00CF0337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C7B7C"/>
    <w:rsid w:val="00DD3D95"/>
    <w:rsid w:val="00DE778C"/>
    <w:rsid w:val="00E12995"/>
    <w:rsid w:val="00E26CED"/>
    <w:rsid w:val="00E335B8"/>
    <w:rsid w:val="00E37501"/>
    <w:rsid w:val="00E47DC6"/>
    <w:rsid w:val="00E54B0F"/>
    <w:rsid w:val="00E6694B"/>
    <w:rsid w:val="00E715BC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7E3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1631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2018-03-14T07:13:00Z</dcterms:created>
  <dc:creator>sud</dc:creator>
  <cp:lastModifiedBy>Tonkica Topić</cp:lastModifiedBy>
  <cp:lastPrinted>2017-09-06T10:27:00Z</cp:lastPrinted>
  <dcterms:modified xmlns:xsi="http://www.w3.org/2001/XMLSchema-instance" xsi:type="dcterms:W3CDTF">2018-03-14T07:16:00Z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(Sp-1-2018- ODBACUJE SE PRIJEDLOG POTROŠAČA KAO NEDOPUŠTEN - NIJE TO PRIJEDLOG ZA oprost DUGOVA.docx)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