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3b40" w14:paraId="2823b40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BB17D1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BB17D1">
        <w:rPr>
          <w:sz w:val="24"/>
          <w:szCs w:val="24"/>
          <w:lang w:val="hr-HR"/>
        </w:rPr>
        <w:t xml:space="preserve">STROJOGRADNJA ŠIVAK d.o.o., Srima, Srima XVII kbr. 37, OIB:79517833007, dana </w:t>
      </w:r>
      <w:r w:rsidR="008048F7">
        <w:rPr>
          <w:sz w:val="24"/>
          <w:szCs w:val="24"/>
          <w:lang w:val="hr-HR"/>
        </w:rPr>
        <w:t>31</w:t>
      </w:r>
      <w:r w:rsidR="00BB17D1">
        <w:rPr>
          <w:sz w:val="24"/>
          <w:szCs w:val="24"/>
          <w:lang w:val="hr-HR"/>
        </w:rPr>
        <w:t>. srpnja 2018,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BB17D1">
        <w:rPr>
          <w:sz w:val="24"/>
          <w:szCs w:val="24"/>
          <w:lang w:val="hr-HR"/>
        </w:rPr>
        <w:t xml:space="preserve">VIŠNJI ŠIVAK iz Zagreba, Demerje 134, </w:t>
      </w:r>
      <w:r w:rsidR="00074E41">
        <w:rPr>
          <w:sz w:val="24"/>
          <w:szCs w:val="24"/>
          <w:lang w:val="hr-HR"/>
        </w:rPr>
        <w:t>OIB:</w:t>
      </w:r>
      <w:r w:rsidR="00BB17D1">
        <w:rPr>
          <w:sz w:val="24"/>
          <w:szCs w:val="24"/>
          <w:lang w:val="hr-HR"/>
        </w:rPr>
        <w:t>03358491218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BB17D1">
        <w:rPr>
          <w:sz w:val="24"/>
          <w:szCs w:val="24"/>
          <w:lang w:val="hr-HR"/>
        </w:rPr>
        <w:t>256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041B40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BB17D1">
        <w:rPr>
          <w:sz w:val="24"/>
          <w:szCs w:val="24"/>
          <w:lang w:val="hr-HR"/>
        </w:rPr>
        <w:t>STROJOGRADNJA ŠIVAK d.o.o., Srima, Srima XVII kbr. 37, OIB:79517833007.</w:t>
      </w:r>
    </w:p>
    <w:p w:rsidRDefault="00BB17D1" w:rsidP="009E0CE1" w:rsidR="00BB17D1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8048F7">
        <w:rPr>
          <w:sz w:val="24"/>
          <w:szCs w:val="24"/>
          <w:lang w:val="hr-HR"/>
        </w:rPr>
        <w:t>31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88245A" w:rsidP="0088245A" w:rsidR="0088245A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88245A" w:rsidP="0088245A" w:rsidR="0088245A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88245A" w:rsidP="0088245A" w:rsidR="0088245A">
      <w:pPr>
        <w:rPr>
          <w:sz w:val="24"/>
          <w:szCs w:val="24"/>
        </w:rPr>
      </w:pPr>
    </w:p>
    <w:p w:rsidRDefault="00DE7915" w:rsidP="0088245A" w:rsidR="00DE7915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Default="00266538" w:rsidP="00266538" w:rsidR="00266538">
      <w:pPr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A707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B17D1">
      <w:rPr>
        <w:sz w:val="24"/>
        <w:szCs w:val="24"/>
        <w:lang w:val="hr-HR"/>
      </w:rPr>
      <w:t>256</w:t>
    </w:r>
    <w:r>
      <w:rPr>
        <w:sz w:val="24"/>
        <w:szCs w:val="24"/>
        <w:lang w:val="hr-HR"/>
      </w:rPr>
      <w:t>/2018-</w:t>
    </w:r>
    <w:r w:rsidR="00757007">
      <w:rPr>
        <w:sz w:val="24"/>
        <w:szCs w:val="24"/>
        <w:lang w:val="hr-HR"/>
      </w:rPr>
      <w:t>4</w:t>
    </w:r>
  </w:p>
  <w:p w:rsidRDefault="008048F7" w:rsidP="009E0CE1" w:rsidR="008048F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757007">
      <w:rPr>
        <w:sz w:val="24"/>
        <w:szCs w:val="24"/>
        <w:lang w:val="hr-HR"/>
      </w:rPr>
      <w:t>256/2018-4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868ED"/>
    <w:rsid w:val="003C52FE"/>
    <w:rsid w:val="003D430B"/>
    <w:rsid w:val="003E475F"/>
    <w:rsid w:val="003F028A"/>
    <w:rsid w:val="00410D53"/>
    <w:rsid w:val="004141D8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57007"/>
    <w:rsid w:val="007631DD"/>
    <w:rsid w:val="007718B2"/>
    <w:rsid w:val="00793003"/>
    <w:rsid w:val="007B3220"/>
    <w:rsid w:val="007C48AB"/>
    <w:rsid w:val="007E206B"/>
    <w:rsid w:val="008048F7"/>
    <w:rsid w:val="0082407F"/>
    <w:rsid w:val="00824168"/>
    <w:rsid w:val="00826433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672C7"/>
    <w:rsid w:val="00A814BE"/>
    <w:rsid w:val="00A92C32"/>
    <w:rsid w:val="00A979A1"/>
    <w:rsid w:val="00AA7079"/>
    <w:rsid w:val="00AB3330"/>
    <w:rsid w:val="00AC04F4"/>
    <w:rsid w:val="00AD38DE"/>
    <w:rsid w:val="00AD7A7D"/>
    <w:rsid w:val="00AE21DC"/>
    <w:rsid w:val="00B11191"/>
    <w:rsid w:val="00B17CD4"/>
    <w:rsid w:val="00B22FEB"/>
    <w:rsid w:val="00BA7825"/>
    <w:rsid w:val="00BB17D1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7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0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07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0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0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7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0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07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0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0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STROJOGRADNJA ŠIVAK društvo s ograničenom odgovornošću za proizvodnju, trgovinu i turizam</izvorni_sadrzaj>
    <derivirana_varijabla naziv="DomainObject.Predmet.ProtustrankaFormated_1">  STROJOGRADNJA ŠIVAK društvo s ograničenom odgovornošću za proizvodnju, trgovinu i turizam</derivirana_varijabla>
  </DomainObject.Predmet.ProtustrankaFormated>
  <DomainObject.Predmet.ProtustrankaFormatedOIB>
    <izvorni_sadrzaj>  STROJOGRADNJA ŠIVAK društvo s ograničenom odgovornošću za proizvodnju, trgovinu i turizam, OIB 79517833007</izvorni_sadrzaj>
    <derivirana_varijabla naziv="DomainObject.Predmet.ProtustrankaFormatedOIB_1">  STROJOGRADNJA ŠIVAK društvo s ograničenom odgovornošću za proizvodnju, trgovinu i turizam, OIB 79517833007</derivirana_varijabla>
  </DomainObject.Predmet.ProtustrankaFormatedOIB>
  <DomainObject.Predmet.ProtustrankaFormatedWithAdress>
    <izvorni_sadrzaj> STROJOGRADNJA ŠIVAK društvo s ograničenom odgovornošću za proizvodnju, trgovinu i turizam, Srima XVII 37, 22211 Srima</izvorni_sadrzaj>
    <derivirana_varijabla naziv="DomainObject.Predmet.ProtustrankaFormatedWithAdress_1"> STROJOGRADNJA ŠIVAK društvo s ograničenom odgovornošću za proizvodnju, trgovinu i turizam, Srima XVII 37, 22211 Srima</derivirana_varijabla>
  </DomainObject.Predmet.ProtustrankaFormatedWithAdress>
  <DomainObject.Predmet.ProtustrankaFormatedWithAdressOIB>
    <izvorni_sadrzaj> STROJOGRADNJA ŠIVAK društvo s ograničenom odgovornošću za proizvodnju, trgovinu i turizam, OIB 79517833007, Srima XVII 37, 22211 Srima</izvorni_sadrzaj>
    <derivirana_varijabla naziv="DomainObject.Predmet.ProtustrankaFormatedWithAdressOIB_1"> STROJOGRADNJA ŠIVAK društvo s ograničenom odgovornošću za proizvodnju, trgovinu i turizam, OIB 79517833007, Srima XVII 37, 22211 Srima</derivirana_varijabla>
  </DomainObject.Predmet.ProtustrankaFormatedWithAdressOIB>
  <DomainObject.Predmet.ProtustrankaWithAdress>
    <izvorni_sadrzaj>STROJOGRADNJA ŠIVAK društvo s ograničenom odgovornošću za proizvodnju, trgovinu i turizam Srima XVII 37, 22211 Srima</izvorni_sadrzaj>
    <derivirana_varijabla naziv="DomainObject.Predmet.ProtustrankaWithAdress_1">STROJOGRADNJA ŠIVAK društvo s ograničenom odgovornošću za proizvodnju, trgovinu i turizam Srima XVII 37, 22211 Srima</derivirana_varijabla>
  </DomainObject.Predmet.ProtustrankaWithAdress>
  <DomainObject.Predmet.ProtustrankaWithAdressOIB>
    <izvorni_sadrzaj>STROJOGRADNJA ŠIVAK društvo s ograničenom odgovornošću za proizvodnju, trgovinu i turizam, OIB 79517833007, Srima XVII 37, 22211 Srima</izvorni_sadrzaj>
    <derivirana_varijabla naziv="DomainObject.Predmet.ProtustrankaWithAdressOIB_1">STROJOGRADNJA ŠIVAK društvo s ograničenom odgovornošću za proizvodnju, trgovinu i turizam, OIB 79517833007, Srima XVII 37, 22211 Srima</derivirana_varijabla>
  </DomainObject.Predmet.ProtustrankaWithAdressOIB>
  <DomainObject.Predmet.ProtustrankaNazivFormated>
    <izvorni_sadrzaj>STROJOGRADNJA ŠIVAK društvo s ograničenom odgovornošću za proizvodnju, trgovinu i turizam</izvorni_sadrzaj>
    <derivirana_varijabla naziv="DomainObject.Predmet.ProtustrankaNazivFormated_1">STROJOGRADNJA ŠIVAK društvo s ograničenom odgovornošću za proizvodnju, trgovinu i turizam</derivirana_varijabla>
  </DomainObject.Predmet.ProtustrankaNazivFormated>
  <DomainObject.Predmet.ProtustrankaNazivFormatedOIB>
    <izvorni_sadrzaj>STROJOGRADNJA ŠIVAK društvo s ograničenom odgovornošću za proizvodnju, trgovinu i turizam, OIB 79517833007</izvorni_sadrzaj>
    <derivirana_varijabla naziv="DomainObject.Predmet.ProtustrankaNazivFormatedOIB_1">STROJOGRADNJA ŠIVAK društvo s ograničenom odgovornošću za proizvodnju, trgovinu i turizam, OIB 79517833007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STROJOGRADNJA ŠIVAK društvo s ograničenom odgovornošću za proizvodnju, trgovinu i turizam</item>
    </izvorni_sadrzaj>
    <derivirana_varijabla naziv="DomainObject.Predmet.ProtuStrankaListFormated_1">
      <item>STROJOGRADNJA ŠIVAK društvo s ograničenom odgovornošću za proizvodnju, trgovinu i turizam</item>
    </derivirana_varijabla>
  </DomainObject.Predmet.ProtuStrankaListFormated>
  <DomainObject.Predmet.ProtuStrankaListFormatedOIB>
    <izvorni_sadrzaj>
      <item>STROJOGRADNJA ŠIVAK društvo s ograničenom odgovornošću za proizvodnju, trgovinu i turizam, OIB 79517833007</item>
    </izvorni_sadrzaj>
    <derivirana_varijabla naziv="DomainObject.Predmet.ProtuStrankaListFormatedOIB_1">
      <item>STROJOGRADNJA ŠIVAK društvo s ograničenom odgovornošću za proizvodnju, trgovinu i turizam, OIB 79517833007</item>
    </derivirana_varijabla>
  </DomainObject.Predmet.ProtuStrankaListFormatedOIB>
  <DomainObject.Predmet.ProtuStrankaListFormatedWithAdress>
    <izvorni_sadrzaj>
      <item>STROJOGRADNJA ŠIVAK društvo s ograničenom odgovornošću za proizvodnju, trgovinu i turizam, Srima XVII 37, 22211 Srima</item>
    </izvorni_sadrzaj>
    <derivirana_varijabla naziv="DomainObject.Predmet.ProtuStrankaListFormatedWithAdress_1">
      <item>STROJOGRADNJA ŠIVAK društvo s ograničenom odgovornošću za proizvodnju, trgovinu i turizam, Srima XVII 37, 22211 Srima</item>
    </derivirana_varijabla>
  </DomainObject.Predmet.ProtuStrankaListFormatedWithAdress>
  <DomainObject.Predmet.ProtuStrankaListFormatedWithAdressOIB>
    <izvorni_sadrzaj>
      <item>STROJOGRADNJA ŠIVAK društvo s ograničenom odgovornošću za proizvodnju, trgovinu i turizam, OIB 79517833007, Srima XVII 37, 22211 Srima</item>
    </izvorni_sadrzaj>
    <derivirana_varijabla naziv="DomainObject.Predmet.ProtuStrankaListFormatedWithAdressOIB_1">
      <item>STROJOGRADNJA ŠIVAK društvo s ograničenom odgovornošću za proizvodnju, trgovinu i turizam, OIB 79517833007, Srima XVII 37, 22211 Srima</item>
    </derivirana_varijabla>
  </DomainObject.Predmet.ProtuStrankaListFormatedWithAdressOIB>
  <DomainObject.Predmet.ProtuStrankaListNazivFormated>
    <izvorni_sadrzaj>
      <item>STROJOGRADNJA ŠIVAK društvo s ograničenom odgovornošću za proizvodnju, trgovinu i turizam</item>
    </izvorni_sadrzaj>
    <derivirana_varijabla naziv="DomainObject.Predmet.ProtuStrankaListNazivFormated_1">
      <item>STROJOGRADNJA ŠIVAK društvo s ograničenom odgovornošću za proizvodnju, trgovinu i turizam</item>
    </derivirana_varijabla>
  </DomainObject.Predmet.ProtuStrankaListNazivFormated>
  <DomainObject.Predmet.ProtuStrankaListNazivFormatedOIB>
    <izvorni_sadrzaj>
      <item>STROJOGRADNJA ŠIVAK društvo s ograničenom odgovornošću za proizvodnju, trgovinu i turizam, OIB 79517833007</item>
    </izvorni_sadrzaj>
    <derivirana_varijabla naziv="DomainObject.Predmet.ProtuStrankaListNazivFormatedOIB_1">
      <item>STROJOGRADNJA ŠIVAK društvo s ograničenom odgovornošću za proizvodnju, trgovinu i turizam, OIB 79517833007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STROJOGRADNJA ŠIVAK društvo s ograničenom odgovornošću za proizvodnju, trgovinu i turizam</izvorni_sadrzaj>
    <derivirana_varijabla naziv="DomainObject.Predmet.ProtustrankaIDrugi_1">STROJOGRADNJA ŠIVAK društvo s ograničenom odgovornošću za proizvodnju,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STROJOGRADNJA ŠIVAK društvo s ograničenom odgovornošću za proizvodnju, trgovinu i turizam, OIB 79517833007, Srima XVII 37, 22211 Srima</izvorni_sadrzaj>
    <derivirana_varijabla naziv="DomainObject.Predmet.ProtustrankaIDrugiAdressOIB_1">STROJOGRADNJA ŠIVAK društvo s ograničenom odgovornošću za proizvodnju, trgovinu i turizam, OIB 79517833007, Srima XVII 37,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STROJOGRADNJA ŠIVAK društvo s ograničenom odgovornošću za proizvodnju, trgovinu i turizam</item>
    </izvorni_sadrzaj>
    <derivirana_varijabla naziv="DomainObject.Predmet.SudioniciListNaziv_1">
      <item>FINA - Podružnica Šibenik</item>
      <item>STROJOGRADNJA ŠIVAK društvo s ograničenom odgovornošću za proizvodnju,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STROJOGRADNJA ŠIVAK društvo s ograničenom odgovornošću za proizvodnju, trgovinu i turizam, OIB 79517833007, Srima XVII 37,22211 Srima</item>
    </izvorni_sadrzaj>
    <derivirana_varijabla naziv="DomainObject.Predmet.SudioniciListAdressOIB_1">
      <item>FINA - Podružnica Šibenik, OIB 85821130368, Perivoj L. Marune 1,22000 Šibenik</item>
      <item>STROJOGRADNJA ŠIVAK društvo s ograničenom odgovornošću za proizvodnju, trgovinu i turizam, OIB 79517833007, Srima XVII 37,22211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79517833007</item>
    </izvorni_sadrzaj>
    <derivirana_varijabla naziv="DomainObject.Predmet.SudioniciListNazivOIB_1">
      <item>, OIB 85821130368</item>
      <item>, OIB 79517833007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1ADCA-C367-4E22-964A-39C16EA80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2495</properties:Characters>
  <properties:Lines>68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2018-07-25T12:11:00Z</dcterms:created>
  <dc:creator>Ante Kačić</dc:creator>
  <cp:lastModifiedBy>Merlina Klišmanić</cp:lastModifiedBy>
  <cp:lastPrinted>2018-07-31T08:17:00Z</cp:lastPrinted>
  <dcterms:modified xmlns:xsi="http://www.w3.org/2001/XMLSchema-instance" xsi:type="dcterms:W3CDTF">2018-07-31T09:10:00Z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(St-256-18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