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b0675" w14:paraId="aeb0675" w:rsidRDefault="0072275C" w:rsidP="0072275C" w:rsidR="0072275C">
      <w:pPr>
        <w:spacing w:lineRule="auto" w:line="276"/>
        <w15:collapsed w:val="false"/>
        <w:rPr>
          <w:lang w:eastAsia="en-US"/>
        </w:rPr>
      </w:pPr>
      <w:bookmarkStart w:name="_GoBack" w:id="0"/>
      <w:bookmarkEnd w:id="0"/>
      <w:r>
        <w:tab/>
      </w:r>
      <w:r>
        <w:rPr>
          <w:noProof/>
        </w:rPr>
        <w:drawing>
          <wp:inline distR="0" distL="0" distB="0" distT="0">
            <wp:extent cy="612140" cx="485140"/>
            <wp:effectExtent b="0" r="0" t="0" l="0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275C" w:rsidP="0072275C" w:rsidR="0072275C">
      <w:pPr>
        <w:rPr>
          <w:lang w:eastAsia="en-US"/>
        </w:rPr>
      </w:pPr>
      <w:r>
        <w:rPr>
          <w:lang w:eastAsia="en-US"/>
        </w:rPr>
        <w:t xml:space="preserve">  Republika Hrvatska</w:t>
      </w:r>
    </w:p>
    <w:p w:rsidRDefault="0072275C" w:rsidP="0072275C" w:rsidR="0072275C">
      <w:pPr>
        <w:rPr>
          <w:lang w:eastAsia="en-US"/>
        </w:rPr>
      </w:pPr>
      <w:r>
        <w:rPr>
          <w:lang w:eastAsia="en-US"/>
        </w:rPr>
        <w:t>Trgovački sud u Osijeku</w:t>
      </w:r>
    </w:p>
    <w:p w:rsidRDefault="0072275C" w:rsidP="0072275C" w:rsidR="0072275C">
      <w:r>
        <w:rPr>
          <w:lang w:eastAsia="en-US"/>
        </w:rPr>
        <w:t xml:space="preserve">  Osijek, Zagrebačka 2</w:t>
      </w:r>
    </w:p>
    <w:p w:rsidRDefault="00F911B2" w:rsidP="00BD0DFD" w:rsidR="00F911B2"/>
    <w:p w:rsidRDefault="00DA0162" w:rsidP="00BD0DFD" w:rsidR="00DA016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DA0162" w:rsidP="00AC3604" w:rsidR="00DA0162">
      <w:pPr>
        <w:jc w:val="both"/>
      </w:pPr>
    </w:p>
    <w:p w:rsidRDefault="00830116" w:rsidP="00F42CA3" w:rsidR="00AC360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A32B37">
        <w:t xml:space="preserve">FINANCIJSKA AGENCIJA </w:t>
      </w:r>
      <w:r w:rsidR="00D5133E">
        <w:t xml:space="preserve">OIB: 85821130368, </w:t>
      </w:r>
      <w:r w:rsidR="00A32B37">
        <w:t xml:space="preserve">Regionalni centar Osijek, L. </w:t>
      </w:r>
      <w:proofErr w:type="spellStart"/>
      <w:r w:rsidR="00A32B37">
        <w:t>Jägera</w:t>
      </w:r>
      <w:proofErr w:type="spellEnd"/>
      <w:r w:rsidR="00A32B37">
        <w:t xml:space="preserve"> 3, Osijek, </w:t>
      </w:r>
      <w:r>
        <w:t xml:space="preserve">za otvaranje stečajnog postupka nad dužnikom </w:t>
      </w:r>
      <w:r w:rsidR="0072275C">
        <w:t>BLIZANKE j.d.o.o., Vukovar, Trpinjska cesta 186, MBS: 030189894, OIB: 00968857203</w:t>
      </w:r>
      <w:r w:rsidR="00A16C5A">
        <w:rPr>
          <w:color w:val="000000"/>
        </w:rPr>
        <w:t xml:space="preserve">, dana </w:t>
      </w:r>
      <w:r w:rsidR="0072275C">
        <w:rPr>
          <w:color w:val="000000"/>
        </w:rPr>
        <w:t>17. prosinca</w:t>
      </w:r>
      <w:r w:rsidR="00A16C5A">
        <w:rPr>
          <w:color w:val="000000"/>
        </w:rPr>
        <w:t xml:space="preserve"> 2018. godine</w:t>
      </w:r>
      <w:r w:rsidR="00D5133E">
        <w:rPr>
          <w:color w:val="000000"/>
        </w:rPr>
        <w:t xml:space="preserve"> </w:t>
      </w:r>
    </w:p>
    <w:p w:rsidRDefault="008672A0" w:rsidP="00AC3604" w:rsidR="008672A0">
      <w:pPr>
        <w:jc w:val="both"/>
      </w:pPr>
    </w:p>
    <w:p w:rsidRDefault="00AC3604" w:rsidP="00DE24D9" w:rsidR="00064A4F">
      <w:pPr>
        <w:jc w:val="center"/>
      </w:pPr>
      <w:r>
        <w:t>r i j e š i o  j e</w:t>
      </w:r>
      <w:r w:rsidR="00F911B2" w:rsidRPr="002722A7">
        <w:tab/>
      </w:r>
      <w:r w:rsidR="00F911B2" w:rsidRPr="002722A7">
        <w:tab/>
      </w:r>
    </w:p>
    <w:p w:rsidRDefault="00F911B2" w:rsidP="00F46C41" w:rsidR="00A23C6C">
      <w:pPr>
        <w:jc w:val="center"/>
      </w:pP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1C0559" w:rsidP="007E19E4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3F74DE">
        <w:t>BLIZANKE j.d.o.o., Vukovar, Trpinjska cesta 186, MBS: 030189894, OIB: 00968857203</w:t>
      </w:r>
      <w:r w:rsidR="00A34ADA">
        <w:t xml:space="preserve">, </w:t>
      </w:r>
      <w:r>
        <w:t>za dan</w:t>
      </w:r>
    </w:p>
    <w:p w:rsidRDefault="003F74DE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24. siječanj 2019</w:t>
      </w:r>
      <w:r w:rsidR="001C0559" w:rsidRPr="001C0559">
        <w:rPr>
          <w:b/>
          <w:u w:val="single"/>
        </w:rPr>
        <w:t xml:space="preserve">. u </w:t>
      </w:r>
      <w:r w:rsidR="00C11680">
        <w:rPr>
          <w:b/>
          <w:u w:val="single"/>
        </w:rPr>
        <w:t>9</w:t>
      </w:r>
      <w:r w:rsidR="005504D6">
        <w:rPr>
          <w:b/>
          <w:u w:val="single"/>
        </w:rPr>
        <w:t>,</w:t>
      </w:r>
      <w:r>
        <w:rPr>
          <w:b/>
          <w:u w:val="single"/>
        </w:rPr>
        <w:t>0</w:t>
      </w:r>
      <w:r w:rsidR="0065269D">
        <w:rPr>
          <w:b/>
          <w:u w:val="single"/>
        </w:rPr>
        <w:t>0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A170A4" w:rsidP="00A170A4" w:rsidR="00A170A4">
      <w:pPr>
        <w:jc w:val="both"/>
      </w:pPr>
      <w:r>
        <w:t>-FINA</w:t>
      </w:r>
    </w:p>
    <w:p w:rsidRDefault="00A170A4" w:rsidP="00A170A4" w:rsidR="00A170A4">
      <w:pPr>
        <w:jc w:val="both"/>
      </w:pPr>
      <w:r>
        <w:t xml:space="preserve">-ŽDO GUO </w:t>
      </w:r>
      <w:r w:rsidR="00BF4411">
        <w:t>Vukovar</w:t>
      </w:r>
    </w:p>
    <w:p w:rsidRDefault="00A170A4" w:rsidP="00A170A4" w:rsidR="00A60784">
      <w:pPr>
        <w:jc w:val="both"/>
      </w:pPr>
      <w:r>
        <w:t>-zakonski zastupnik dužnika</w:t>
      </w:r>
      <w:r w:rsidR="005368E5">
        <w:t xml:space="preserve"> – </w:t>
      </w:r>
      <w:r w:rsidR="000812CB" w:rsidRPr="000812CB">
        <w:t xml:space="preserve">Antonio </w:t>
      </w:r>
      <w:proofErr w:type="spellStart"/>
      <w:r w:rsidR="000812CB" w:rsidRPr="000812CB">
        <w:t>Vukan</w:t>
      </w:r>
      <w:proofErr w:type="spellEnd"/>
      <w:r w:rsidR="000812CB" w:rsidRPr="000812CB">
        <w:t>, OIB: 41655778273</w:t>
      </w:r>
      <w:r w:rsidR="005368E5">
        <w:t xml:space="preserve">, </w:t>
      </w:r>
      <w:r w:rsidR="000812CB" w:rsidRPr="000812CB">
        <w:t>Vukovar, Trpinjska cesta 186</w:t>
      </w:r>
    </w:p>
    <w:p w:rsidRDefault="00DE201B" w:rsidP="00A170A4" w:rsidR="00DE201B">
      <w:pPr>
        <w:jc w:val="both"/>
      </w:pPr>
    </w:p>
    <w:p w:rsidRDefault="00293017" w:rsidP="005257DA" w:rsidR="00DC2A6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0812CB">
        <w:t>17. prosinca</w:t>
      </w:r>
      <w:r w:rsidR="006F25D8">
        <w:t xml:space="preserve"> 2018.</w:t>
      </w:r>
      <w:r w:rsidR="00DC2A67" w:rsidRPr="002722A7">
        <w:t xml:space="preserve"> </w:t>
      </w:r>
    </w:p>
    <w:p w:rsidRDefault="00DC2A67" w:rsidP="00DE24D9" w:rsidR="00DC2A67" w:rsidRPr="002722A7">
      <w:pPr>
        <w:jc w:val="both"/>
      </w:pP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0C4699" w:rsidRPr="002722A7">
        <w:t xml:space="preserve">mr. sc. </w:t>
      </w:r>
      <w:r w:rsidR="009712AC">
        <w:t>Boris Vuković</w:t>
      </w: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DE24D9" w:rsidR="00DE24D9">
      <w:pPr>
        <w:jc w:val="both"/>
      </w:pPr>
    </w:p>
    <w:p w:rsidRDefault="00687A19" w:rsidR="00687A19">
      <w:pPr>
        <w:jc w:val="both"/>
      </w:pPr>
      <w:r>
        <w:t>DNA: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>FINA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 xml:space="preserve">ŽDO GUO </w:t>
      </w:r>
      <w:r w:rsidR="00BF4411">
        <w:rPr>
          <w:color w:val="000000"/>
        </w:rPr>
        <w:t>Vukovar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527AA7">
        <w:rPr>
          <w:color w:val="000000"/>
        </w:rPr>
        <w:t>eOgl</w:t>
      </w:r>
      <w:proofErr w:type="spellEnd"/>
      <w:r w:rsidRPr="00527AA7">
        <w:rPr>
          <w:color w:val="000000"/>
        </w:rPr>
        <w:t>. ploča uz prijedlog</w:t>
      </w:r>
    </w:p>
    <w:p w:rsidRDefault="0044216B" w:rsidP="00DE201B" w:rsidR="00DE201B">
      <w:pPr>
        <w:pStyle w:val="Odlomakpopisa"/>
        <w:numPr>
          <w:ilvl w:val="0"/>
          <w:numId w:val="10"/>
        </w:numPr>
        <w:jc w:val="both"/>
      </w:pPr>
      <w:r w:rsidRPr="00DE201B">
        <w:rPr>
          <w:color w:val="000000"/>
        </w:rPr>
        <w:t>zakonski zastupnik</w:t>
      </w:r>
      <w:r w:rsidR="00527AA7" w:rsidRPr="00DE201B">
        <w:rPr>
          <w:color w:val="000000"/>
        </w:rPr>
        <w:t xml:space="preserve"> dužnika</w:t>
      </w:r>
      <w:r w:rsidR="00C342B1" w:rsidRPr="00C342B1">
        <w:t xml:space="preserve"> </w:t>
      </w:r>
      <w:r w:rsidR="00DE201B" w:rsidRPr="000812CB">
        <w:t xml:space="preserve">Antonio </w:t>
      </w:r>
      <w:proofErr w:type="spellStart"/>
      <w:r w:rsidR="00DE201B" w:rsidRPr="000812CB">
        <w:t>Vukan</w:t>
      </w:r>
      <w:proofErr w:type="spellEnd"/>
      <w:r w:rsidR="00FF3CCF">
        <w:t xml:space="preserve">, </w:t>
      </w:r>
      <w:r w:rsidR="00DE201B">
        <w:t>Vukovar, Trpinjska cesta 186</w:t>
      </w:r>
    </w:p>
    <w:p w:rsidRDefault="00527AA7" w:rsidP="00CC5FAF" w:rsidR="0033460E" w:rsidRPr="00CC5FAF">
      <w:pPr>
        <w:pStyle w:val="Odlomakpopisa"/>
        <w:numPr>
          <w:ilvl w:val="0"/>
          <w:numId w:val="10"/>
        </w:numPr>
        <w:jc w:val="both"/>
      </w:pPr>
      <w:r w:rsidRPr="00FF3CCF">
        <w:rPr>
          <w:color w:val="000000"/>
        </w:rPr>
        <w:t xml:space="preserve">R </w:t>
      </w:r>
      <w:r w:rsidR="00DE201B">
        <w:rPr>
          <w:color w:val="000000"/>
        </w:rPr>
        <w:t>24.01.2019. u 9,00</w:t>
      </w:r>
      <w:r w:rsidR="0044216B" w:rsidRPr="00FF3CCF">
        <w:rPr>
          <w:color w:val="000000"/>
        </w:rPr>
        <w:t xml:space="preserve"> sati</w:t>
      </w:r>
    </w:p>
    <w:sectPr w:rsidR="0033460E" w:rsidRPr="00CC5FAF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2ADF" w:rsidR="00B82ADF">
      <w:r>
        <w:separator/>
      </w:r>
    </w:p>
  </w:endnote>
  <w:endnote w:id="0" w:type="continuationSeparator">
    <w:p w:rsidRDefault="00B82ADF" w:rsidR="00B82A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2ADF" w:rsidR="00B82ADF">
      <w:r>
        <w:separator/>
      </w:r>
    </w:p>
  </w:footnote>
  <w:footnote w:id="0" w:type="continuationSeparator">
    <w:p w:rsidRDefault="00B82ADF" w:rsidR="00B82A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661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497C" w:rsidP="0072275C" w:rsidR="0072275C">
    <w:pPr>
      <w:jc w:val="right"/>
    </w:pPr>
    <w:r>
      <w:tab/>
    </w:r>
    <w:r>
      <w:tab/>
    </w:r>
    <w:r w:rsidR="0072275C">
      <w:t>Poslovni broj: 7 St-1269/18-7</w:t>
    </w:r>
  </w:p>
  <w:p w:rsidRDefault="004F62DE" w:rsidP="00D24D5E" w:rsidR="004F62DE">
    <w:pPr>
      <w:jc w:val="right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2CB"/>
    <w:rsid w:val="00081FFA"/>
    <w:rsid w:val="00086282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0E6"/>
    <w:rsid w:val="001336BA"/>
    <w:rsid w:val="00133A02"/>
    <w:rsid w:val="001379CF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661"/>
    <w:rsid w:val="003B5784"/>
    <w:rsid w:val="003B6041"/>
    <w:rsid w:val="003B6F09"/>
    <w:rsid w:val="003C0384"/>
    <w:rsid w:val="003C07C3"/>
    <w:rsid w:val="003C1E41"/>
    <w:rsid w:val="003C5795"/>
    <w:rsid w:val="003E4C50"/>
    <w:rsid w:val="003E7952"/>
    <w:rsid w:val="003F20C3"/>
    <w:rsid w:val="003F25CA"/>
    <w:rsid w:val="003F3A5A"/>
    <w:rsid w:val="003F4872"/>
    <w:rsid w:val="003F497C"/>
    <w:rsid w:val="003F74DE"/>
    <w:rsid w:val="0041735F"/>
    <w:rsid w:val="00417551"/>
    <w:rsid w:val="004248EB"/>
    <w:rsid w:val="00430189"/>
    <w:rsid w:val="00436EF9"/>
    <w:rsid w:val="0044216B"/>
    <w:rsid w:val="00450AE7"/>
    <w:rsid w:val="004512E3"/>
    <w:rsid w:val="00453E1C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57DA"/>
    <w:rsid w:val="00527AA7"/>
    <w:rsid w:val="005355BA"/>
    <w:rsid w:val="005368E5"/>
    <w:rsid w:val="00537F04"/>
    <w:rsid w:val="00543045"/>
    <w:rsid w:val="005504D6"/>
    <w:rsid w:val="00563213"/>
    <w:rsid w:val="00567F48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1E52"/>
    <w:rsid w:val="005C4528"/>
    <w:rsid w:val="005C5A85"/>
    <w:rsid w:val="005C5FEF"/>
    <w:rsid w:val="005D63CA"/>
    <w:rsid w:val="005D7113"/>
    <w:rsid w:val="005D7E5F"/>
    <w:rsid w:val="005E3DF3"/>
    <w:rsid w:val="005F5782"/>
    <w:rsid w:val="00600614"/>
    <w:rsid w:val="0060079E"/>
    <w:rsid w:val="00601CEB"/>
    <w:rsid w:val="0060773A"/>
    <w:rsid w:val="00611947"/>
    <w:rsid w:val="00614301"/>
    <w:rsid w:val="0062266E"/>
    <w:rsid w:val="00632CC0"/>
    <w:rsid w:val="00637939"/>
    <w:rsid w:val="00640861"/>
    <w:rsid w:val="00642323"/>
    <w:rsid w:val="00651A4B"/>
    <w:rsid w:val="0065269D"/>
    <w:rsid w:val="00660E15"/>
    <w:rsid w:val="006631DE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F25D8"/>
    <w:rsid w:val="006F4348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75C"/>
    <w:rsid w:val="00722EA8"/>
    <w:rsid w:val="0072486E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19E4"/>
    <w:rsid w:val="007E1C44"/>
    <w:rsid w:val="007E345D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51D2C"/>
    <w:rsid w:val="008672A0"/>
    <w:rsid w:val="0087511D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146FC"/>
    <w:rsid w:val="0091573D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4766"/>
    <w:rsid w:val="009D572A"/>
    <w:rsid w:val="009D5CDD"/>
    <w:rsid w:val="009F0526"/>
    <w:rsid w:val="00A01E3A"/>
    <w:rsid w:val="00A04AC0"/>
    <w:rsid w:val="00A05580"/>
    <w:rsid w:val="00A056F6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0784"/>
    <w:rsid w:val="00A62819"/>
    <w:rsid w:val="00A66616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2ADF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E30E0"/>
    <w:rsid w:val="00BE3B12"/>
    <w:rsid w:val="00BF4411"/>
    <w:rsid w:val="00BF75C3"/>
    <w:rsid w:val="00BF7A0D"/>
    <w:rsid w:val="00C03212"/>
    <w:rsid w:val="00C0574B"/>
    <w:rsid w:val="00C11680"/>
    <w:rsid w:val="00C1193E"/>
    <w:rsid w:val="00C124F5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87189"/>
    <w:rsid w:val="00CB6CB8"/>
    <w:rsid w:val="00CC5FAF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24D5E"/>
    <w:rsid w:val="00D354A9"/>
    <w:rsid w:val="00D378AB"/>
    <w:rsid w:val="00D40809"/>
    <w:rsid w:val="00D421D8"/>
    <w:rsid w:val="00D5133E"/>
    <w:rsid w:val="00D51CCC"/>
    <w:rsid w:val="00D54FC4"/>
    <w:rsid w:val="00D63D54"/>
    <w:rsid w:val="00D75DA6"/>
    <w:rsid w:val="00D8111E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01B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04344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2CA3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33D1"/>
    <w:rsid w:val="00FB39A0"/>
    <w:rsid w:val="00FB742D"/>
    <w:rsid w:val="00FC2E4E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3CC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1573D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3DF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E3D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3D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3D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3D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1573D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3DF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E3D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3D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3D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3D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7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76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6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415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5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860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662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4039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696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242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9180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5217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226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1269</izvorni_sadrzaj>
    <derivirana_varijabla naziv="DomainObject.Predmet.Broj_1">1269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2018.</izvorni_sadrzaj>
    <derivirana_varijabla naziv="DomainObject.Predmet.DatumOsnivanja_1">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St-1269/2018</izvorni_sadrzaj>
    <derivirana_varijabla naziv="DomainObject.Predmet.OznakaBroj_1">St-1269/2018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BLIZANKE j.d.o.o. za ugostiteljstvo</izvorni_sadrzaj>
    <derivirana_varijabla naziv="DomainObject.Predmet.ProtustrankaFormated_1">  BLIZANKE j.d.o.o. za ugostiteljstvo</derivirana_varijabla>
  </DomainObject.Predmet.ProtustrankaFormated>
  <DomainObject.Predmet.ProtustrankaFormatedOIB>
    <izvorni_sadrzaj>  BLIZANKE j.d.o.o. za ugostiteljstvo, OIB 00968857203</izvorni_sadrzaj>
    <derivirana_varijabla naziv="DomainObject.Predmet.ProtustrankaFormatedOIB_1">  BLIZANKE j.d.o.o. za ugostiteljstvo, OIB 00968857203</derivirana_varijabla>
  </DomainObject.Predmet.ProtustrankaFormatedOIB>
  <DomainObject.Predmet.ProtustrankaFormatedWithAdress>
    <izvorni_sadrzaj> BLIZANKE j.d.o.o. za ugostiteljstvo, Trpinjska cesta 186, 32000 Vukovar</izvorni_sadrzaj>
    <derivirana_varijabla naziv="DomainObject.Predmet.ProtustrankaFormatedWithAdress_1"> BLIZANKE j.d.o.o. za ugostiteljstvo, Trpinjska cesta 186, 32000 Vukovar</derivirana_varijabla>
  </DomainObject.Predmet.ProtustrankaFormatedWithAdress>
  <DomainObject.Predmet.ProtustrankaFormatedWithAdressOIB>
    <izvorni_sadrzaj> BLIZANKE j.d.o.o. za ugostiteljstvo, OIB 00968857203, Trpinjska cesta 186, 32000 Vukovar</izvorni_sadrzaj>
    <derivirana_varijabla naziv="DomainObject.Predmet.ProtustrankaFormatedWithAdressOIB_1"> BLIZANKE j.d.o.o. za ugostiteljstvo, OIB 00968857203, Trpinjska cesta 186, 32000 Vukovar</derivirana_varijabla>
  </DomainObject.Predmet.ProtustrankaFormatedWithAdressOIB>
  <DomainObject.Predmet.ProtustrankaWithAdress>
    <izvorni_sadrzaj>BLIZANKE j.d.o.o. za ugostiteljstvo Trpinjska cesta 186, 32000 Vukovar</izvorni_sadrzaj>
    <derivirana_varijabla naziv="DomainObject.Predmet.ProtustrankaWithAdress_1">BLIZANKE j.d.o.o. za ugostiteljstvo Trpinjska cesta 186, 32000 Vukovar</derivirana_varijabla>
  </DomainObject.Predmet.ProtustrankaWithAdress>
  <DomainObject.Predmet.ProtustrankaWithAdressOIB>
    <izvorni_sadrzaj>BLIZANKE j.d.o.o. za ugostiteljstvo, OIB 00968857203, Trpinjska cesta 186, 32000 Vukovar</izvorni_sadrzaj>
    <derivirana_varijabla naziv="DomainObject.Predmet.ProtustrankaWithAdressOIB_1">BLIZANKE j.d.o.o. za ugostiteljstvo, OIB 00968857203, Trpinjska cesta 186, 32000 Vukovar</derivirana_varijabla>
  </DomainObject.Predmet.ProtustrankaWithAdressOIB>
  <DomainObject.Predmet.ProtustrankaNazivFormated>
    <izvorni_sadrzaj>BLIZANKE j.d.o.o. za ugostiteljstvo</izvorni_sadrzaj>
    <derivirana_varijabla naziv="DomainObject.Predmet.ProtustrankaNazivFormated_1">BLIZANKE j.d.o.o. za ugostiteljstvo</derivirana_varijabla>
  </DomainObject.Predmet.ProtustrankaNazivFormated>
  <DomainObject.Predmet.ProtustrankaNazivFormatedOIB>
    <izvorni_sadrzaj>BLIZANKE j.d.o.o. za ugostiteljstvo, OIB 00968857203</izvorni_sadrzaj>
    <derivirana_varijabla naziv="DomainObject.Predmet.ProtustrankaNazivFormatedOIB_1">BLIZANKE j.d.o.o. za ugostiteljstvo, OIB 00968857203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RCOSIJEK</izvorni_sadrzaj>
    <derivirana_varijabla naziv="DomainObject.Predmet.StrankaFormated_1">  FINA RCOSIJEK</derivirana_varijabla>
  </DomainObject.Predmet.StrankaFormated>
  <DomainObject.Predmet.StrankaFormatedOIB>
    <izvorni_sadrzaj>  FINA RCOSIJEK, OIB 85821130368</izvorni_sadrzaj>
    <derivirana_varijabla naziv="DomainObject.Predmet.StrankaFormatedOIB_1">  FINA RCOSIJEK, OIB 85821130368</derivirana_varijabla>
  </DomainObject.Predmet.StrankaFormatedOIB>
  <DomainObject.Predmet.StrankaFormatedWithAdress>
    <izvorni_sadrzaj> FINA RCOSIJEK</izvorni_sadrzaj>
    <derivirana_varijabla naziv="DomainObject.Predmet.StrankaFormatedWithAdress_1"> FINA RCOSIJEK</derivirana_varijabla>
  </DomainObject.Predmet.StrankaFormatedWithAdress>
  <DomainObject.Predmet.StrankaFormatedWithAdressOIB>
    <izvorni_sadrzaj> FINA RCOSIJEK, OIB 85821130368</izvorni_sadrzaj>
    <derivirana_varijabla naziv="DomainObject.Predmet.StrankaFormatedWithAdressOIB_1"> FINA RCOSIJEK, OIB 85821130368</derivirana_varijabla>
  </DomainObject.Predmet.StrankaFormatedWithAdressOIB>
  <DomainObject.Predmet.StrankaWithAdress>
    <izvorni_sadrzaj>FINA RCOSIJEK </izvorni_sadrzaj>
    <derivirana_varijabla naziv="DomainObject.Predmet.StrankaWithAdress_1">FINA RCOSIJEK </derivirana_varijabla>
  </DomainObject.Predmet.StrankaWithAdress>
  <DomainObject.Predmet.StrankaWithAdressOIB>
    <izvorni_sadrzaj>FINA RCOSIJEK, OIB 85821130368</izvorni_sadrzaj>
    <derivirana_varijabla naziv="DomainObject.Predmet.StrankaWithAdressOIB_1">FINA RCOSIJEK, OIB 85821130368</derivirana_varijabla>
  </DomainObject.Predmet.StrankaWithAdressOIB>
  <DomainObject.Predmet.StrankaNazivFormated>
    <izvorni_sadrzaj>FINA RCOSIJEK</izvorni_sadrzaj>
    <derivirana_varijabla naziv="DomainObject.Predmet.StrankaNazivFormated_1">FINA RCOSIJEK</derivirana_varijabla>
  </DomainObject.Predmet.StrankaNazivFormated>
  <DomainObject.Predmet.StrankaNazivFormatedOIB>
    <izvorni_sadrzaj>FINA RCOSIJEK, OIB 85821130368</izvorni_sadrzaj>
    <derivirana_varijabla naziv="DomainObject.Predmet.StrankaNazivFormatedOIB_1">FINA RCOSIJEK,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RCOSIJEK</item>
    </izvorni_sadrzaj>
    <derivirana_varijabla naziv="DomainObject.Predmet.StrankaListFormated_1">
      <item>FINA RCOSIJEK</item>
    </derivirana_varijabla>
  </DomainObject.Predmet.StrankaListFormated>
  <DomainObject.Predmet.StrankaListFormatedOIB>
    <izvorni_sadrzaj>
      <item>FINA RCOSIJEK, OIB 85821130368</item>
    </izvorni_sadrzaj>
    <derivirana_varijabla naziv="DomainObject.Predmet.StrankaListFormatedOIB_1">
      <item>FINA RCOSIJEK, OIB 85821130368</item>
    </derivirana_varijabla>
  </DomainObject.Predmet.StrankaListFormatedOIB>
  <DomainObject.Predmet.StrankaListFormatedWithAdress>
    <izvorni_sadrzaj>
      <item>FINA RCOSIJEK</item>
    </izvorni_sadrzaj>
    <derivirana_varijabla naziv="DomainObject.Predmet.StrankaListFormatedWithAdress_1">
      <item>FINA RCOSIJEK</item>
    </derivirana_varijabla>
  </DomainObject.Predmet.StrankaListFormatedWithAdress>
  <DomainObject.Predmet.StrankaListFormatedWithAdressOIB>
    <izvorni_sadrzaj>
      <item>FINA RCOSIJEK, OIB 85821130368</item>
    </izvorni_sadrzaj>
    <derivirana_varijabla naziv="DomainObject.Predmet.StrankaListFormatedWithAdressOIB_1">
      <item>FINA RCOSIJEK, OIB 85821130368</item>
    </derivirana_varijabla>
  </DomainObject.Predmet.StrankaListFormatedWithAdressOIB>
  <DomainObject.Predmet.StrankaListNazivFormated>
    <izvorni_sadrzaj>
      <item>FINA RCOSIJEK</item>
    </izvorni_sadrzaj>
    <derivirana_varijabla naziv="DomainObject.Predmet.StrankaListNazivFormated_1">
      <item>FINA RCOSIJEK</item>
    </derivirana_varijabla>
  </DomainObject.Predmet.StrankaListNazivFormated>
  <DomainObject.Predmet.StrankaListNazivFormatedOIB>
    <izvorni_sadrzaj>
      <item>FINA RCOSIJEK, OIB 85821130368</item>
    </izvorni_sadrzaj>
    <derivirana_varijabla naziv="DomainObject.Predmet.StrankaListNazivFormatedOIB_1">
      <item>FINA RCOSIJEK, OIB 85821130368</item>
    </derivirana_varijabla>
  </DomainObject.Predmet.StrankaListNazivFormatedOIB>
  <DomainObject.Predmet.ProtuStrankaListFormated>
    <izvorni_sadrzaj>
      <item>BLIZANKE j.d.o.o. za ugostiteljstvo</item>
    </izvorni_sadrzaj>
    <derivirana_varijabla naziv="DomainObject.Predmet.ProtuStrankaListFormated_1">
      <item>BLIZANKE j.d.o.o. za ugostiteljstvo</item>
    </derivirana_varijabla>
  </DomainObject.Predmet.ProtuStrankaListFormated>
  <DomainObject.Predmet.ProtuStrankaListFormatedOIB>
    <izvorni_sadrzaj>
      <item>BLIZANKE j.d.o.o. za ugostiteljstvo, OIB 00968857203</item>
    </izvorni_sadrzaj>
    <derivirana_varijabla naziv="DomainObject.Predmet.ProtuStrankaListFormatedOIB_1">
      <item>BLIZANKE j.d.o.o. za ugostiteljstvo, OIB 00968857203</item>
    </derivirana_varijabla>
  </DomainObject.Predmet.ProtuStrankaListFormatedOIB>
  <DomainObject.Predmet.ProtuStrankaListFormatedWithAdress>
    <izvorni_sadrzaj>
      <item>BLIZANKE j.d.o.o. za ugostiteljstvo, Trpinjska cesta 186, 32000 Vukovar</item>
    </izvorni_sadrzaj>
    <derivirana_varijabla naziv="DomainObject.Predmet.ProtuStrankaListFormatedWithAdress_1">
      <item>BLIZANKE j.d.o.o. za ugostiteljstvo, Trpinjska cesta 186, 32000 Vukovar</item>
    </derivirana_varijabla>
  </DomainObject.Predmet.ProtuStrankaListFormatedWithAdress>
  <DomainObject.Predmet.ProtuStrankaListFormatedWithAdressOIB>
    <izvorni_sadrzaj>
      <item>BLIZANKE j.d.o.o. za ugostiteljstvo, OIB 00968857203, Trpinjska cesta 186, 32000 Vukovar</item>
    </izvorni_sadrzaj>
    <derivirana_varijabla naziv="DomainObject.Predmet.ProtuStrankaListFormatedWithAdressOIB_1">
      <item>BLIZANKE j.d.o.o. za ugostiteljstvo, OIB 00968857203, Trpinjska cesta 186, 32000 Vukovar</item>
    </derivirana_varijabla>
  </DomainObject.Predmet.ProtuStrankaListFormatedWithAdressOIB>
  <DomainObject.Predmet.ProtuStrankaListNazivFormated>
    <izvorni_sadrzaj>
      <item>BLIZANKE j.d.o.o. za ugostiteljstvo</item>
    </izvorni_sadrzaj>
    <derivirana_varijabla naziv="DomainObject.Predmet.ProtuStrankaListNazivFormated_1">
      <item>BLIZANKE j.d.o.o. za ugostiteljstvo</item>
    </derivirana_varijabla>
  </DomainObject.Predmet.ProtuStrankaListNazivFormated>
  <DomainObject.Predmet.ProtuStrankaListNazivFormatedOIB>
    <izvorni_sadrzaj>
      <item>BLIZANKE j.d.o.o. za ugostiteljstvo, OIB 00968857203</item>
    </izvorni_sadrzaj>
    <derivirana_varijabla naziv="DomainObject.Predmet.ProtuStrankaListNazivFormatedOIB_1">
      <item>BLIZANKE j.d.o.o. za ugostiteljstvo, OIB 00968857203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RCOSIJEK</izvorni_sadrzaj>
    <derivirana_varijabla naziv="DomainObject.Predmet.StrankaIDrugi_1">FINA RCOSIJEK</derivirana_varijabla>
  </DomainObject.Predmet.StrankaIDrugi>
  <DomainObject.Predmet.ProtustrankaIDrugi>
    <izvorni_sadrzaj>BLIZANKE j.d.o.o. za ugostiteljstvo</izvorni_sadrzaj>
    <derivirana_varijabla naziv="DomainObject.Predmet.ProtustrankaIDrugi_1">BLIZANKE j.d.o.o. za ugostiteljstvo</derivirana_varijabla>
  </DomainObject.Predmet.ProtustrankaIDrugi>
  <DomainObject.Predmet.StrankaIDrugiAdressOIB>
    <izvorni_sadrzaj>FINA RCOSIJEK, OIB 85821130368</izvorni_sadrzaj>
    <derivirana_varijabla naziv="DomainObject.Predmet.StrankaIDrugiAdressOIB_1">FINA RCOSIJEK, OIB 85821130368</derivirana_varijabla>
  </DomainObject.Predmet.StrankaIDrugiAdressOIB>
  <DomainObject.Predmet.ProtustrankaIDrugiAdressOIB>
    <izvorni_sadrzaj>BLIZANKE j.d.o.o. za ugostiteljstvo, OIB 00968857203, Trpinjska cesta 186, 32000 Vukovar</izvorni_sadrzaj>
    <derivirana_varijabla naziv="DomainObject.Predmet.ProtustrankaIDrugiAdressOIB_1">BLIZANKE j.d.o.o. za ugostiteljstvo, OIB 00968857203, Trpinjska cesta 186,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BLIZANKE j.d.o.o. za ugostiteljstvo</item>
      <item>FINA RCOSIJEK</item>
    </izvorni_sadrzaj>
    <derivirana_varijabla naziv="DomainObject.Predmet.SudioniciListNaziv_1">
      <item>BLIZANKE j.d.o.o. za ugostiteljstvo</item>
      <item>FINA RCOSIJEK</item>
    </derivirana_varijabla>
  </DomainObject.Predmet.SudioniciListNaziv>
  <DomainObject.Predmet.SudioniciListAdressOIB>
    <izvorni_sadrzaj>
      <item>BLIZANKE j.d.o.o. za ugostiteljstvo, OIB 00968857203, Trpinjska cesta 186,32000 Vukovar</item>
      <item>FINA RCOSIJEK, OIB 85821130368</item>
    </izvorni_sadrzaj>
    <derivirana_varijabla naziv="DomainObject.Predmet.SudioniciListAdressOIB_1">
      <item>BLIZANKE j.d.o.o. za ugostiteljstvo, OIB 00968857203, Trpinjska cesta 186,32000 Vukovar</item>
      <item>FINA RCOSIJEK,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00968857203</item>
      <item>, OIB 85821130368</item>
    </izvorni_sadrzaj>
    <derivirana_varijabla naziv="DomainObject.Predmet.SudioniciListNazivOIB_1">
      <item>, OIB 00968857203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prosinca 2018.</izvorni_sadrzaj>
    <derivirana_varijabla naziv="DomainObject.PredzadnjaOdlukaIzPredmeta.DatumDonosenjaOdluke_1">17. prosinca 2018.</derivirana_varijabla>
  </DomainObject.PredzadnjaOdlukaIzPredmeta.DatumDonosenjaOdluke>
  <DomainObject.PredzadnjaOdlukaIzPredmeta.Oznaka>
    <izvorni_sadrzaj>St-1269/2018-5</izvorni_sadrzaj>
    <derivirana_varijabla naziv="DomainObject.PredzadnjaOdlukaIzPredmeta.Oznaka_1">St-1269/2018-5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188</properties:Words>
  <properties:Characters>1039</properties:Characters>
  <properties:Lines>46</properties:Lines>
  <properties:Paragraphs>24</properties:Paragraphs>
  <properties:TotalTime>184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2018-10-17T09:44:00Z</cp:lastPrinted>
  <dcterms:modified xmlns:xsi="http://www.w3.org/2001/XMLSchema-instance" xsi:type="dcterms:W3CDTF">2018-12-17T10:47:00Z</dcterms:modified>
  <cp:revision>209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za roč. (-7).docx)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