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f95b" w14:paraId="da1f95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15147E">
        <w:t>123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15147E" w:rsidRPr="0015147E">
        <w:t>MP PROCUREMENT CONSULTING SERVICES d.o.o. za savjetovanje i usluge,  Zagreb, Remete 32, MBS:  080860596, OIB: 54469101531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5147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15147E" w:rsidRPr="0015147E">
        <w:t>MP PROCUREMENT CONSULTING SERVICES d.o.o. za savjetovanje i usluge,  Zagreb, Remete 32, MBS:  080860596, OIB: 54469101531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15147E">
        <w:t>Krešimir Maretić, Zagreb, Š. Starčevića 7, OIB: 66108961276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15147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5147E" w:rsidRPr="0015147E">
        <w:t>MP PROCUREMENT CONSULTING SERVICES d.o.o. za savjetovanje i usluge,  Zagreb, Remete 32, MBS:  080860596, OIB: 54469101531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15147E">
        <w:t>4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15147E" w:rsidRPr="0015147E">
        <w:t>MP PROCUREMENT CONSULTING SERVICES d.o.o. za savjetovanje i usluge,  Zagreb, Remete 32, MBS:  080860596, OIB: 54469101531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15147E">
        <w:t>6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15147E">
        <w:t>1123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15147E">
        <w:t>1123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5147E"/>
    <w:rsid w:val="00162746"/>
    <w:rsid w:val="00196E1F"/>
    <w:rsid w:val="00231648"/>
    <w:rsid w:val="002B6512"/>
    <w:rsid w:val="002C3DA3"/>
    <w:rsid w:val="00301800"/>
    <w:rsid w:val="00333EEE"/>
    <w:rsid w:val="00340AD4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40A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0A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A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A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40A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0A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A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A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PROCUREMENT CONSULTING SERVICES d.o.o.</izvorni_sadrzaj>
    <derivirana_varijabla naziv="DomainObject.Predmet.ProtustrankaFormated_1">  MP PROCUREMENT CONSULTING SERVICES d.o.o.</derivirana_varijabla>
  </DomainObject.Predmet.ProtustrankaFormated>
  <DomainObject.Predmet.ProtustrankaFormatedOIB>
    <izvorni_sadrzaj>  MP PROCUREMENT CONSULTING SERVICES d.o.o., OIB 54469101531</izvorni_sadrzaj>
    <derivirana_varijabla naziv="DomainObject.Predmet.ProtustrankaFormatedOIB_1">  MP PROCUREMENT CONSULTING SERVICES d.o.o., OIB 54469101531</derivirana_varijabla>
  </DomainObject.Predmet.ProtustrankaFormatedOIB>
  <DomainObject.Predmet.ProtustrankaFormatedWithAdress>
    <izvorni_sadrzaj> MP PROCUREMENT CONSULTING SERVICES d.o.o., Remete 32, 10000 Zagreb</izvorni_sadrzaj>
    <derivirana_varijabla naziv="DomainObject.Predmet.ProtustrankaFormatedWithAdress_1"> MP PROCUREMENT CONSULTING SERVICES d.o.o., Remete 32, 10000 Zagreb</derivirana_varijabla>
  </DomainObject.Predmet.ProtustrankaFormatedWithAdress>
  <DomainObject.Predmet.ProtustrankaFormatedWithAdressOIB>
    <izvorni_sadrzaj> MP PROCUREMENT CONSULTING SERVICES d.o.o., OIB 54469101531, Remete 32, 10000 Zagreb</izvorni_sadrzaj>
    <derivirana_varijabla naziv="DomainObject.Predmet.ProtustrankaFormatedWithAdressOIB_1"> MP PROCUREMENT CONSULTING SERVICES d.o.o., OIB 54469101531, Remete 32, 10000 Zagreb</derivirana_varijabla>
  </DomainObject.Predmet.ProtustrankaFormatedWithAdressOIB>
  <DomainObject.Predmet.ProtustrankaWithAdress>
    <izvorni_sadrzaj>MP PROCUREMENT CONSULTING SERVICES d.o.o. Remete 32, 10000 Zagreb</izvorni_sadrzaj>
    <derivirana_varijabla naziv="DomainObject.Predmet.ProtustrankaWithAdress_1">MP PROCUREMENT CONSULTING SERVICES d.o.o. Remete 32, 10000 Zagreb</derivirana_varijabla>
  </DomainObject.Predmet.ProtustrankaWithAdress>
  <DomainObject.Predmet.ProtustrankaWithAdressOIB>
    <izvorni_sadrzaj>MP PROCUREMENT CONSULTING SERVICES d.o.o., OIB 54469101531, Remete 32, 10000 Zagreb</izvorni_sadrzaj>
    <derivirana_varijabla naziv="DomainObject.Predmet.ProtustrankaWithAdressOIB_1">MP PROCUREMENT CONSULTING SERVICES d.o.o., OIB 54469101531, Remete 32, 10000 Zagreb</derivirana_varijabla>
  </DomainObject.Predmet.ProtustrankaWithAdressOIB>
  <DomainObject.Predmet.ProtustrankaNazivFormated>
    <izvorni_sadrzaj>MP PROCUREMENT CONSULTING SERVICES d.o.o.</izvorni_sadrzaj>
    <derivirana_varijabla naziv="DomainObject.Predmet.ProtustrankaNazivFormated_1">MP PROCUREMENT CONSULTING SERVICES d.o.o.</derivirana_varijabla>
  </DomainObject.Predmet.ProtustrankaNazivFormated>
  <DomainObject.Predmet.ProtustrankaNazivFormatedOIB>
    <izvorni_sadrzaj>MP PROCUREMENT CONSULTING SERVICES d.o.o., OIB 54469101531</izvorni_sadrzaj>
    <derivirana_varijabla naziv="DomainObject.Predmet.ProtustrankaNazivFormatedOIB_1">MP PROCUREMENT CONSULTING SERVICES d.o.o., OIB 54469101531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PROCUREMENT CONSULTING SERVICES d.o.o.</item>
    </izvorni_sadrzaj>
    <derivirana_varijabla naziv="DomainObject.Predmet.ProtuStrankaListFormated_1">
      <item>MP PROCUREMENT CONSULTING SERVICES d.o.o.</item>
    </derivirana_varijabla>
  </DomainObject.Predmet.ProtuStrankaListFormated>
  <DomainObject.Predmet.ProtuStrankaListFormatedOIB>
    <izvorni_sadrzaj>
      <item>MP PROCUREMENT CONSULTING SERVICES d.o.o., OIB 54469101531</item>
    </izvorni_sadrzaj>
    <derivirana_varijabla naziv="DomainObject.Predmet.ProtuStrankaListFormatedOIB_1">
      <item>MP PROCUREMENT CONSULTING SERVICES d.o.o., OIB 54469101531</item>
    </derivirana_varijabla>
  </DomainObject.Predmet.ProtuStrankaListFormatedOIB>
  <DomainObject.Predmet.ProtuStrankaListFormatedWithAdress>
    <izvorni_sadrzaj>
      <item>MP PROCUREMENT CONSULTING SERVICES d.o.o., Remete 32, 10000 Zagreb</item>
    </izvorni_sadrzaj>
    <derivirana_varijabla naziv="DomainObject.Predmet.ProtuStrankaListFormatedWithAdress_1">
      <item>MP PROCUREMENT CONSULTING SERVICES d.o.o., Remete 32, 10000 Zagreb</item>
    </derivirana_varijabla>
  </DomainObject.Predmet.ProtuStrankaListFormatedWithAdress>
  <DomainObject.Predmet.ProtuStrankaListFormatedWithAdressOIB>
    <izvorni_sadrzaj>
      <item>MP PROCUREMENT CONSULTING SERVICES d.o.o., OIB 54469101531, Remete 32, 10000 Zagreb</item>
    </izvorni_sadrzaj>
    <derivirana_varijabla naziv="DomainObject.Predmet.ProtuStrankaListFormatedWithAdressOIB_1">
      <item>MP PROCUREMENT CONSULTING SERVICES d.o.o., OIB 54469101531, Remete 32, 10000 Zagreb</item>
    </derivirana_varijabla>
  </DomainObject.Predmet.ProtuStrankaListFormatedWithAdressOIB>
  <DomainObject.Predmet.ProtuStrankaListNazivFormated>
    <izvorni_sadrzaj>
      <item>MP PROCUREMENT CONSULTING SERVICES d.o.o.</item>
    </izvorni_sadrzaj>
    <derivirana_varijabla naziv="DomainObject.Predmet.ProtuStrankaListNazivFormated_1">
      <item>MP PROCUREMENT CONSULTING SERVICES d.o.o.</item>
    </derivirana_varijabla>
  </DomainObject.Predmet.ProtuStrankaListNazivFormated>
  <DomainObject.Predmet.ProtuStrankaListNazivFormatedOIB>
    <izvorni_sadrzaj>
      <item>MP PROCUREMENT CONSULTING SERVICES d.o.o., OIB 54469101531</item>
    </izvorni_sadrzaj>
    <derivirana_varijabla naziv="DomainObject.Predmet.ProtuStrankaListNazivFormatedOIB_1">
      <item>MP PROCUREMENT CONSULTING SERVICES d.o.o., OIB 54469101531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PROCUREMENT CONSULTING SERVICES d.o.o.</izvorni_sadrzaj>
    <derivirana_varijabla naziv="DomainObject.Predmet.ProtustrankaIDrugi_1">MP PROCUREMENT CONSULTING SERVICES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MP PROCUREMENT CONSULTING SERVICES d.o.o., OIB 54469101531, Remete 32, 10000 Zagreb</izvorni_sadrzaj>
    <derivirana_varijabla naziv="DomainObject.Predmet.ProtustrankaIDrugiAdressOIB_1">MP PROCUREMENT CONSULTING SERVICES d.o.o., OIB 54469101531, Remete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 PROCUREMENT CONSULTING SERVICES d.o.o.</item>
      <item>FINA Regionalni centar Zagreb</item>
    </izvorni_sadrzaj>
    <derivirana_varijabla naziv="DomainObject.Predmet.SudioniciListNaziv_1">
      <item>MP PROCUREMENT CONSULTING SERVICES d.o.o.</item>
      <item>FINA Regionalni centar Zagreb</item>
    </derivirana_varijabla>
  </DomainObject.Predmet.SudioniciListNaziv>
  <DomainObject.Predmet.SudioniciListAdressOIB>
    <izvorni_sadrzaj>
      <item>MP PROCUREMENT CONSULTING SERVICES d.o.o., OIB 54469101531, Remete 32,10000 Zagreb</item>
      <item>FINA Regionalni centar Zagreb, OIB 85821130368, Trg svibanjskih žrtava 1995. br. 1,10000 Zagreb</item>
    </izvorni_sadrzaj>
    <derivirana_varijabla naziv="DomainObject.Predmet.SudioniciListAdressOIB_1">
      <item>MP PROCUREMENT CONSULTING SERVICES d.o.o., OIB 54469101531, Remete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54469101531</item>
      <item>, OIB 85821130368</item>
    </izvorni_sadrzaj>
    <derivirana_varijabla naziv="DomainObject.Predmet.SudioniciListNazivOIB_1">
      <item>, OIB 54469101531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2311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2016-07-01T06:20:00Z</dcterms:created>
  <dc:creator>korisnik</dc:creator>
  <cp:lastModifiedBy>Žana Bem</cp:lastModifiedBy>
  <cp:lastPrinted>2016-07-01T06:20:00Z</cp:lastPrinted>
  <dcterms:modified xmlns:xsi="http://www.w3.org/2001/XMLSchema-instance" xsi:type="dcterms:W3CDTF">2016-07-01T06:21:00Z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