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1849f" w14:paraId="9e1849f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B73C9" w:rsidP="00EB73C9" w:rsidR="00EB73C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Poslovni broj: 3 St-170/2016-11</w:t>
      </w:r>
    </w:p>
    <w:p w:rsidRDefault="00EB73C9" w:rsidP="00EB73C9" w:rsidR="00EB73C9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EB73C9" w:rsidP="00EB73C9" w:rsidR="00EB73C9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EB73C9" w:rsidP="00EB73C9" w:rsidR="00EB73C9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EB73C9" w:rsidP="00EB73C9" w:rsidR="00EB73C9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EB73C9" w:rsidP="00EB73C9" w:rsidR="00EB73C9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EB73C9" w:rsidP="00EB73C9" w:rsidR="00EB73C9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Zadar, Dr. Franje Tuđmana 35</w:t>
      </w:r>
    </w:p>
    <w:p w:rsidRDefault="00EB73C9" w:rsidP="00EB73C9" w:rsidR="00EB73C9">
      <w:pPr>
        <w:spacing w:after="0"/>
        <w:rPr>
          <w:rFonts w:cs="Times New Roman" w:eastAsia="Times New Roman"/>
          <w:lang w:eastAsia="hr-HR"/>
        </w:rPr>
      </w:pPr>
    </w:p>
    <w:p w:rsidRDefault="00EB73C9" w:rsidP="00EB73C9" w:rsidR="00EB73C9">
      <w:pPr>
        <w:spacing w:after="0"/>
        <w:rPr>
          <w:rFonts w:cs="Times New Roman" w:eastAsia="Times New Roman"/>
          <w:lang w:eastAsia="hr-HR"/>
        </w:rPr>
      </w:pPr>
    </w:p>
    <w:p w:rsidRDefault="00EB73C9" w:rsidP="00EB73C9" w:rsidR="00EB73C9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R E PU B L I K A   H R V A T S K A</w:t>
      </w:r>
      <w:r>
        <w:rPr>
          <w:rFonts w:cs="Times New Roman" w:eastAsia="Times New Roman"/>
          <w:lang w:eastAsia="hr-HR"/>
        </w:rPr>
        <w:tab/>
      </w:r>
    </w:p>
    <w:p w:rsidRDefault="00EB73C9" w:rsidP="00EB73C9" w:rsidR="00EB73C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B73C9" w:rsidP="00EB73C9" w:rsidR="00EB73C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LJ U Č A K </w:t>
      </w:r>
    </w:p>
    <w:p w:rsidRDefault="00EB73C9" w:rsidP="00EB73C9" w:rsidR="00EB73C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B73C9" w:rsidP="00EB73C9" w:rsidR="00EB73C9">
      <w:pPr>
        <w:pStyle w:val="Tijeloteksta"/>
        <w:rPr>
          <w:rFonts w:cs="Times New Roman" w:eastAsia="Times New Roman"/>
          <w:lang w:eastAsia="hr-HR"/>
        </w:rPr>
      </w:pPr>
      <w:r>
        <w:tab/>
        <w:t xml:space="preserve">Trgovački sud u Zadru, po sutkinji Tini Grgas, u skraćenom stečajnom postupku radi utvrđivanja pretpostavki za otvaranje skraćenoga stečajnoga postupka nad dužnikom ŠIVA j.d.o.o.,  Zadar, Tadije </w:t>
      </w:r>
      <w:proofErr w:type="spellStart"/>
      <w:r>
        <w:t>Smičiklasa</w:t>
      </w:r>
      <w:proofErr w:type="spellEnd"/>
      <w:r>
        <w:t xml:space="preserve"> 16, OIB: 55864071086, 30. lipnja 2017. </w:t>
      </w:r>
    </w:p>
    <w:p w:rsidRDefault="00EB73C9" w:rsidP="00EB73C9" w:rsidR="00EB73C9">
      <w:pPr>
        <w:pStyle w:val="Tijeloteksta"/>
      </w:pPr>
    </w:p>
    <w:p w:rsidRDefault="00EB73C9" w:rsidP="00EB73C9" w:rsidR="00EB73C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</w:t>
      </w:r>
      <w:proofErr w:type="spellStart"/>
      <w:r>
        <w:rPr>
          <w:rFonts w:cs="Times New Roman" w:eastAsia="Times New Roman"/>
          <w:lang w:eastAsia="hr-HR"/>
        </w:rPr>
        <w:t>lj</w:t>
      </w:r>
      <w:proofErr w:type="spellEnd"/>
      <w:r>
        <w:rPr>
          <w:rFonts w:cs="Times New Roman" w:eastAsia="Times New Roman"/>
          <w:lang w:eastAsia="hr-HR"/>
        </w:rPr>
        <w:t xml:space="preserve"> u č i o  j e</w:t>
      </w:r>
    </w:p>
    <w:p w:rsidRDefault="00EB73C9" w:rsidP="00EB73C9" w:rsidR="00EB73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73C9" w:rsidP="00EB73C9" w:rsidR="00EB73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I. Nalaže se Financijskoj agenciji u roku od 8 dana od dostave ovog zaključka, dostaviti ovom sudu podatke o blokadi računa i novčanih sredstava uvodno označenog dužnika iz Očevidnika redoslijeda osnova za plaćanje na dan izdavanja potvrde radi donošenja odluke o otvaranju stečajnoga postupka nad dužnikom. </w:t>
      </w:r>
    </w:p>
    <w:p w:rsidRDefault="00EB73C9" w:rsidP="00EB73C9" w:rsidR="00EB73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73C9" w:rsidP="00EB73C9" w:rsidR="00EB73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EB73C9" w:rsidP="00EB73C9" w:rsidR="00EB73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73C9" w:rsidP="00EB73C9" w:rsidR="00EB73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EB73C9" w:rsidP="00EB73C9" w:rsidR="00EB73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73C9" w:rsidP="00EB73C9" w:rsidR="00EB73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73C9" w:rsidP="00EB73C9" w:rsidR="00EB73C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Zadru 30. lipnja 2017. </w:t>
      </w:r>
    </w:p>
    <w:p w:rsidRDefault="00EB73C9" w:rsidP="00EB73C9" w:rsidR="00EB73C9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EB73C9" w:rsidP="00EB73C9" w:rsidR="00EB73C9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EB73C9" w:rsidP="00EB73C9" w:rsidR="00EB73C9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EB73C9" w:rsidP="00EB73C9" w:rsidR="00EB73C9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Tina Grgas</w:t>
      </w:r>
    </w:p>
    <w:p w:rsidRDefault="00EB73C9" w:rsidP="00EB73C9" w:rsidR="00EB73C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B73C9" w:rsidP="00EB73C9" w:rsidR="00EB73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</w:t>
      </w:r>
    </w:p>
    <w:p w:rsidRDefault="00EB73C9" w:rsidP="00EB73C9" w:rsidR="00EB73C9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zaključka nije dopuštena žalba.</w:t>
      </w:r>
    </w:p>
    <w:p w:rsidRDefault="00EB73C9" w:rsidP="00EB73C9" w:rsidR="00EB73C9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DNA:</w:t>
      </w:r>
    </w:p>
    <w:p w:rsidRDefault="00EB73C9" w:rsidP="004F27AE" w:rsidR="00AE649C" w:rsidRPr="00B76F3C">
      <w:pPr>
        <w:pStyle w:val="Odlomakpopisa"/>
        <w:numPr>
          <w:ilvl w:val="0"/>
          <w:numId w:val="47"/>
        </w:numPr>
        <w:tabs>
          <w:tab w:pos="851" w:val="clear"/>
        </w:tabs>
        <w:overflowPunct w:val="false"/>
        <w:autoSpaceDE w:val="false"/>
        <w:autoSpaceDN w:val="false"/>
        <w:adjustRightInd w:val="false"/>
        <w:spacing w:after="0"/>
        <w:contextualSpacing/>
        <w:textAlignment w:val="baseline"/>
      </w:pPr>
      <w:r w:rsidRPr="00EB73C9">
        <w:rPr>
          <w:rFonts w:cs="Times New Roman"/>
        </w:rPr>
        <w:t xml:space="preserve">FINA, Regionalni centar Split, Podružnica Zadar, putem e-Oglasne ploče suda 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3C9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235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St-170/2016-9</izvorni_sadrzaj>
    <derivirana_varijabla naziv="DomainObject.Oznaka_1">St-170/2016-9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St-170/2016</izvorni_sadrzaj>
    <derivirana_varijabla naziv="DomainObject.Predmet.OznakaBroj_1">St-170/2016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ŠIVA j.d.o.o. za proizvodnju i usluge</izvorni_sadrzaj>
    <derivirana_varijabla naziv="DomainObject.Predmet.ProtustrankaFormated_1">  ŠIVA j.d.o.o. za proizvodnju i usluge</derivirana_varijabla>
  </DomainObject.Predmet.ProtustrankaFormated>
  <DomainObject.Predmet.ProtustrankaFormatedOIB>
    <izvorni_sadrzaj>  ŠIVA j.d.o.o. za proizvodnju i usluge, OIB 55864071086</izvorni_sadrzaj>
    <derivirana_varijabla naziv="DomainObject.Predmet.ProtustrankaFormatedOIB_1">  ŠIVA j.d.o.o. za proizvodnju i usluge, OIB 55864071086</derivirana_varijabla>
  </DomainObject.Predmet.ProtustrankaFormatedOIB>
  <DomainObject.Predmet.ProtustrankaFormatedWithAdress>
    <izvorni_sadrzaj> ŠIVA j.d.o.o. za proizvodnju i usluge, Tadije Smičiklasa 16, 23000 Zadar</izvorni_sadrzaj>
    <derivirana_varijabla naziv="DomainObject.Predmet.ProtustrankaFormatedWithAdress_1"> ŠIVA j.d.o.o. za proizvodnju i usluge, Tadije Smičiklasa 16, 23000 Zadar</derivirana_varijabla>
  </DomainObject.Predmet.ProtustrankaFormatedWithAdress>
  <DomainObject.Predmet.ProtustrankaFormatedWithAdressOIB>
    <izvorni_sadrzaj> ŠIVA j.d.o.o. za proizvodnju i usluge, OIB 55864071086, Tadije Smičiklasa 16, 23000 Zadar</izvorni_sadrzaj>
    <derivirana_varijabla naziv="DomainObject.Predmet.ProtustrankaFormatedWithAdressOIB_1"> ŠIVA j.d.o.o. za proizvodnju i usluge, OIB 55864071086, Tadije Smičiklasa 16, 23000 Zadar</derivirana_varijabla>
  </DomainObject.Predmet.ProtustrankaFormatedWithAdressOIB>
  <DomainObject.Predmet.ProtustrankaWithAdress>
    <izvorni_sadrzaj>ŠIVA j.d.o.o. za proizvodnju i usluge Tadije Smičiklasa 16, 23000 Zadar</izvorni_sadrzaj>
    <derivirana_varijabla naziv="DomainObject.Predmet.ProtustrankaWithAdress_1">ŠIVA j.d.o.o. za proizvodnju i usluge Tadije Smičiklasa 16, 23000 Zadar</derivirana_varijabla>
  </DomainObject.Predmet.ProtustrankaWithAdress>
  <DomainObject.Predmet.ProtustrankaWithAdressOIB>
    <izvorni_sadrzaj>ŠIVA j.d.o.o. za proizvodnju i usluge, OIB 55864071086, Tadije Smičiklasa 16, 23000 Zadar</izvorni_sadrzaj>
    <derivirana_varijabla naziv="DomainObject.Predmet.ProtustrankaWithAdressOIB_1">ŠIVA j.d.o.o. za proizvodnju i usluge, OIB 55864071086, Tadije Smičiklasa 16, 23000 Zadar</derivirana_varijabla>
  </DomainObject.Predmet.ProtustrankaWithAdressOIB>
  <DomainObject.Predmet.ProtustrankaNazivFormated>
    <izvorni_sadrzaj>ŠIVA j.d.o.o. za proizvodnju i usluge</izvorni_sadrzaj>
    <derivirana_varijabla naziv="DomainObject.Predmet.ProtustrankaNazivFormated_1">ŠIVA j.d.o.o. za proizvodnju i usluge</derivirana_varijabla>
  </DomainObject.Predmet.ProtustrankaNazivFormated>
  <DomainObject.Predmet.ProtustrankaNazivFormatedOIB>
    <izvorni_sadrzaj>ŠIVA j.d.o.o. za proizvodnju i usluge, OIB 55864071086</izvorni_sadrzaj>
    <derivirana_varijabla naziv="DomainObject.Predmet.ProtustrankaNazivFormatedOIB_1">ŠIVA j.d.o.o. za proizvodnju i usluge, OIB 55864071086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44067.52</izvorni_sadrzaj>
    <derivirana_varijabla naziv="DomainObject.Predmet.TrenutnaVrijednost_1">44067.52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ŠIVA j.d.o.o. za proizvodnju i usluge</item>
    </izvorni_sadrzaj>
    <derivirana_varijabla naziv="DomainObject.Predmet.ProtuStrankaListFormated_1">
      <item>ŠIVA j.d.o.o. za proizvodnju i usluge</item>
    </derivirana_varijabla>
  </DomainObject.Predmet.ProtuStrankaListFormated>
  <DomainObject.Predmet.ProtuStrankaListFormatedOIB>
    <izvorni_sadrzaj>
      <item>ŠIVA j.d.o.o. za proizvodnju i usluge, OIB 55864071086</item>
    </izvorni_sadrzaj>
    <derivirana_varijabla naziv="DomainObject.Predmet.ProtuStrankaListFormatedOIB_1">
      <item>ŠIVA j.d.o.o. za proizvodnju i usluge, OIB 55864071086</item>
    </derivirana_varijabla>
  </DomainObject.Predmet.ProtuStrankaListFormatedOIB>
  <DomainObject.Predmet.ProtuStrankaListFormatedWithAdress>
    <izvorni_sadrzaj>
      <item>ŠIVA j.d.o.o. za proizvodnju i usluge, Tadije Smičiklasa 16, 23000 Zadar</item>
    </izvorni_sadrzaj>
    <derivirana_varijabla naziv="DomainObject.Predmet.ProtuStrankaListFormatedWithAdress_1">
      <item>ŠIVA j.d.o.o. za proizvodnju i usluge, Tadije Smičiklasa 16, 23000 Zadar</item>
    </derivirana_varijabla>
  </DomainObject.Predmet.ProtuStrankaListFormatedWithAdress>
  <DomainObject.Predmet.ProtuStrankaListFormatedWithAdressOIB>
    <izvorni_sadrzaj>
      <item>ŠIVA j.d.o.o. za proizvodnju i usluge, OIB 55864071086, Tadije Smičiklasa 16, 23000 Zadar</item>
    </izvorni_sadrzaj>
    <derivirana_varijabla naziv="DomainObject.Predmet.ProtuStrankaListFormatedWithAdressOIB_1">
      <item>ŠIVA j.d.o.o. za proizvodnju i usluge, OIB 55864071086, Tadije Smičiklasa 16, 23000 Zadar</item>
    </derivirana_varijabla>
  </DomainObject.Predmet.ProtuStrankaListFormatedWithAdressOIB>
  <DomainObject.Predmet.ProtuStrankaListNazivFormated>
    <izvorni_sadrzaj>
      <item>ŠIVA j.d.o.o. za proizvodnju i usluge</item>
    </izvorni_sadrzaj>
    <derivirana_varijabla naziv="DomainObject.Predmet.ProtuStrankaListNazivFormated_1">
      <item>ŠIVA j.d.o.o. za proizvodnju i usluge</item>
    </derivirana_varijabla>
  </DomainObject.Predmet.ProtuStrankaListNazivFormated>
  <DomainObject.Predmet.ProtuStrankaListNazivFormatedOIB>
    <izvorni_sadrzaj>
      <item>ŠIVA j.d.o.o. za proizvodnju i usluge, OIB 55864071086</item>
    </izvorni_sadrzaj>
    <derivirana_varijabla naziv="DomainObject.Predmet.ProtuStrankaListNazivFormatedOIB_1">
      <item>ŠIVA j.d.o.o. za proizvodnju i usluge, OIB 55864071086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St-170/2016-9</izvorni_sadrzaj>
    <derivirana_varijabla naziv="DomainObject.PoslovniBrojDokumenta_1">St-170/2016-9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ŠIVA j.d.o.o. za proizvodnju i usluge</izvorni_sadrzaj>
    <derivirana_varijabla naziv="DomainObject.Predmet.ProtustrankaIDrugi_1">ŠIVA j.d.o.o.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ŠIVA j.d.o.o. za proizvodnju i usluge, OIB 55864071086, Tadije Smičiklasa 16, 23000 Zadar</izvorni_sadrzaj>
    <derivirana_varijabla naziv="DomainObject.Predmet.ProtustrankaIDrugiAdressOIB_1">ŠIVA j.d.o.o. za proizvodnju i usluge, OIB 55864071086, Tadije Smičiklasa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ŠIVA j.d.o.o. za proizvodnju i usluge</item>
    </izvorni_sadrzaj>
    <derivirana_varijabla naziv="DomainObject.Predmet.SudioniciListNaziv_1">
      <item>FINA</item>
      <item>ŠIVA j.d.o.o. za proizvodnju i usluge</item>
    </derivirana_varijabla>
  </DomainObject.Predmet.SudioniciListNaziv>
  <DomainObject.Predmet.SudioniciListAdressOIB>
    <izvorni_sadrzaj>
      <item>FINA, OIB 85821130368</item>
      <item>ŠIVA j.d.o.o. za proizvodnju i usluge, OIB 55864071086, Tadije Smičiklasa 16,23000 Zadar</item>
    </izvorni_sadrzaj>
    <derivirana_varijabla naziv="DomainObject.Predmet.SudioniciListAdressOIB_1">
      <item>FINA, OIB 85821130368</item>
      <item>ŠIVA j.d.o.o. za proizvodnju i usluge, OIB 55864071086, Tadije Smičiklasa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BB2C2D-60CD-4770-BD85-D6172EB173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217</properties:Words>
  <properties:Characters>1107</properties:Characters>
  <properties:Lines>46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2017-07-03T08:26:00Z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St-170/2016-9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