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2e9a" w14:paraId="2c32e9a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D17E4F">
        <w:t xml:space="preserve">1. </w:t>
      </w:r>
      <w:r w:rsidR="00CE207B">
        <w:t>Oskar</w:t>
      </w:r>
      <w:r w:rsidR="000F7C9F">
        <w:t xml:space="preserve"> </w:t>
      </w:r>
      <w:r w:rsidR="00CE207B">
        <w:t xml:space="preserve">Stefan Merdanović, Poreč, Kukci, Kestenova 54, OIB: </w:t>
      </w:r>
      <w:r w:rsidR="000F7C9F">
        <w:t xml:space="preserve">91772182645, 2. </w:t>
      </w:r>
      <w:r w:rsidR="00BC3D96">
        <w:t xml:space="preserve">Anamarija Pustijanac Vinković, Poreč, Anke Butorac 23, OIB: 39764313166, </w:t>
      </w:r>
      <w:r w:rsidR="00B40749">
        <w:t>3. Tonči Herak, Vrsar, Brostolade 22, OIB: 93658169127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915174">
        <w:t xml:space="preserve">ARLEN TURIZAM d. o. o. Poreč, Vukovarska 26, OIB 17423862485,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15174">
        <w:t>ARLEN TURIZAM d. o. o. Poreč, Vukovarska 26, OIB 17423862485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545AD3">
        <w:rPr>
          <w:b/>
          <w:lang w:val="pl-PL"/>
        </w:rPr>
        <w:t>12:</w:t>
      </w:r>
      <w:r w:rsidR="00707F40">
        <w:rPr>
          <w:b/>
          <w:lang w:val="pl-PL"/>
        </w:rPr>
        <w:t>30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>- predlagatelj</w:t>
      </w:r>
      <w:r w:rsidR="00A451A4">
        <w:t xml:space="preserve">i: 1. Oskar Stefan Merdanović, Poreč, Kukci, Kestenova 54, 2. </w:t>
      </w:r>
      <w:r w:rsidR="00A451A4">
        <w:tab/>
      </w:r>
      <w:r w:rsidR="00A451A4">
        <w:tab/>
        <w:t xml:space="preserve">Anamarija Pustijanac Vinković, Poreč, Anke Butorac 23, 3. Tonči Herak, </w:t>
      </w:r>
      <w:r w:rsidR="00A451A4">
        <w:tab/>
      </w:r>
      <w:r w:rsidR="00A451A4">
        <w:tab/>
        <w:t xml:space="preserve">Vrsar, Brostolade 22,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915174">
        <w:t xml:space="preserve">ARLEN TURIZAM d. o. o. Poreč, Vukovarska 26,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A451A4">
        <w:rPr>
          <w:lang w:val="sv-SE"/>
        </w:rPr>
        <w:t>Denis Boris Živolić, Poreč, Vukovarska 26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A451A4">
        <w:rPr>
          <w:lang w:val="sv-SE"/>
        </w:rPr>
        <w:t>Denis Boris Živolić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A451A4">
        <w:rPr>
          <w:lang w:val="sv-SE"/>
        </w:rPr>
        <w:t>Denisu Borisu Živoliću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lastRenderedPageBreak/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A81C41">
        <w:rPr>
          <w:lang w:val="sv-SE"/>
        </w:rPr>
        <w:t>STP POREČ H-040, Poreč</w:t>
      </w:r>
      <w:r w:rsidR="000547C9">
        <w:rPr>
          <w:lang w:val="sv-SE"/>
        </w:rPr>
        <w:t>,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</w:t>
      </w:r>
      <w:r w:rsidR="00D257CD">
        <w:t>1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7E2590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>- predlagatelj</w:t>
      </w:r>
      <w:r w:rsidR="00F60102">
        <w:rPr>
          <w:lang w:val="sv-SE"/>
        </w:rPr>
        <w:t xml:space="preserve">i: </w:t>
      </w:r>
      <w:r w:rsidR="00F60102">
        <w:t xml:space="preserve">1. Oskar Stefan Merdanović, Poreč, Kukci, Kestenova 54, 2. </w:t>
      </w:r>
      <w:r w:rsidR="00F60102">
        <w:tab/>
      </w:r>
      <w:r w:rsidR="00F60102">
        <w:tab/>
        <w:t xml:space="preserve">Anamarija Pustijanac Vinković, Poreč, Anke Butorac 23, 3. Tonči Herak, </w:t>
      </w:r>
      <w:r w:rsidR="00F60102">
        <w:tab/>
      </w:r>
      <w:r w:rsidR="00F60102">
        <w:tab/>
        <w:t>Vrsar, Brostolade 22</w:t>
      </w:r>
    </w:p>
    <w:p w:rsidRDefault="009533B5" w:rsidP="00EF1FA0" w:rsidR="00707F40">
      <w:pPr>
        <w:jc w:val="both"/>
      </w:pPr>
      <w:r>
        <w:tab/>
      </w:r>
      <w:r w:rsidR="00FB0B18">
        <w:t>- dužnik</w:t>
      </w:r>
      <w:r w:rsidR="00707F40">
        <w:t>,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FD4D61">
        <w:rPr>
          <w:lang w:val="sv-SE"/>
        </w:rPr>
        <w:t>Denis Boris Živolić, Poreč, Vukovarska 26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673B14">
        <w:rPr>
          <w:lang w:val="sv-SE"/>
        </w:rPr>
        <w:t xml:space="preserve">STP </w:t>
      </w:r>
      <w:r w:rsidR="000229B5">
        <w:rPr>
          <w:lang w:val="sv-SE"/>
        </w:rPr>
        <w:t>STP POREČ H-040, Poreč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F7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D17E4F">
      <w:t>Posl. broj: 4 St-247/2018-14</w:t>
    </w:r>
  </w:p>
  <w:p w:rsidRDefault="00381F7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D17E4F">
      <w:t>247/2018-14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229B5"/>
    <w:rsid w:val="00036ADB"/>
    <w:rsid w:val="000547C9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0F7C9F"/>
    <w:rsid w:val="00105DB3"/>
    <w:rsid w:val="00107DA9"/>
    <w:rsid w:val="00121B0C"/>
    <w:rsid w:val="00134676"/>
    <w:rsid w:val="00163054"/>
    <w:rsid w:val="00183B55"/>
    <w:rsid w:val="00187131"/>
    <w:rsid w:val="00192358"/>
    <w:rsid w:val="001B237E"/>
    <w:rsid w:val="001B7F50"/>
    <w:rsid w:val="001C3A1D"/>
    <w:rsid w:val="001D1653"/>
    <w:rsid w:val="001D3B56"/>
    <w:rsid w:val="001D7153"/>
    <w:rsid w:val="001E0467"/>
    <w:rsid w:val="001F3D20"/>
    <w:rsid w:val="002032D3"/>
    <w:rsid w:val="00234B18"/>
    <w:rsid w:val="00247551"/>
    <w:rsid w:val="002534BF"/>
    <w:rsid w:val="00262377"/>
    <w:rsid w:val="00264035"/>
    <w:rsid w:val="002660AF"/>
    <w:rsid w:val="00275021"/>
    <w:rsid w:val="002821CD"/>
    <w:rsid w:val="002910ED"/>
    <w:rsid w:val="002A24E9"/>
    <w:rsid w:val="002A3469"/>
    <w:rsid w:val="002A3A77"/>
    <w:rsid w:val="002A551E"/>
    <w:rsid w:val="002B627E"/>
    <w:rsid w:val="002C382E"/>
    <w:rsid w:val="002C3F72"/>
    <w:rsid w:val="002D55AD"/>
    <w:rsid w:val="0030779A"/>
    <w:rsid w:val="003132E7"/>
    <w:rsid w:val="003173A3"/>
    <w:rsid w:val="00317FBA"/>
    <w:rsid w:val="00333A6A"/>
    <w:rsid w:val="00347DB2"/>
    <w:rsid w:val="0036567B"/>
    <w:rsid w:val="00374410"/>
    <w:rsid w:val="00377BF2"/>
    <w:rsid w:val="00381F79"/>
    <w:rsid w:val="00395F29"/>
    <w:rsid w:val="003B3E0F"/>
    <w:rsid w:val="003B74B1"/>
    <w:rsid w:val="003C28CC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45AD3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37688"/>
    <w:rsid w:val="006723C4"/>
    <w:rsid w:val="00673B14"/>
    <w:rsid w:val="00691FA3"/>
    <w:rsid w:val="006953E8"/>
    <w:rsid w:val="006B61E6"/>
    <w:rsid w:val="006B7430"/>
    <w:rsid w:val="006E5CD3"/>
    <w:rsid w:val="006F740D"/>
    <w:rsid w:val="00707F40"/>
    <w:rsid w:val="00720752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7E2590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0480D"/>
    <w:rsid w:val="0091489C"/>
    <w:rsid w:val="00915174"/>
    <w:rsid w:val="00921A98"/>
    <w:rsid w:val="00935D34"/>
    <w:rsid w:val="009477AC"/>
    <w:rsid w:val="009533B5"/>
    <w:rsid w:val="00957460"/>
    <w:rsid w:val="00957A6F"/>
    <w:rsid w:val="00973E26"/>
    <w:rsid w:val="00985388"/>
    <w:rsid w:val="00996153"/>
    <w:rsid w:val="009A76DB"/>
    <w:rsid w:val="009B30AF"/>
    <w:rsid w:val="009C2B5B"/>
    <w:rsid w:val="009D08B3"/>
    <w:rsid w:val="00A0153D"/>
    <w:rsid w:val="00A37D46"/>
    <w:rsid w:val="00A451A4"/>
    <w:rsid w:val="00A560B4"/>
    <w:rsid w:val="00A67F37"/>
    <w:rsid w:val="00A71931"/>
    <w:rsid w:val="00A744D8"/>
    <w:rsid w:val="00A81C41"/>
    <w:rsid w:val="00A84870"/>
    <w:rsid w:val="00AA155C"/>
    <w:rsid w:val="00AA70ED"/>
    <w:rsid w:val="00AD048B"/>
    <w:rsid w:val="00AD2235"/>
    <w:rsid w:val="00AE0890"/>
    <w:rsid w:val="00AE4EEF"/>
    <w:rsid w:val="00AF4620"/>
    <w:rsid w:val="00B17BB5"/>
    <w:rsid w:val="00B31974"/>
    <w:rsid w:val="00B40749"/>
    <w:rsid w:val="00B50DFB"/>
    <w:rsid w:val="00B54DFC"/>
    <w:rsid w:val="00B56D89"/>
    <w:rsid w:val="00B57612"/>
    <w:rsid w:val="00B84F02"/>
    <w:rsid w:val="00B95253"/>
    <w:rsid w:val="00BA329F"/>
    <w:rsid w:val="00BB1220"/>
    <w:rsid w:val="00BB2E93"/>
    <w:rsid w:val="00BC3D96"/>
    <w:rsid w:val="00BD0098"/>
    <w:rsid w:val="00BF578D"/>
    <w:rsid w:val="00C1351B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E207B"/>
    <w:rsid w:val="00CF1FFA"/>
    <w:rsid w:val="00D11298"/>
    <w:rsid w:val="00D14604"/>
    <w:rsid w:val="00D17E4F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34815"/>
    <w:rsid w:val="00E40DC9"/>
    <w:rsid w:val="00E54C72"/>
    <w:rsid w:val="00E90C0D"/>
    <w:rsid w:val="00E94386"/>
    <w:rsid w:val="00E94A2F"/>
    <w:rsid w:val="00EA345A"/>
    <w:rsid w:val="00ED1F85"/>
    <w:rsid w:val="00EF018C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60102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D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C7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C7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C7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C7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C7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C7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C7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C7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St-247/2018-14</izvorni_sadrzaj>
    <derivirana_varijabla naziv="DomainObject.Oznaka_1">St-247/2018-14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 zastupanog po punomoćniku Denis Boris Živolić</izvorni_sadrzaj>
    <derivirana_varijabla naziv="DomainObject.Predmet.ProtustrankaFormated_1">  ARLEN TURIZAM d.o.o. POREČ zastupanog po punomoćniku Denis Boris Živolić</derivirana_varijabla>
  </DomainObject.Predmet.ProtustrankaFormated>
  <DomainObject.Predmet.ProtustrankaFormatedOIB>
    <izvorni_sadrzaj>  ARLEN TURIZAM d.o.o. POREČ, OIB 17423862485 zastupanog po punomoćniku Denis Boris Živolić</izvorni_sadrzaj>
    <derivirana_varijabla naziv="DomainObject.Predmet.ProtustrankaFormatedOIB_1">  ARLEN TURIZAM d.o.o. POREČ, OIB 17423862485 zastupanog po punomoćniku Denis Boris Živolić</derivirana_varijabla>
  </DomainObject.Predmet.ProtustrankaFormatedOIB>
  <DomainObject.Predmet.ProtustrankaFormatedWithAdress>
    <izvorni_sadrzaj> ARLEN TURIZAM d.o.o. POREČ, Vukovarska 26, 52440 Poreč zastupanog po punomoćniku Denis Boris Živolić</izvorni_sadrzaj>
    <derivirana_varijabla naziv="DomainObject.Predmet.ProtustrankaFormatedWithAdress_1"> ARLEN TURIZAM d.o.o. POREČ, Vukovarska 26, 52440 Poreč zastupanog po punomoćniku Denis Boris Živolić</derivirana_varijabla>
  </DomainObject.Predmet.ProtustrankaFormatedWithAdress>
  <DomainObject.Predmet.ProtustrankaFormatedWithAdressOIB>
    <izvorni_sadrzaj> ARLEN TURIZAM d.o.o. POREČ, OIB 17423862485, Vukovarska 26, 52440 Poreč zastupanog po punomoćniku Denis Boris Živolić</izvorni_sadrzaj>
    <derivirana_varijabla naziv="DomainObject.Predmet.ProtustrankaFormatedWithAdressOIB_1"> ARLEN TURIZAM d.o.o. POREČ, OIB 17423862485, Vukovarska 26, 52440 Poreč zastupanog po punomoćniku Denis Boris Živolić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Oskar-Stefan Merdanović, Poreč; Anamarija Pustijanac Vinković, Poreč; Tonči Herak, Vrsar</izvorni_sadrzaj>
    <derivirana_varijabla naziv="DomainObject.Predmet.StrankaFormated_1">  Oskar-Stefan Merdanović, Poreč; Anamarija Pustijanac Vinković, Poreč; Tonči Herak, Vrsar</derivirana_varijabla>
  </DomainObject.Predmet.StrankaFormated>
  <DomainObject.Predmet.StrankaFormatedOIB>
    <izvorni_sadrzaj>  Oskar-Stefan Merdanović, Poreč, OIB 91772182645; Anamarija Pustijanac Vinković, Poreč, OIB 39764313166; Tonči Herak, Vrsar, OIB 93658169127</izvorni_sadrzaj>
    <derivirana_varijabla naziv="DomainObject.Predmet.StrankaFormatedOIB_1">  Oskar-Stefan Merdanović, Poreč, OIB 91772182645; Anamarija Pustijanac Vinković, Poreč, OIB 39764313166; Tonči Herak, Vrsar, OIB 93658169127</derivirana_varijabla>
  </DomainObject.Predmet.StrankaFormatedOIB>
  <DomainObject.Predmet.StrankaFormatedWithAdress>
    <izvorni_sadrzaj> Oskar-Stefan Merdanović, Poreč, Kestenova 54, 52440 Kukci; Anamarija Pustijanac Vinković, Poreč, Anke Butorac 23, 52440 Poreč; Tonči Herak, Vrsar, Brostolade 22, 52450 Vrsar</izvorni_sadrzaj>
    <derivirana_varijabla naziv="DomainObject.Predmet.StrankaFormatedWithAdress_1"> Oskar-Stefan Merdanović, Poreč, Kestenova 54, 52440 Kukci; Anamarija Pustijanac Vinković, Poreč, Anke Butorac 23, 52440 Poreč; Tonči Herak, Vrsar, Brostolade 22, 52450 Vrsar</derivirana_varijabla>
  </DomainObject.Predmet.StrankaFormatedWithAdress>
  <DomainObject.Predmet.StrankaFormatedWithAdressOIB>
    <izvorni_sadrzaj> Oskar-Stefan Merdanović, Poreč, OIB 91772182645, Kestenova 54, 52440 Kukci; Anamarija Pustijanac Vinković, Poreč, OIB 39764313166, Anke Butorac 23, 52440 Poreč; Tonči Herak, Vrsar, OIB 93658169127, Brostolade 22, 52450 Vrsar</izvorni_sadrzaj>
    <derivirana_varijabla naziv="DomainObject.Predmet.StrankaFormatedWithAdressOIB_1"> Oskar-Stefan Merdanović, Poreč, OIB 91772182645, Kestenova 54, 52440 Kukci; Anamarija Pustijanac Vinković, Poreč, OIB 39764313166, Anke Butorac 23, 52440 Poreč; Tonči Herak, Vrsar, OIB 93658169127, Brostolade 22, 52450 Vrsar</derivirana_varijabla>
  </DomainObject.Predmet.StrankaFormatedWithAdressOIB>
  <DomainObject.Predmet.StrankaWithAdress>
    <izvorni_sadrzaj>Oskar-Stefan Merdanović, Poreč Kestenova 54,52440 Kukci,Anamarija Pustijanac Vinković, Poreč Anke Butorac 23,52440 Poreč,Tonči Herak, Vrsar Brostolade 22,52450 Vrsar</izvorni_sadrzaj>
    <derivirana_varijabla naziv="DomainObject.Predmet.StrankaWithAdress_1">Oskar-Stefan Merdanović, Poreč Kestenova 54,52440 Kukci,Anamarija Pustijanac Vinković, Poreč Anke Butorac 23,52440 Poreč,Tonči Herak, Vrsar Brostolade 22,52450 Vrsar</derivirana_varijabla>
  </DomainObject.Predmet.StrankaWithAdress>
  <DomainObject.Predmet.StrankaWithAdressOIB>
    <izvorni_sadrzaj>Oskar-Stefan Merdanović, Poreč, OIB 91772182645, Kestenova 54,52440 Kukci,Anamarija Pustijanac Vinković, Poreč, OIB 39764313166, Anke Butorac 23,52440 Poreč,Tonči Herak, Vrsar, OIB 93658169127, Brostolade 22,52450 Vrsar</izvorni_sadrzaj>
    <derivirana_varijabla naziv="DomainObject.Predmet.StrankaWithAdressOIB_1">Oskar-Stefan Merdanović, Poreč, OIB 91772182645, Kestenova 54,52440 Kukci,Anamarija Pustijanac Vinković, Poreč, OIB 39764313166, Anke Butorac 23,52440 Poreč,Tonči Herak, Vrsar, OIB 93658169127, Brostolade 22,52450 Vrsar</derivirana_varijabla>
  </DomainObject.Predmet.StrankaWithAdressOIB>
  <DomainObject.Predmet.StrankaNazivFormated>
    <izvorni_sadrzaj>Oskar-Stefan Merdanović, Poreč,Anamarija Pustijanac Vinković, Poreč,Tonči Herak, Vrsar</izvorni_sadrzaj>
    <derivirana_varijabla naziv="DomainObject.Predmet.StrankaNazivFormated_1">Oskar-Stefan Merdanović, Poreč,Anamarija Pustijanac Vinković, Poreč,Tonči Herak, Vrsar</derivirana_varijabla>
  </DomainObject.Predmet.StrankaNazivFormated>
  <DomainObject.Predmet.StrankaNazivFormatedOIB>
    <izvorni_sadrzaj>Oskar-Stefan Merdanović, Poreč, OIB 91772182645,Anamarija Pustijanac Vinković, Poreč, OIB 39764313166,Tonči Herak, Vrsar, OIB 93658169127</izvorni_sadrzaj>
    <derivirana_varijabla naziv="DomainObject.Predmet.StrankaNazivFormatedOIB_1">Oskar-Stefan Merdanović, Poreč, OIB 91772182645,Anamarija Pustijanac Vinković, Poreč, OIB 39764313166,Tonči Herak, Vrsar, OIB 93658169127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822505.59</izvorni_sadrzaj>
    <derivirana_varijabla naziv="DomainObject.Predmet.TrenutnaVrijednost_1">822505.59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Oskar-Stefan Merdanović, Poreč</item>
      <item>Anamarija Pustijanac Vinković, Poreč</item>
      <item>Tonči Herak, Vrsar</item>
    </izvorni_sadrzaj>
    <derivirana_varijabla naziv="DomainObject.Predmet.StrankaListFormated_1">
      <item>Oskar-Stefan Merdanović, Poreč</item>
      <item>Anamarija Pustijanac Vinković, Poreč</item>
      <item>Tonči Herak, Vrsar</item>
    </derivirana_varijabla>
  </DomainObject.Predmet.StrankaListFormated>
  <DomainObject.Predmet.StrankaList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FormatedOIB>
  <DomainObject.Predmet.StrankaListFormatedWithAdress>
    <izvorni_sadrzaj>
      <item>Oskar-Stefan Merdanović, Poreč, Kestenova 54, 52440 Kukci</item>
      <item>Anamarija Pustijanac Vinković, Poreč, Anke Butorac 23, 52440 Poreč</item>
      <item>Tonči Herak, Vrsar, Brostolade 22, 52450 Vrsar</item>
    </izvorni_sadrzaj>
    <derivirana_varijabla naziv="DomainObject.Predmet.StrankaListFormatedWithAdress_1">
      <item>Oskar-Stefan Merdanović, Poreč, Kestenova 54, 52440 Kukci</item>
      <item>Anamarija Pustijanac Vinković, Poreč, Anke Butorac 23, 52440 Poreč</item>
      <item>Tonči Herak, Vrsar, Brostolade 22, 52450 Vrsar</item>
    </derivirana_varijabla>
  </DomainObject.Predmet.StrankaListFormatedWithAdress>
  <DomainObject.Predmet.StrankaListFormatedWithAdressOIB>
    <izvorni_sadrzaj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izvorni_sadrzaj>
    <derivirana_varijabla naziv="DomainObject.Predmet.StrankaListFormatedWithAdressOIB_1"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derivirana_varijabla>
  </DomainObject.Predmet.StrankaListFormatedWithAdressOIB>
  <DomainObject.Predmet.StrankaListNazivFormated>
    <izvorni_sadrzaj>
      <item>Oskar-Stefan Merdanović, Poreč</item>
      <item>Anamarija Pustijanac Vinković, Poreč</item>
      <item>Tonči Herak, Vrsar</item>
    </izvorni_sadrzaj>
    <derivirana_varijabla naziv="DomainObject.Predmet.StrankaListNazivFormated_1">
      <item>Oskar-Stefan Merdanović, Poreč</item>
      <item>Anamarija Pustijanac Vinković, Poreč</item>
      <item>Tonči Herak, Vrsar</item>
    </derivirana_varijabla>
  </DomainObject.Predmet.StrankaListNazivFormated>
  <DomainObject.Predmet.StrankaListNaziv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Naziv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NazivFormatedOIB>
  <DomainObject.Predmet.ProtuStrankaListFormated>
    <izvorni_sadrzaj>
      <item>ARLEN TURIZAM d.o.o. POREČ zastupanog po punomoćniku Denis Boris Živolić</item>
    </izvorni_sadrzaj>
    <derivirana_varijabla naziv="DomainObject.Predmet.ProtuStrankaListFormated_1">
      <item>ARLEN TURIZAM d.o.o. POREČ zastupanog po punomoćniku Denis Boris Živolić</item>
    </derivirana_varijabla>
  </DomainObject.Predmet.ProtuStrankaListFormated>
  <DomainObject.Predmet.ProtuStrankaListFormatedOIB>
    <izvorni_sadrzaj>
      <item>ARLEN TURIZAM d.o.o. POREČ, OIB 17423862485 zastupanog po punomoćniku Denis Boris Živolić</item>
    </izvorni_sadrzaj>
    <derivirana_varijabla naziv="DomainObject.Predmet.ProtuStrankaListFormatedOIB_1">
      <item>ARLEN TURIZAM d.o.o. POREČ, OIB 17423862485 zastupanog po punomoćniku Denis Boris Živolić</item>
    </derivirana_varijabla>
  </DomainObject.Predmet.ProtuStrankaListFormatedOIB>
  <DomainObject.Predmet.ProtuStrankaListFormatedWithAdress>
    <izvorni_sadrzaj>
      <item>ARLEN TURIZAM d.o.o. POREČ, Vukovarska 26, 52440 Poreč zastupanog po punomoćniku Denis Boris Živolić</item>
    </izvorni_sadrzaj>
    <derivirana_varijabla naziv="DomainObject.Predmet.ProtuStrankaListFormatedWithAdress_1">
      <item>ARLEN TURIZAM d.o.o. POREČ, Vukovarska 26, 52440 Poreč zastupanog po punomoćniku Denis Boris Živolić</item>
    </derivirana_varijabla>
  </DomainObject.Predmet.ProtuStrankaListFormatedWithAdress>
  <DomainObject.Predmet.ProtuStrankaListFormatedWithAdressOIB>
    <izvorni_sadrzaj>
      <item>ARLEN TURIZAM d.o.o. POREČ, OIB 17423862485, Vukovarska 26, 52440 Poreč zastupanog po punomoćniku Denis Boris Živolić</item>
    </izvorni_sadrzaj>
    <derivirana_varijabla naziv="DomainObject.Predmet.ProtuStrankaListFormatedWithAdressOIB_1">
      <item>ARLEN TURIZAM d.o.o. POREČ, OIB 17423862485, Vukovarska 26, 52440 Poreč zastupanog po punomoćniku Denis Boris Živolić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>
      <item>Denis Boris Živolić punomoćnik sudionika u postupku ARLEN TURIZAM d.o.o. POREČ</item>
    </izvorni_sadrzaj>
    <derivirana_varijabla naziv="DomainObject.Predmet.OstaliListFormated_1">
      <item>Denis Boris Živolić punomoćnik sudionika u postupku ARLEN TURIZAM d.o.o. POREČ</item>
    </derivirana_varijabla>
  </DomainObject.Predmet.OstaliListFormated>
  <DomainObject.Predmet.OstaliListFormatedOIB>
    <izvorni_sadrzaj>
      <item>Denis Boris Živolić, OIB 83490948747 punomoćnik sudionika u postupku ARLEN TURIZAM d.o.o. POREČ</item>
    </izvorni_sadrzaj>
    <derivirana_varijabla naziv="DomainObject.Predmet.OstaliListFormatedOIB_1">
      <item>Denis Boris Živolić, OIB 83490948747 punomoćnik sudionika u postupku ARLEN TURIZAM d.o.o. POREČ</item>
    </derivirana_varijabla>
  </DomainObject.Predmet.OstaliListFormatedOIB>
  <DomainObject.Predmet.OstaliListFormatedWithAdress>
    <izvorni_sadrzaj>
      <item>Denis Boris Živolić, Vukovarska 26, 52440 Poreč punomoćnik sudionika u postupku ARLEN TURIZAM d.o.o. POREČ</item>
    </izvorni_sadrzaj>
    <derivirana_varijabla naziv="DomainObject.Predmet.OstaliListFormatedWithAdress_1">
      <item>Denis Boris Živolić, Vukovarska 26, 52440 Poreč punomoćnik sudionika u postupku ARLEN TURIZAM d.o.o. POREČ</item>
    </derivirana_varijabla>
  </DomainObject.Predmet.OstaliListFormatedWithAdress>
  <DomainObject.Predmet.OstaliListFormatedWithAdressOIB>
    <izvorni_sadrzaj>
      <item>Denis Boris Živolić, OIB 83490948747, Vukovarska 26, 52440 Poreč punomoćnik sudionika u postupku ARLEN TURIZAM d.o.o. POREČ</item>
    </izvorni_sadrzaj>
    <derivirana_varijabla naziv="DomainObject.Predmet.OstaliListFormatedWithAdressOIB_1">
      <item>Denis Boris Živolić, OIB 83490948747, Vukovarska 26, 52440 Poreč punomoćnik sudionika u postupku ARLEN TURIZAM d.o.o. POREČ</item>
    </derivirana_varijabla>
  </DomainObject.Predmet.OstaliListFormatedWithAdressOIB>
  <DomainObject.Predmet.OstaliListNazivFormated>
    <izvorni_sadrzaj>
      <item>Denis Boris Živolić</item>
    </izvorni_sadrzaj>
    <derivirana_varijabla naziv="DomainObject.Predmet.OstaliListNazivFormated_1">
      <item>Denis Boris Živolić</item>
    </derivirana_varijabla>
  </DomainObject.Predmet.OstaliListNazivFormated>
  <DomainObject.Predmet.OstaliListNazivFormatedOIB>
    <izvorni_sadrzaj>
      <item>Denis Boris Živolić, OIB 83490948747</item>
    </izvorni_sadrzaj>
    <derivirana_varijabla naziv="DomainObject.Predmet.OstaliListNazivFormatedOIB_1">
      <item>Denis Boris Živolić, OIB 83490948747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St-247/2018-14</izvorni_sadrzaj>
    <derivirana_varijabla naziv="DomainObject.PoslovniBrojDokumenta_1">St-247/2018-14</derivirana_varijabla>
  </DomainObject.PoslovniBrojDokumenta>
  <DomainObject.Predmet.StrankaIDrugi>
    <izvorni_sadrzaj>Oskar-Stefan Merdanović, Poreč i dr.</izvorni_sadrzaj>
    <derivirana_varijabla naziv="DomainObject.Predmet.StrankaIDrugi_1">Oskar-Stefan Merdanović, Poreč i dr.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Oskar-Stefan Merdanović, Poreč, OIB 91772182645, Kestenova 54, 52440 Kukci i dr.</izvorni_sadrzaj>
    <derivirana_varijabla naziv="DomainObject.Predmet.StrankaIDrugiAdressOIB_1">Oskar-Stefan Merdanović, Poreč, OIB 91772182645, Kestenova 54, 52440 Kukci i dr.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Oskar-Stefan Merdanović, Poreč</item>
      <item>Anamarija Pustijanac Vinković, Poreč</item>
      <item>Tonči Herak, Vrsar</item>
      <item>Denis Boris Živolić</item>
    </izvorni_sadrzaj>
    <derivirana_varijabla naziv="DomainObject.Predmet.SudioniciListNaziv_1">
      <item>ARLEN TURIZAM d.o.o. POREČ</item>
      <item>Oskar-Stefan Merdanović, Poreč</item>
      <item>Anamarija Pustijanac Vinković, Poreč</item>
      <item>Tonči Herak, Vrsar</item>
      <item>Denis Boris Živolić</item>
    </derivirana_varijabla>
  </DomainObject.Predmet.SudioniciListNaziv>
  <DomainObject.Predmet.SudioniciListAdressOIB>
    <izvorni_sadrzaj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izvorni_sadrzaj>
    <derivirana_varijabla naziv="DomainObject.Predmet.SudioniciListAdressOIB_1"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91772182645</item>
      <item>, OIB 39764313166</item>
      <item>, OIB 93658169127</item>
      <item>, OIB 83490948747</item>
    </izvorni_sadrzaj>
    <derivirana_varijabla naziv="DomainObject.Predmet.SudioniciListNazivOIB_1">
      <item>, OIB 17423862485</item>
      <item>, OIB 91772182645</item>
      <item>, OIB 39764313166</item>
      <item>, OIB 93658169127</item>
      <item>, OIB 83490948747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797EA-CE8F-4F81-8691-D10344DB5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3117</properties:Characters>
  <properties:Lines>87</properties:Lines>
  <properties:Paragraphs>42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2018-08-31T08:13:00Z</dcterms:created>
  <dc:creator>Jasmina Matika</dc:creator>
  <cp:lastModifiedBy>Sanja Prodan</cp:lastModifiedBy>
  <cp:lastPrinted>2018-09-10T07:09:00Z</cp:lastPrinted>
  <dcterms:modified xmlns:xsi="http://www.w3.org/2001/XMLSchema-instance" xsi:type="dcterms:W3CDTF">2018-09-10T07:09:00Z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St-247/2018-14 / Odluka - Rješenje - pokretanje prethodnog postupka radi utvrđivanja uvjeta za otvaranje stečajnog postupka (St-247-18-14-prethodni_postupak_+_ročište.docx)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