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52968" w14:paraId="805296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D18C4">
        <w:rPr>
          <w:sz w:val="24"/>
          <w:szCs w:val="24"/>
          <w:lang w:val="hr-HR"/>
        </w:rPr>
        <w:t>51</w:t>
      </w:r>
      <w:r w:rsidR="00645D19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45D19">
        <w:t xml:space="preserve">PLEŠKO GRADNJA j.d.o.o., Zadar, Admirala Jakova Šubića od Cezana 23, </w:t>
      </w:r>
      <w:r w:rsidR="00C11685">
        <w:t xml:space="preserve">OIB: </w:t>
      </w:r>
      <w:r w:rsidR="00645D19">
        <w:t>23455221089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645D19">
        <w:rPr>
          <w:szCs w:val="24"/>
        </w:rPr>
        <w:t>11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645D19">
        <w:t>MIRELI PLEŠKO iz Zadra, Put Kotarskih Serdara 40,</w:t>
      </w:r>
      <w:r w:rsidR="009D18C4">
        <w:rPr>
          <w:szCs w:val="24"/>
        </w:rPr>
        <w:t xml:space="preserve"> OIB: </w:t>
      </w:r>
      <w:r w:rsidR="00645D19">
        <w:rPr>
          <w:szCs w:val="24"/>
        </w:rPr>
        <w:t>98901417341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9D18C4">
        <w:rPr>
          <w:szCs w:val="24"/>
        </w:rPr>
        <w:t>51</w:t>
      </w:r>
      <w:r w:rsidR="00D112CD">
        <w:rPr>
          <w:szCs w:val="24"/>
        </w:rPr>
        <w:t>3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645D19" w:rsidRPr="00645D19">
        <w:rPr>
          <w:sz w:val="24"/>
          <w:szCs w:val="24"/>
        </w:rPr>
        <w:t>PLEŠKO GRADNJA j.d.o.o., Zadar</w:t>
      </w:r>
      <w:r w:rsidR="004C4592" w:rsidRPr="00645D19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645D19">
        <w:rPr>
          <w:sz w:val="24"/>
          <w:szCs w:val="24"/>
          <w:lang w:val="hr-HR"/>
        </w:rPr>
        <w:t>11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48329D">
        <w:t>MIRELA PLEŠKO iz Zadra, Put Kotarskih Serdara 40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50C5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D18C4">
      <w:rPr>
        <w:sz w:val="24"/>
        <w:szCs w:val="24"/>
        <w:lang w:val="hr-HR"/>
      </w:rPr>
      <w:t>51</w:t>
    </w:r>
    <w:r w:rsidR="00645D19">
      <w:rPr>
        <w:sz w:val="24"/>
        <w:szCs w:val="24"/>
        <w:lang w:val="hr-HR"/>
      </w:rPr>
      <w:t>3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31A74"/>
    <w:rsid w:val="00742494"/>
    <w:rsid w:val="00750C51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0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C5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C5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C5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C5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50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C5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C5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C5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C5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St-513/2016</izvorni_sadrzaj>
    <derivirana_varijabla naziv="DomainObject.Predmet.OznakaBroj_1">St-513/2016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PLEŠKO GRADNJA j.d.o.o. za graditeljstvo i usluge čišćenja</izvorni_sadrzaj>
    <derivirana_varijabla naziv="DomainObject.Predmet.ProtustrankaFormated_1">  PLEŠKO GRADNJA j.d.o.o. za graditeljstvo i usluge čišćenja</derivirana_varijabla>
  </DomainObject.Predmet.ProtustrankaFormated>
  <DomainObject.Predmet.ProtustrankaFormatedOIB>
    <izvorni_sadrzaj>  PLEŠKO GRADNJA j.d.o.o. za graditeljstvo i usluge čišćenja, OIB 23455221089</izvorni_sadrzaj>
    <derivirana_varijabla naziv="DomainObject.Predmet.ProtustrankaFormatedOIB_1">  PLEŠKO GRADNJA j.d.o.o. za graditeljstvo i usluge čišćenja, OIB 23455221089</derivirana_varijabla>
  </DomainObject.Predmet.ProtustrankaFormatedOIB>
  <DomainObject.Predmet.ProtustrankaFormatedWithAdress>
    <izvorni_sadrzaj> PLEŠKO GRADNJA j.d.o.o. za graditeljstvo i usluge čišćenja, Admirala Jakova Šubića od Cezana 23, 23000 Zadar</izvorni_sadrzaj>
    <derivirana_varijabla naziv="DomainObject.Predmet.ProtustrankaFormatedWithAdress_1"> PLEŠKO GRADNJA j.d.o.o. za graditeljstvo i usluge čišćenja, Admirala Jakova Šubića od Cezana 23, 23000 Zadar</derivirana_varijabla>
  </DomainObject.Predmet.ProtustrankaFormatedWithAdress>
  <DomainObject.Predmet.ProtustrankaFormatedWithAdressOIB>
    <izvorni_sadrzaj> PLEŠKO GRADNJA j.d.o.o. za graditeljstvo i usluge čišćenja, OIB 23455221089, Admirala Jakova Šubića od Cezana 23, 23000 Zadar</izvorni_sadrzaj>
    <derivirana_varijabla naziv="DomainObject.Predmet.ProtustrankaFormatedWithAdressOIB_1"> PLEŠKO GRADNJA j.d.o.o. za graditeljstvo i usluge čišćenja, OIB 23455221089, Admirala Jakova Šubića od Cezana 23, 23000 Zadar</derivirana_varijabla>
  </DomainObject.Predmet.ProtustrankaFormatedWithAdressOIB>
  <DomainObject.Predmet.ProtustrankaWithAdress>
    <izvorni_sadrzaj>PLEŠKO GRADNJA j.d.o.o. za graditeljstvo i usluge čišćenja Admirala Jakova Šubića od Cezana 23, 23000 Zadar</izvorni_sadrzaj>
    <derivirana_varijabla naziv="DomainObject.Predmet.ProtustrankaWithAdress_1">PLEŠKO GRADNJA j.d.o.o. za graditeljstvo i usluge čišćenja Admirala Jakova Šubića od Cezana 23, 23000 Zadar</derivirana_varijabla>
  </DomainObject.Predmet.ProtustrankaWithAdress>
  <DomainObject.Predmet.ProtustrankaWithAdressOIB>
    <izvorni_sadrzaj>PLEŠKO GRADNJA j.d.o.o. za graditeljstvo i usluge čišćenja, OIB 23455221089, Admirala Jakova Šubića od Cezana 23, 23000 Zadar</izvorni_sadrzaj>
    <derivirana_varijabla naziv="DomainObject.Predmet.ProtustrankaWithAdressOIB_1">PLEŠKO GRADNJA j.d.o.o. za graditeljstvo i usluge čišćenja, OIB 23455221089, Admirala Jakova Šubića od Cezana 23, 23000 Zadar</derivirana_varijabla>
  </DomainObject.Predmet.ProtustrankaWithAdressOIB>
  <DomainObject.Predmet.ProtustrankaNazivFormated>
    <izvorni_sadrzaj>PLEŠKO GRADNJA j.d.o.o. za graditeljstvo i usluge čišćenja</izvorni_sadrzaj>
    <derivirana_varijabla naziv="DomainObject.Predmet.ProtustrankaNazivFormated_1">PLEŠKO GRADNJA j.d.o.o. za graditeljstvo i usluge čišćenja</derivirana_varijabla>
  </DomainObject.Predmet.ProtustrankaNazivFormated>
  <DomainObject.Predmet.ProtustrankaNazivFormatedOIB>
    <izvorni_sadrzaj>PLEŠKO GRADNJA j.d.o.o. za graditeljstvo i usluge čišćenja, OIB 23455221089</izvorni_sadrzaj>
    <derivirana_varijabla naziv="DomainObject.Predmet.ProtustrankaNazivFormatedOIB_1">PLEŠKO GRADNJA j.d.o.o. za graditeljstvo i usluge čišćenja, OIB 23455221089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9454.98</izvorni_sadrzaj>
    <derivirana_varijabla naziv="DomainObject.Predmet.TrenutnaVrijednost_1">9454.98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PLEŠKO GRADNJA j.d.o.o. za graditeljstvo i usluge čišćenja</item>
    </izvorni_sadrzaj>
    <derivirana_varijabla naziv="DomainObject.Predmet.ProtuStrankaListFormated_1">
      <item>PLEŠKO GRADNJA j.d.o.o. za graditeljstvo i usluge čišćenja</item>
    </derivirana_varijabla>
  </DomainObject.Predmet.ProtuStrankaListFormated>
  <DomainObject.Predmet.ProtuStrankaListFormatedOIB>
    <izvorni_sadrzaj>
      <item>PLEŠKO GRADNJA j.d.o.o. za graditeljstvo i usluge čišćenja, OIB 23455221089</item>
    </izvorni_sadrzaj>
    <derivirana_varijabla naziv="DomainObject.Predmet.ProtuStrankaListFormatedOIB_1">
      <item>PLEŠKO GRADNJA j.d.o.o. za graditeljstvo i usluge čišćenja, OIB 23455221089</item>
    </derivirana_varijabla>
  </DomainObject.Predmet.ProtuStrankaListFormatedOIB>
  <DomainObject.Predmet.ProtuStrankaListFormatedWithAdress>
    <izvorni_sadrzaj>
      <item>PLEŠKO GRADNJA j.d.o.o. za graditeljstvo i usluge čišćenja, Admirala Jakova Šubića od Cezana 23, 23000 Zadar</item>
    </izvorni_sadrzaj>
    <derivirana_varijabla naziv="DomainObject.Predmet.ProtuStrankaListFormatedWithAdress_1">
      <item>PLEŠKO GRADNJA j.d.o.o. za graditeljstvo i usluge čišćenja, Admirala Jakova Šubića od Cezana 23, 23000 Zadar</item>
    </derivirana_varijabla>
  </DomainObject.Predmet.ProtuStrankaListFormatedWithAdress>
  <DomainObject.Predmet.ProtuStrankaListFormatedWithAdressOIB>
    <izvorni_sadrzaj>
      <item>PLEŠKO GRADNJA j.d.o.o. za graditeljstvo i usluge čišćenja, OIB 23455221089, Admirala Jakova Šubića od Cezana 23, 23000 Zadar</item>
    </izvorni_sadrzaj>
    <derivirana_varijabla naziv="DomainObject.Predmet.ProtuStrankaListFormatedWithAdressOIB_1">
      <item>PLEŠKO GRADNJA j.d.o.o. za graditeljstvo i usluge čišćenja, OIB 23455221089, Admirala Jakova Šubića od Cezana 23, 23000 Zadar</item>
    </derivirana_varijabla>
  </DomainObject.Predmet.ProtuStrankaListFormatedWithAdressOIB>
  <DomainObject.Predmet.ProtuStrankaListNazivFormated>
    <izvorni_sadrzaj>
      <item>PLEŠKO GRADNJA j.d.o.o. za graditeljstvo i usluge čišćenja</item>
    </izvorni_sadrzaj>
    <derivirana_varijabla naziv="DomainObject.Predmet.ProtuStrankaListNazivFormated_1">
      <item>PLEŠKO GRADNJA j.d.o.o. za graditeljstvo i usluge čišćenja</item>
    </derivirana_varijabla>
  </DomainObject.Predmet.ProtuStrankaListNazivFormated>
  <DomainObject.Predmet.ProtuStrankaListNazivFormatedOIB>
    <izvorni_sadrzaj>
      <item>PLEŠKO GRADNJA j.d.o.o. za graditeljstvo i usluge čišćenja, OIB 23455221089</item>
    </izvorni_sadrzaj>
    <derivirana_varijabla naziv="DomainObject.Predmet.ProtuStrankaListNazivFormatedOIB_1">
      <item>PLEŠKO GRADNJA j.d.o.o. za graditeljstvo i usluge čišćenja, OIB 23455221089</item>
    </derivirana_varijabla>
  </DomainObject.Predmet.ProtuStrankaListNazivFormatedOIB>
  <DomainObject.Predmet.OstaliListFormated>
    <izvorni_sadrzaj>
      <item>Mirela Pleško</item>
    </izvorni_sadrzaj>
    <derivirana_varijabla naziv="DomainObject.Predmet.OstaliListFormated_1">
      <item>Mirela Pleško</item>
    </derivirana_varijabla>
  </DomainObject.Predmet.OstaliListFormated>
  <DomainObject.Predmet.OstaliListFormatedOIB>
    <izvorni_sadrzaj>
      <item>Mirela Pleško, OIB 98901417341</item>
    </izvorni_sadrzaj>
    <derivirana_varijabla naziv="DomainObject.Predmet.OstaliListFormatedOIB_1">
      <item>Mirela Pleško, OIB 98901417341</item>
    </derivirana_varijabla>
  </DomainObject.Predmet.OstaliListFormatedOIB>
  <DomainObject.Predmet.OstaliListFormatedWithAdress>
    <izvorni_sadrzaj>
      <item>Mirela Pleško, Put Kotarskih Serdara 40, 23000 Zadar</item>
    </izvorni_sadrzaj>
    <derivirana_varijabla naziv="DomainObject.Predmet.OstaliListFormatedWithAdress_1">
      <item>Mirela Pleško, Put Kotarskih Serdara 40, 23000 Zadar</item>
    </derivirana_varijabla>
  </DomainObject.Predmet.OstaliListFormatedWithAdress>
  <DomainObject.Predmet.OstaliListFormatedWithAdressOIB>
    <izvorni_sadrzaj>
      <item>Mirela Pleško, OIB 98901417341, Put Kotarskih Serdara 40, 23000 Zadar</item>
    </izvorni_sadrzaj>
    <derivirana_varijabla naziv="DomainObject.Predmet.OstaliListFormatedWithAdressOIB_1">
      <item>Mirela Pleško, OIB 98901417341, Put Kotarskih Serdara 40, 23000 Zadar</item>
    </derivirana_varijabla>
  </DomainObject.Predmet.OstaliListFormatedWithAdressOIB>
  <DomainObject.Predmet.OstaliListNazivFormated>
    <izvorni_sadrzaj>
      <item>Mirela Pleško</item>
    </izvorni_sadrzaj>
    <derivirana_varijabla naziv="DomainObject.Predmet.OstaliListNazivFormated_1">
      <item>Mirela Pleško</item>
    </derivirana_varijabla>
  </DomainObject.Predmet.OstaliListNazivFormated>
  <DomainObject.Predmet.OstaliListNazivFormatedOIB>
    <izvorni_sadrzaj>
      <item>Mirela Pleško, OIB 98901417341</item>
    </izvorni_sadrzaj>
    <derivirana_varijabla naziv="DomainObject.Predmet.OstaliListNazivFormatedOIB_1">
      <item>Mirela Pleško, OIB 98901417341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PLEŠKO GRADNJA j.d.o.o. za graditeljstvo i usluge čišćenja</izvorni_sadrzaj>
    <derivirana_varijabla naziv="DomainObject.Predmet.ProtustrankaIDrugi_1">PLEŠKO GRADNJA j.d.o.o. za graditeljstvo i usluge čišćenja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PLEŠKO GRADNJA j.d.o.o. za graditeljstvo i usluge čišćenja, OIB 23455221089, Admirala Jakova Šubića od Cezana 23, 23000 Zadar</izvorni_sadrzaj>
    <derivirana_varijabla naziv="DomainObject.Predmet.ProtustrankaIDrugiAdressOIB_1">PLEŠKO GRADNJA j.d.o.o. za graditeljstvo i usluge čišćenja, OIB 23455221089, Admirala Jakova Šubića od Cezana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PLEŠKO GRADNJA j.d.o.o. za graditeljstvo i usluge čišćenja</item>
      <item>Mirela Pleško</item>
    </izvorni_sadrzaj>
    <derivirana_varijabla naziv="DomainObject.Predmet.SudioniciListNaziv_1">
      <item>Financijska agencija</item>
      <item>PLEŠKO GRADNJA j.d.o.o. za graditeljstvo i usluge čišćenja</item>
      <item>Mirela Pleško</item>
    </derivirana_varijabla>
  </DomainObject.Predmet.SudioniciListNaziv>
  <DomainObject.Predmet.SudioniciListAdressOIB>
    <izvorni_sadrzaj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izvorni_sadrzaj>
    <derivirana_varijabla naziv="DomainObject.Predmet.SudioniciListAdressOIB_1">
      <item>Financijska agencija, OIB 85821130368, Ivana Danila 4,23000 Zadar</item>
      <item>PLEŠKO GRADNJA j.d.o.o. za graditeljstvo i usluge čišćenja, OIB 23455221089, Admirala Jakova Šubića od Cezana 23,23000 Zadar</item>
      <item>Mirela Pleško, OIB 98901417341, Put Kotarskih Serdara 40,23000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23455221089</item>
      <item>, OIB 98901417341</item>
    </izvorni_sadrzaj>
    <derivirana_varijabla naziv="DomainObject.Predmet.SudioniciListNazivOIB_1">
      <item>, OIB 85821130368</item>
      <item>, OIB 23455221089</item>
      <item>, OIB 98901417341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FBAF4-848E-45FF-B562-A62F195985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348</properties:Words>
  <properties:Characters>1719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2016-04-11T09:04:00Z</dcterms:created>
  <dc:creator>Ante Kačić</dc:creator>
  <cp:lastModifiedBy>wsadmin</cp:lastModifiedBy>
  <cp:lastPrinted>2015-11-27T10:35:00Z</cp:lastPrinted>
  <dcterms:modified xmlns:xsi="http://www.w3.org/2001/XMLSchema-instance" xsi:type="dcterms:W3CDTF">2016-04-11T11:27:00Z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