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0F0F2F" w:rsidRPr="00C61EDF">
        <w:trPr>
          <w:trHeight w:val="2231"/>
        </w:trPr>
        <w:tc>
          <w:tcPr>
            <w:tcW w:type="dxa" w:w="3369"/>
            <w:vAlign w:val="center"/>
          </w:tcPr>
          <w:p w:rsidRDefault="000F0F2F" w:rsidP="00A66C00" w:rsidR="000F0F2F"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0F0F2F" w:rsidP="00A66C00" w:rsidR="000F0F2F" w:rsidRPr="00F24FD8">
            <w:pPr>
              <w:spacing w:before="100"/>
              <w:rPr>
                <w:sz w:val="24"/>
                <w:szCs w:val="24"/>
              </w:rPr>
            </w:pPr>
            <w:r w:rsidRPr="00F24FD8">
              <w:rPr>
                <w:sz w:val="24"/>
                <w:szCs w:val="24"/>
              </w:rPr>
              <w:t>REPUBLIKA HRVATSKA</w:t>
            </w:r>
          </w:p>
          <w:p w:rsidRDefault="000F0F2F" w:rsidP="00A66C00" w:rsidR="000F0F2F" w:rsidRPr="00F24FD8">
            <w:pPr>
              <w:rPr>
                <w:sz w:val="24"/>
                <w:szCs w:val="24"/>
              </w:rPr>
            </w:pPr>
            <w:r w:rsidRPr="00F24FD8">
              <w:rPr>
                <w:sz w:val="24"/>
                <w:szCs w:val="24"/>
              </w:rPr>
              <w:t>TRGOVAČKI SUD U SPLITU</w:t>
            </w:r>
          </w:p>
          <w:p w:rsidRDefault="000F0F2F" w:rsidP="00DA5B9D" w:rsidR="000F0F2F" w:rsidRPr="00C61EDF">
            <w:r w:rsidRPr="00F24FD8">
              <w:rPr>
                <w:sz w:val="24"/>
                <w:szCs w:val="24"/>
              </w:rPr>
              <w:t>Split, Sukoišanska 6</w:t>
            </w:r>
          </w:p>
        </w:tc>
        <w:tc>
          <w:tcPr>
            <w:tcW w:type="dxa" w:w="5811"/>
          </w:tcPr>
          <w:p w:rsidRDefault="000F0F2F" w:rsidP="00DA5B9D" w:rsidR="000F0F2F">
            <w:pPr>
              <w:jc w:val="both"/>
            </w:pPr>
          </w:p>
          <w:p w:rsidRDefault="000F0F2F" w:rsidP="00DA5B9D" w:rsidR="000F0F2F">
            <w:pPr>
              <w:jc w:val="both"/>
            </w:pPr>
          </w:p>
          <w:p w:rsidRDefault="000F0F2F" w:rsidP="00DA5B9D" w:rsidR="000F0F2F">
            <w:pPr>
              <w:jc w:val="both"/>
            </w:pPr>
          </w:p>
          <w:p w:rsidRDefault="000F0F2F" w:rsidP="00DA5B9D" w:rsidR="000F0F2F">
            <w:pPr>
              <w:jc w:val="right"/>
            </w:pPr>
          </w:p>
          <w:p w:rsidRDefault="000F0F2F" w:rsidP="00DA5B9D" w:rsidR="000F0F2F">
            <w:pPr>
              <w:jc w:val="right"/>
            </w:pPr>
          </w:p>
          <w:p w:rsidRDefault="000F0F2F" w:rsidP="00DA5B9D" w:rsidR="000F0F2F">
            <w:pPr>
              <w:jc w:val="right"/>
              <w:rPr>
                <w:noProof/>
              </w:rPr>
            </w:pPr>
          </w:p>
          <w:p w:rsidRDefault="000F0F2F" w:rsidP="00DA5B9D" w:rsidR="000F0F2F">
            <w:pPr>
              <w:jc w:val="right"/>
              <w:rPr>
                <w:noProof/>
              </w:rPr>
            </w:pPr>
          </w:p>
          <w:p w:rsidRDefault="00136B8B" w:rsidP="00136B8B" w:rsidR="000F0F2F">
            <w:pPr>
              <w:tabs>
                <w:tab w:pos="4836" w:val="left"/>
              </w:tabs>
              <w:rPr>
                <w:noProof/>
                <w:sz w:val="24"/>
              </w:rPr>
            </w:pPr>
            <w:r>
              <w:rPr>
                <w:noProof/>
                <w:sz w:val="24"/>
              </w:rPr>
              <w:tab/>
            </w:r>
          </w:p>
          <w:p w:rsidRDefault="000F0F2F" w:rsidP="009E2A21" w:rsidR="000F0F2F" w:rsidRPr="00E003B6">
            <w:pPr>
              <w:jc w:val="right"/>
              <w:rPr>
                <w:noProof/>
                <w:sz w:val="24"/>
                <w:szCs w:val="24"/>
              </w:rPr>
            </w:pPr>
            <w:r w:rsidRPr="00E003B6">
              <w:rPr>
                <w:noProof/>
                <w:sz w:val="24"/>
                <w:szCs w:val="24"/>
              </w:rPr>
              <w:t>Poslovni broj: 11.St-</w:t>
            </w:r>
            <w:r w:rsidR="009E2A21">
              <w:rPr>
                <w:noProof/>
                <w:sz w:val="24"/>
                <w:szCs w:val="24"/>
              </w:rPr>
              <w:t>1055/2017-22</w:t>
            </w:r>
          </w:p>
        </w:tc>
      </w:tr>
    </w:tbl>
    <w:p w14:textId="1ba722f" w14:paraId="1ba722f" w:rsidRDefault="008B157B" w:rsidP="00A30A65" w:rsidR="008B157B" w:rsidRPr="001003B7">
      <w:pPr>
        <w:pStyle w:val="Naslov1"/>
        <w:spacing w:after="200" w:before="200"/>
        <w15:collapsed w:val="false"/>
        <w:rPr>
          <w:b w:val="false"/>
        </w:rPr>
      </w:pPr>
      <w:r w:rsidRPr="001003B7">
        <w:rPr>
          <w:b w:val="false"/>
        </w:rPr>
        <w:t>R E P U B L I K A   H R V A T S K A</w:t>
      </w:r>
    </w:p>
    <w:p w:rsidRDefault="008B157B" w:rsidP="00A30A65" w:rsidR="008B157B" w:rsidRPr="001003B7">
      <w:pPr>
        <w:pStyle w:val="Naslov2"/>
        <w:spacing w:after="200" w:before="200"/>
        <w:rPr>
          <w:bCs/>
          <w:szCs w:val="24"/>
        </w:rPr>
      </w:pPr>
      <w:r w:rsidRPr="001003B7">
        <w:rPr>
          <w:bCs/>
          <w:szCs w:val="24"/>
        </w:rPr>
        <w:t>R J E Š E NJ E</w:t>
      </w:r>
    </w:p>
    <w:p w:rsidRDefault="008B157B" w:rsidP="000F0F2F" w:rsidR="000F0F2F">
      <w:pPr>
        <w:pStyle w:val="Tijeloteksta"/>
        <w:rPr>
          <w:szCs w:val="24"/>
          <w:lang w:val="hr-HR"/>
        </w:rPr>
      </w:pPr>
      <w:r w:rsidRPr="001003B7">
        <w:rPr>
          <w:lang w:val="hr-HR"/>
        </w:rPr>
        <w:tab/>
      </w:r>
      <w:r w:rsidR="00E23CCA" w:rsidRPr="001003B7">
        <w:rPr>
          <w:lang w:val="hr-HR"/>
        </w:rPr>
        <w:t xml:space="preserve">Trgovački sud u Splitu, po sutkinji Ani Golub Gruić, </w:t>
      </w:r>
      <w:r w:rsidR="00A27232" w:rsidRPr="00A27232">
        <w:rPr>
          <w:lang w:val="hr-HR"/>
        </w:rPr>
        <w:t xml:space="preserve">povodom prijedloga za otvaranje stečajnog postupka nad dužnikom </w:t>
      </w:r>
      <w:r w:rsidR="009E2A21" w:rsidRPr="009E2A21">
        <w:rPr>
          <w:lang w:val="hr-HR"/>
        </w:rPr>
        <w:t>VILELMO j.d.o.o., OIB: 51918813962, Split, Vukovarska 65</w:t>
      </w:r>
      <w:r w:rsidR="000F0F2F">
        <w:rPr>
          <w:szCs w:val="24"/>
          <w:lang w:val="hr-HR"/>
        </w:rPr>
        <w:t xml:space="preserve">, </w:t>
      </w:r>
      <w:r w:rsidR="004B0FF9">
        <w:rPr>
          <w:szCs w:val="24"/>
          <w:lang w:val="hr-HR"/>
        </w:rPr>
        <w:t>1</w:t>
      </w:r>
      <w:r w:rsidR="009E2A21">
        <w:rPr>
          <w:szCs w:val="24"/>
          <w:lang w:val="hr-HR"/>
        </w:rPr>
        <w:t>9</w:t>
      </w:r>
      <w:r w:rsidR="004B0FF9">
        <w:rPr>
          <w:szCs w:val="24"/>
          <w:lang w:val="hr-HR"/>
        </w:rPr>
        <w:t>. prosinca</w:t>
      </w:r>
      <w:r w:rsidR="00C725EA">
        <w:rPr>
          <w:szCs w:val="24"/>
          <w:lang w:val="hr-HR"/>
        </w:rPr>
        <w:t xml:space="preserve"> 2018.</w:t>
      </w:r>
    </w:p>
    <w:p w:rsidRDefault="00D06A2A" w:rsidP="00A30A65"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9E2A21" w:rsidR="0086618E"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9E2A21">
        <w:rPr>
          <w:lang w:val="hr-HR"/>
        </w:rPr>
        <w:t xml:space="preserve">Ivan Šimić, OIB: 89970891787, </w:t>
      </w:r>
      <w:r w:rsidR="009E2A21" w:rsidRPr="009E2A21">
        <w:rPr>
          <w:lang w:val="hr-HR"/>
        </w:rPr>
        <w:t xml:space="preserve">Split, Vukovarska 65 </w:t>
      </w:r>
      <w:r w:rsidR="00A27232" w:rsidRPr="00A27232">
        <w:rPr>
          <w:lang w:val="hr-HR"/>
        </w:rPr>
        <w:t>(</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w:t>
      </w:r>
    </w:p>
    <w:p w:rsidRDefault="0086618E" w:rsidP="00A30A65" w:rsidR="0024431B" w:rsidRPr="001003B7">
      <w:pPr>
        <w:pStyle w:val="Tijeloteksta"/>
        <w:ind w:firstLine="709"/>
        <w:rPr>
          <w:lang w:val="hr-HR"/>
        </w:rPr>
      </w:pP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9E2A21">
        <w:rPr>
          <w:lang w:val="hr-HR"/>
        </w:rPr>
        <w:t>1055-2017</w:t>
      </w:r>
      <w:r w:rsidRPr="001003B7">
        <w:rPr>
          <w:lang w:val="hr-HR"/>
        </w:rPr>
        <w:t>)</w:t>
      </w:r>
    </w:p>
    <w:p w:rsidRDefault="0086618E" w:rsidP="00A30A65" w:rsidR="00C33EB8" w:rsidRPr="001003B7">
      <w:pPr>
        <w:pStyle w:val="Tijeloteksta"/>
        <w:ind w:firstLine="709"/>
        <w:rPr>
          <w:lang w:val="hr-HR"/>
        </w:rPr>
      </w:pPr>
      <w:r w:rsidRPr="001003B7">
        <w:rPr>
          <w:lang w:val="hr-HR"/>
        </w:rPr>
        <w:t xml:space="preserve">- </w:t>
      </w:r>
      <w:r w:rsidR="00C17537" w:rsidRPr="001003B7">
        <w:rPr>
          <w:lang w:val="hr-HR"/>
        </w:rPr>
        <w:t xml:space="preserve">dodatni predujam za namirenje troškova stečajnog postupka </w:t>
      </w:r>
      <w:r w:rsidR="0059759E" w:rsidRPr="001003B7">
        <w:rPr>
          <w:lang w:val="hr-HR"/>
        </w:rPr>
        <w:t xml:space="preserve">u iznosu </w:t>
      </w:r>
      <w:r w:rsidR="00C17537" w:rsidRPr="001003B7">
        <w:rPr>
          <w:lang w:val="hr-HR"/>
        </w:rPr>
        <w:t xml:space="preserve">od </w:t>
      </w:r>
      <w:r w:rsidR="008E45D1">
        <w:rPr>
          <w:lang w:val="hr-HR"/>
        </w:rPr>
        <w:t xml:space="preserve">2.611,00 </w:t>
      </w:r>
      <w:r w:rsidR="00C17537" w:rsidRPr="001003B7">
        <w:rPr>
          <w:lang w:val="hr-HR"/>
        </w:rPr>
        <w:t>kn u korist depozitnog računa ovog suda br. HR1623900011300000664, otvorenog kod Hrvatske poštanske banke d. d., Zagreb, model HR 0</w:t>
      </w:r>
      <w:r w:rsidR="005A7F1C" w:rsidRPr="001003B7">
        <w:rPr>
          <w:lang w:val="hr-HR"/>
        </w:rPr>
        <w:t>0</w:t>
      </w:r>
      <w:r w:rsidR="00C17537" w:rsidRPr="001003B7">
        <w:rPr>
          <w:lang w:val="hr-HR"/>
        </w:rPr>
        <w:t xml:space="preserve">, </w:t>
      </w:r>
      <w:r w:rsidR="00C33EB8" w:rsidRPr="001003B7">
        <w:rPr>
          <w:lang w:val="hr-HR"/>
        </w:rPr>
        <w:t xml:space="preserve">uz naznaku svrhe uplate </w:t>
      </w:r>
      <w:r w:rsidR="00C17537" w:rsidRPr="001003B7">
        <w:rPr>
          <w:lang w:val="hr-HR"/>
        </w:rPr>
        <w:t>(</w:t>
      </w:r>
      <w:r w:rsidR="00F6162F" w:rsidRPr="001003B7">
        <w:rPr>
          <w:lang w:val="hr-HR"/>
        </w:rPr>
        <w:t xml:space="preserve">dodatni </w:t>
      </w:r>
      <w:r w:rsidR="00C33EB8" w:rsidRPr="001003B7">
        <w:rPr>
          <w:lang w:val="hr-HR"/>
        </w:rPr>
        <w:t>predujam</w:t>
      </w:r>
      <w:r w:rsidR="00F6162F" w:rsidRPr="001003B7">
        <w:rPr>
          <w:lang w:val="hr-HR"/>
        </w:rPr>
        <w:t xml:space="preserve"> za namirenje</w:t>
      </w:r>
      <w:r w:rsidR="00C17537" w:rsidRPr="001003B7">
        <w:rPr>
          <w:lang w:val="hr-HR"/>
        </w:rPr>
        <w:t xml:space="preserve"> troškova stečajnog postupka) i poziv</w:t>
      </w:r>
      <w:r w:rsidR="008F7717" w:rsidRPr="001003B7">
        <w:rPr>
          <w:lang w:val="hr-HR"/>
        </w:rPr>
        <w:t>a</w:t>
      </w:r>
      <w:r w:rsidR="00C17537" w:rsidRPr="001003B7">
        <w:rPr>
          <w:lang w:val="hr-HR"/>
        </w:rPr>
        <w:t xml:space="preserve"> na</w:t>
      </w:r>
      <w:r w:rsidR="0059759E" w:rsidRPr="001003B7">
        <w:rPr>
          <w:lang w:val="hr-HR"/>
        </w:rPr>
        <w:t xml:space="preserve"> </w:t>
      </w:r>
      <w:r w:rsidR="00C17537" w:rsidRPr="001003B7">
        <w:rPr>
          <w:lang w:val="hr-HR"/>
        </w:rPr>
        <w:t>broj</w:t>
      </w:r>
      <w:r w:rsidR="0059759E" w:rsidRPr="001003B7">
        <w:rPr>
          <w:lang w:val="hr-HR"/>
        </w:rPr>
        <w:t xml:space="preserve"> </w:t>
      </w:r>
      <w:r w:rsidR="005A7F1C" w:rsidRPr="001003B7">
        <w:rPr>
          <w:lang w:val="hr-HR"/>
        </w:rPr>
        <w:t>odobrenja (</w:t>
      </w:r>
      <w:r w:rsidR="009E2A21">
        <w:rPr>
          <w:lang w:val="hr-HR"/>
        </w:rPr>
        <w:t>1055-2017</w:t>
      </w:r>
      <w:r w:rsidR="00C17537" w:rsidRPr="001003B7">
        <w:rPr>
          <w:lang w:val="hr-HR"/>
        </w:rPr>
        <w:t>)</w:t>
      </w:r>
      <w:r w:rsidR="00C33EB8" w:rsidRPr="001003B7">
        <w:rPr>
          <w:lang w:val="hr-HR"/>
        </w:rPr>
        <w:t>.</w:t>
      </w:r>
    </w:p>
    <w:p w:rsidRDefault="00C17537" w:rsidP="008E45D1" w:rsidR="008F7717" w:rsidRPr="001003B7">
      <w:pPr>
        <w:spacing w:before="200"/>
        <w:ind w:firstLine="709"/>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8E45D1" w:rsidR="002A4AD2" w:rsidRPr="001003B7">
      <w:pPr>
        <w:spacing w:before="200"/>
        <w:ind w:firstLine="709"/>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9E2A21">
        <w:t>1055-2017</w:t>
      </w:r>
      <w:r w:rsidR="000B3B63" w:rsidRPr="001003B7">
        <w:rPr>
          <w:szCs w:val="24"/>
        </w:rPr>
        <w:t>)</w:t>
      </w:r>
      <w:r w:rsidRPr="001003B7">
        <w:rPr>
          <w:szCs w:val="24"/>
        </w:rPr>
        <w:t>.</w:t>
      </w:r>
    </w:p>
    <w:p w:rsidRDefault="00A6411C" w:rsidP="008E45D1" w:rsidR="002A4AD2" w:rsidRPr="001003B7">
      <w:pPr>
        <w:spacing w:before="200"/>
        <w:ind w:firstLine="709"/>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w:t>
      </w:r>
      <w:r w:rsidR="002A4AD2" w:rsidRPr="001003B7">
        <w:rPr>
          <w:szCs w:val="24"/>
        </w:rPr>
        <w:lastRenderedPageBreak/>
        <w:t xml:space="preserve">plaćanje ispostavi Područnog ureda Porezne uprave prema sjedištu suda koji je donio predmetnu osnovu za plaćanje. </w:t>
      </w:r>
    </w:p>
    <w:p w:rsidRDefault="002A4AD2" w:rsidP="008E45D1" w:rsidR="005D3D52" w:rsidRPr="001003B7">
      <w:pPr>
        <w:spacing w:before="200"/>
        <w:ind w:firstLine="709"/>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A30A65" w:rsidR="00D37671" w:rsidRPr="001003B7">
      <w:pPr>
        <w:spacing w:after="100" w:before="200"/>
        <w:jc w:val="center"/>
        <w:rPr>
          <w:szCs w:val="24"/>
        </w:rPr>
      </w:pPr>
      <w:r w:rsidRPr="001003B7">
        <w:rPr>
          <w:szCs w:val="24"/>
        </w:rPr>
        <w:t>Obrazloženje</w:t>
      </w:r>
    </w:p>
    <w:p w:rsidRDefault="009E2A21" w:rsidP="009E2A21" w:rsidR="009E2A21" w:rsidRPr="009E2A21">
      <w:pPr>
        <w:spacing w:before="200"/>
        <w:ind w:firstLine="708"/>
        <w:jc w:val="both"/>
        <w:rPr>
          <w:szCs w:val="24"/>
        </w:rPr>
      </w:pPr>
      <w:r w:rsidRPr="009E2A21">
        <w:rPr>
          <w:szCs w:val="24"/>
        </w:rPr>
        <w:t>Financijska agencija, Regionalni centar Split, Podružnica Split, podnijela je ovom sudu 20. studenog 2017., na temelju odredbe članka 110.  stavak 1. Stečajnog zakona („Narodne novine“ 71/15 i 104/17; dalje SZ), prijedlog za otvaranje stečajnog postupka nad dužnikom VILELMO j.d.o.o., OIB: 51918813962, Split, Vukovarska 65. U prijedlogu se navodi da dužnik na dan 14. studenog 2017. u Očevidniku redoslijeda osnova za plaćanje ima evidentirane neizvršene osnove za plaćanja u neprekinutom razdoblju od 120 dana, u ukupnom iznosu od 56.391,73 kn, kao i da prema podacima koji su dostavljeni od Hrvatskog zavoda za mirovinsko osiguranje dužnik ima 2 zaposlena. Predlagatelj ističe da ne raspolaže sa drugim podacima o imovini dužnika.</w:t>
      </w:r>
    </w:p>
    <w:p w:rsidRDefault="009E2A21" w:rsidP="009E2A21" w:rsidR="009E2A21" w:rsidRPr="009E2A21">
      <w:pPr>
        <w:spacing w:before="200"/>
        <w:ind w:firstLine="708"/>
        <w:jc w:val="both"/>
        <w:rPr>
          <w:szCs w:val="24"/>
        </w:rPr>
      </w:pPr>
      <w:r w:rsidRPr="009E2A21">
        <w:rPr>
          <w:szCs w:val="24"/>
        </w:rPr>
        <w:t>Rješenjem ovog suda 11.St-1055/2017 od 6. veljače 2018. pokrenut je prethodni postupak radi utvrđivanja pretpostavki za otvaranje stečajnog postupka nad dužnikom i određeno je ročište radi očitovanja o prijedlogu za otvaranje stečajnog postupka.</w:t>
      </w:r>
    </w:p>
    <w:p w:rsidRDefault="009E2A21" w:rsidP="009E2A21" w:rsidR="009E2A21" w:rsidRPr="009E2A21">
      <w:pPr>
        <w:spacing w:before="200"/>
        <w:ind w:firstLine="708"/>
        <w:jc w:val="both"/>
        <w:rPr>
          <w:szCs w:val="24"/>
        </w:rPr>
      </w:pPr>
      <w:r w:rsidRPr="009E2A21">
        <w:rPr>
          <w:szCs w:val="24"/>
        </w:rPr>
        <w:t>Na ročište radi očitovanja o uvjetima za otvaranje stečajnog postupka, održano 13. ožujka 2018., zastupnik po zakonu dužnika nije pristupio, a niti je dostavio pisano izvješće o financijsko-gospodarskom stanju dužnika, odnosno popis imovine i obveza dužnika sukladno nalogu suda iz točke III. rješenja ovog suda poslovni broj 11.St-1055/2017 od 6. veljače 2018. pa je sud rješenjem poslovni broj St-1055/2017-14 od 7. studenog 2018. odredio mjeru osiguranja tako što je dužniku postavljen privremeni stečajni upravitelj u osobi Joze Jelavića (točka I. izreke rješenja) kojem je naloženo utvrditi:</w:t>
      </w:r>
    </w:p>
    <w:p w:rsidRDefault="009E2A21" w:rsidP="009E2A21" w:rsidR="009E2A21" w:rsidRPr="009E2A21">
      <w:pPr>
        <w:spacing w:before="50"/>
        <w:ind w:firstLine="426"/>
        <w:jc w:val="both"/>
        <w:rPr>
          <w:rFonts w:cs="Times New Roman" w:eastAsia="Times New Roman"/>
          <w:szCs w:val="24"/>
          <w:lang w:eastAsia="hr-HR"/>
        </w:rPr>
      </w:pPr>
      <w:r w:rsidRPr="009E2A21">
        <w:rPr>
          <w:rFonts w:cs="Times New Roman" w:eastAsia="Times New Roman"/>
          <w:szCs w:val="24"/>
          <w:lang w:eastAsia="hr-HR"/>
        </w:rPr>
        <w:t xml:space="preserve">     -  imovinu stečajnog dužnika i njezinu vrijednost</w:t>
      </w:r>
    </w:p>
    <w:p w:rsidRDefault="009E2A21" w:rsidP="009E2A21" w:rsidR="009E2A21" w:rsidRPr="009E2A21">
      <w:pPr>
        <w:spacing w:before="50"/>
        <w:ind w:firstLine="426"/>
        <w:jc w:val="both"/>
        <w:rPr>
          <w:rFonts w:cs="Times New Roman" w:eastAsia="Times New Roman"/>
          <w:szCs w:val="24"/>
          <w:lang w:eastAsia="hr-HR"/>
        </w:rPr>
      </w:pPr>
      <w:r w:rsidRPr="009E2A21">
        <w:rPr>
          <w:rFonts w:cs="Times New Roman" w:eastAsia="Times New Roman"/>
          <w:szCs w:val="24"/>
          <w:lang w:eastAsia="hr-HR"/>
        </w:rPr>
        <w:t xml:space="preserve">     -  stanje obveza stečajnog dužnika</w:t>
      </w:r>
    </w:p>
    <w:p w:rsidRDefault="009E2A21" w:rsidP="009E2A21" w:rsidR="009E2A21" w:rsidRPr="009E2A21">
      <w:pPr>
        <w:spacing w:before="50"/>
        <w:ind w:firstLine="426"/>
        <w:jc w:val="both"/>
        <w:rPr>
          <w:rFonts w:cs="Times New Roman" w:eastAsia="Times New Roman"/>
          <w:szCs w:val="24"/>
          <w:lang w:eastAsia="hr-HR"/>
        </w:rPr>
      </w:pPr>
      <w:r w:rsidRPr="009E2A21">
        <w:rPr>
          <w:rFonts w:cs="Times New Roman" w:eastAsia="Times New Roman"/>
          <w:szCs w:val="24"/>
          <w:lang w:eastAsia="hr-HR"/>
        </w:rPr>
        <w:t xml:space="preserve">     - da li je imovina stečajnog dužnika dovoljna za namirenje troškova stečajnog postupka</w:t>
      </w:r>
    </w:p>
    <w:p w:rsidRDefault="009E2A21" w:rsidP="009E2A21" w:rsidR="009E2A21" w:rsidRPr="009E2A21">
      <w:pPr>
        <w:spacing w:before="50"/>
        <w:ind w:firstLine="426"/>
        <w:jc w:val="both"/>
        <w:rPr>
          <w:rFonts w:cs="Times New Roman" w:eastAsia="Times New Roman"/>
          <w:szCs w:val="24"/>
          <w:lang w:eastAsia="hr-HR"/>
        </w:rPr>
      </w:pPr>
      <w:r w:rsidRPr="009E2A21">
        <w:rPr>
          <w:rFonts w:cs="Times New Roman" w:eastAsia="Times New Roman"/>
          <w:szCs w:val="24"/>
          <w:lang w:eastAsia="hr-HR"/>
        </w:rPr>
        <w:t xml:space="preserve">     - koliki je iznos predvidljivih troškova prethodnog i stečajnog postupka,</w:t>
      </w:r>
    </w:p>
    <w:p w:rsidRDefault="009E2A21" w:rsidP="009E2A21" w:rsidR="009E2A21" w:rsidRPr="009E2A21">
      <w:pPr>
        <w:spacing w:before="50"/>
        <w:jc w:val="both"/>
        <w:rPr>
          <w:rFonts w:cs="Times New Roman" w:eastAsia="Times New Roman"/>
          <w:szCs w:val="24"/>
          <w:lang w:eastAsia="hr-HR"/>
        </w:rPr>
      </w:pPr>
      <w:r w:rsidRPr="009E2A21">
        <w:rPr>
          <w:rFonts w:cs="Times New Roman" w:eastAsia="Times New Roman"/>
          <w:szCs w:val="24"/>
          <w:lang w:eastAsia="hr-HR"/>
        </w:rPr>
        <w:t>te o utvrđenom podnijeti sudu pismeno izvješće u roku od 15 dana od dana dostave tog rješenja (točka II. izreke rješenja).</w:t>
      </w:r>
    </w:p>
    <w:p w:rsidRDefault="00E820C8" w:rsidP="008E45D1" w:rsidR="00E820C8">
      <w:pPr>
        <w:spacing w:before="200"/>
        <w:jc w:val="both"/>
        <w:rPr>
          <w:rFonts w:cs="Times New Roman" w:eastAsia="Times New Roman"/>
          <w:szCs w:val="24"/>
          <w:lang w:eastAsia="hr-HR"/>
        </w:rPr>
      </w:pPr>
      <w:r>
        <w:rPr>
          <w:rFonts w:cs="Times New Roman" w:eastAsia="Times New Roman"/>
          <w:szCs w:val="24"/>
          <w:lang w:eastAsia="hr-HR"/>
        </w:rPr>
        <w:tab/>
        <w:t>Rješenjem ovog suda poslovni broj 11.St-</w:t>
      </w:r>
      <w:r w:rsidR="009E2A21">
        <w:rPr>
          <w:rFonts w:cs="Times New Roman" w:eastAsia="Times New Roman"/>
          <w:szCs w:val="24"/>
          <w:lang w:eastAsia="hr-HR"/>
        </w:rPr>
        <w:t>1055/2017-18</w:t>
      </w:r>
      <w:r>
        <w:rPr>
          <w:rFonts w:cs="Times New Roman" w:eastAsia="Times New Roman"/>
          <w:szCs w:val="24"/>
          <w:lang w:eastAsia="hr-HR"/>
        </w:rPr>
        <w:t xml:space="preserve"> od </w:t>
      </w:r>
      <w:r w:rsidR="009E2A21" w:rsidRPr="009E2A21">
        <w:rPr>
          <w:rFonts w:cs="Times New Roman" w:eastAsia="Times New Roman"/>
          <w:szCs w:val="24"/>
          <w:lang w:eastAsia="hr-HR"/>
        </w:rPr>
        <w:t>23. studenog 2018</w:t>
      </w:r>
      <w:r>
        <w:rPr>
          <w:rFonts w:cs="Times New Roman" w:eastAsia="Times New Roman"/>
          <w:szCs w:val="24"/>
          <w:lang w:eastAsia="hr-HR"/>
        </w:rPr>
        <w:t xml:space="preserve">. Jozo Jelavić razriješen je dužnosti privremenog stečajnog upravitelja na osobni zahtjev, a za novog privremenog stečajnog upravitelja imenovan je </w:t>
      </w:r>
      <w:r w:rsidR="009E2A21">
        <w:rPr>
          <w:rFonts w:cs="Times New Roman" w:eastAsia="Times New Roman"/>
          <w:szCs w:val="24"/>
          <w:lang w:eastAsia="hr-HR"/>
        </w:rPr>
        <w:t>Ivan Rude iz Šibenika.</w:t>
      </w:r>
    </w:p>
    <w:p w:rsidRDefault="00A27232" w:rsidP="008E45D1" w:rsidR="00D01685">
      <w:pPr>
        <w:spacing w:before="200"/>
        <w:ind w:firstLine="703"/>
        <w:jc w:val="both"/>
        <w:rPr>
          <w:rFonts w:cs="Times New Roman" w:eastAsia="Times New Roman"/>
          <w:szCs w:val="24"/>
          <w:lang w:eastAsia="hr-HR"/>
        </w:rPr>
      </w:pPr>
      <w:r w:rsidRPr="00A27232">
        <w:rPr>
          <w:rFonts w:cs="Times New Roman"/>
          <w:szCs w:val="24"/>
        </w:rPr>
        <w:tab/>
      </w:r>
      <w:r w:rsidR="00A57094" w:rsidRPr="00A57094">
        <w:rPr>
          <w:rFonts w:cs="Times New Roman"/>
          <w:szCs w:val="24"/>
        </w:rPr>
        <w:t xml:space="preserve">Dana </w:t>
      </w:r>
      <w:r w:rsidR="00A57094">
        <w:rPr>
          <w:rFonts w:cs="Times New Roman"/>
          <w:szCs w:val="24"/>
        </w:rPr>
        <w:t>1</w:t>
      </w:r>
      <w:r w:rsidR="009E2A21">
        <w:rPr>
          <w:rFonts w:cs="Times New Roman"/>
          <w:szCs w:val="24"/>
        </w:rPr>
        <w:t>7</w:t>
      </w:r>
      <w:r w:rsidR="00A57094" w:rsidRPr="00A57094">
        <w:rPr>
          <w:rFonts w:cs="Times New Roman"/>
          <w:szCs w:val="24"/>
        </w:rPr>
        <w:t xml:space="preserve">. prosinca 2018. kod ovog suda zaprimljeno je izvješće privremenog stečajnog upravitelja </w:t>
      </w:r>
      <w:r w:rsidR="009E2A21">
        <w:rPr>
          <w:rFonts w:cs="Times New Roman"/>
          <w:szCs w:val="24"/>
        </w:rPr>
        <w:t>Ivana Rude</w:t>
      </w:r>
      <w:r w:rsidR="00A57094" w:rsidRPr="00A57094">
        <w:rPr>
          <w:rFonts w:cs="Times New Roman"/>
          <w:szCs w:val="24"/>
        </w:rPr>
        <w:t xml:space="preserve"> (list </w:t>
      </w:r>
      <w:r w:rsidR="009E2A21">
        <w:rPr>
          <w:rFonts w:cs="Times New Roman"/>
          <w:szCs w:val="24"/>
        </w:rPr>
        <w:t>32-34</w:t>
      </w:r>
      <w:r w:rsidR="00A57094" w:rsidRPr="00A57094">
        <w:rPr>
          <w:rFonts w:cs="Times New Roman"/>
          <w:szCs w:val="24"/>
        </w:rPr>
        <w:t xml:space="preserve"> spisa) iz kojeg u bitnom proizlazi da dužnik ne raspolaže likvidnom imovinom iz čije vrijednosti bi se mogli namiriti makar troškovi otvorenog stečajnog postupka.</w:t>
      </w:r>
    </w:p>
    <w:p w:rsidRDefault="001A1170" w:rsidP="008E45D1" w:rsidR="008162BE" w:rsidRPr="001003B7">
      <w:pPr>
        <w:spacing w:before="200"/>
        <w:ind w:firstLine="708"/>
        <w:jc w:val="both"/>
        <w:rPr>
          <w:b/>
          <w:color w:val="FF0000"/>
          <w:u w:val="single"/>
        </w:rPr>
      </w:pPr>
      <w:r>
        <w:t xml:space="preserve">Odredbom </w:t>
      </w:r>
      <w:r w:rsidR="00136B8B">
        <w:t>članka</w:t>
      </w:r>
      <w:r w:rsidR="008162BE" w:rsidRPr="001003B7">
        <w:t xml:space="preserve"> 114. st</w:t>
      </w:r>
      <w:r w:rsidR="00136B8B">
        <w:t>avka</w:t>
      </w:r>
      <w:r w:rsidR="008162BE" w:rsidRPr="001003B7">
        <w:t xml:space="preserve"> 1. </w:t>
      </w:r>
      <w:r w:rsidR="00A52E84" w:rsidRPr="00A52E84">
        <w:rPr>
          <w:rFonts w:cs="Times New Roman"/>
          <w:szCs w:val="24"/>
        </w:rPr>
        <w:t>SZ</w:t>
      </w:r>
      <w:r w:rsidR="0099141B">
        <w:rPr>
          <w:rFonts w:cs="Times New Roman"/>
          <w:szCs w:val="24"/>
        </w:rPr>
        <w:t>-a</w:t>
      </w:r>
      <w:r w:rsidR="008162BE"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8E45D1" w:rsidR="008162BE" w:rsidRPr="001003B7">
      <w:pPr>
        <w:spacing w:before="200"/>
        <w:ind w:firstLine="708"/>
        <w:jc w:val="both"/>
      </w:pPr>
      <w:r w:rsidRPr="001003B7">
        <w:t>Nadalje, odredbom čl</w:t>
      </w:r>
      <w:r w:rsidR="00136B8B">
        <w:t xml:space="preserve">anka 113. stavka </w:t>
      </w:r>
      <w:r w:rsidRPr="001003B7">
        <w:t>1. SZ-a propisano je da ako osobe iz članka 110. st</w:t>
      </w:r>
      <w:r w:rsidR="00136B8B">
        <w:t>avka</w:t>
      </w:r>
      <w:r w:rsidRPr="001003B7">
        <w:t xml:space="preserve"> 2. tog Zakona ne podnesu prijedlog za otvaranje stečajnog postupka u propisanom roku, sud će im po službenoj dužnosti u slučajevima iz članka 114. st</w:t>
      </w:r>
      <w:r w:rsidR="00136B8B">
        <w:t>avka</w:t>
      </w:r>
      <w:r w:rsidRPr="001003B7">
        <w:t xml:space="preserve"> 3. Zakona naložiti plaćanje predujma za namirenje troškova stečajnog postupka u roku od osam dana.</w:t>
      </w:r>
    </w:p>
    <w:p w:rsidRDefault="00136B8B" w:rsidP="008E45D1" w:rsidR="008162BE" w:rsidRPr="001003B7">
      <w:pPr>
        <w:spacing w:before="200"/>
        <w:ind w:firstLine="708"/>
        <w:jc w:val="both"/>
      </w:pPr>
      <w:r>
        <w:t>Prema članku</w:t>
      </w:r>
      <w:r w:rsidR="008162BE" w:rsidRPr="001003B7">
        <w:t xml:space="preserve"> 110</w:t>
      </w:r>
      <w:r>
        <w:t>. stavku</w:t>
      </w:r>
      <w:r w:rsidR="008162BE"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8E45D1" w:rsidR="00A30A65">
      <w:pPr>
        <w:spacing w:before="200"/>
        <w:ind w:firstLine="709"/>
        <w:jc w:val="both"/>
      </w:pPr>
      <w:r w:rsidRPr="001003B7">
        <w:t>Kako</w:t>
      </w:r>
      <w:r w:rsidR="002457EF" w:rsidRPr="001003B7">
        <w:t xml:space="preserve"> </w:t>
      </w:r>
      <w:r w:rsidR="00326532" w:rsidRPr="001003B7">
        <w:t>iz utvrđenih činjenica</w:t>
      </w:r>
      <w:r w:rsidR="00A30A65">
        <w:t xml:space="preserve"> u</w:t>
      </w:r>
      <w:r w:rsidR="00326532" w:rsidRPr="001003B7">
        <w:t xml:space="preserve"> </w:t>
      </w:r>
      <w:r w:rsidR="00A30A65">
        <w:t>konkretnom predmetu proizlazi:</w:t>
      </w:r>
    </w:p>
    <w:p w:rsidRDefault="00A30A65" w:rsidP="008E45D1" w:rsidR="003C22F8" w:rsidRPr="001003B7">
      <w:pPr>
        <w:spacing w:before="100"/>
        <w:ind w:firstLine="709"/>
        <w:jc w:val="both"/>
        <w:rPr>
          <w:i/>
          <w:color w:val="FF0000"/>
        </w:rPr>
      </w:pPr>
      <w:r>
        <w:t>- da dužnik</w:t>
      </w:r>
      <w:r w:rsidR="00BC469D">
        <w:t xml:space="preserve"> </w:t>
      </w:r>
      <w:r w:rsidR="00EA22A2" w:rsidRPr="001003B7">
        <w:t xml:space="preserve">prema </w:t>
      </w:r>
      <w:r w:rsidR="00A27232">
        <w:t>prijedlogu</w:t>
      </w:r>
      <w:r w:rsidR="00EA22A2" w:rsidRPr="001003B7">
        <w:t xml:space="preserve"> FIN</w:t>
      </w:r>
      <w:r w:rsidR="008F7717" w:rsidRPr="001003B7">
        <w:t>A</w:t>
      </w:r>
      <w:r w:rsidR="000F0F2F">
        <w:t xml:space="preserve">-e za </w:t>
      </w:r>
      <w:r w:rsidR="00A27232">
        <w:t>otvaranje</w:t>
      </w:r>
      <w:r w:rsidR="000F0F2F">
        <w:t xml:space="preserve"> </w:t>
      </w:r>
      <w:r w:rsidR="00EA22A2" w:rsidRPr="001003B7">
        <w:t xml:space="preserve">stečajnog postupka </w:t>
      </w:r>
      <w:r w:rsidR="000F0F2F">
        <w:t xml:space="preserve">od </w:t>
      </w:r>
      <w:r w:rsidR="009E2A21">
        <w:t xml:space="preserve">20. studenog </w:t>
      </w:r>
      <w:r w:rsidR="004B0FF9">
        <w:t>201</w:t>
      </w:r>
      <w:r w:rsidR="009E2A21">
        <w:t>7</w:t>
      </w:r>
      <w:r w:rsidR="000F0F2F">
        <w:t>.</w:t>
      </w:r>
      <w:r w:rsidR="00EA22A2" w:rsidRPr="001003B7">
        <w:t xml:space="preserve"> </w:t>
      </w:r>
      <w:r w:rsidR="004B0FF9" w:rsidRPr="004B0FF9">
        <w:t>u razdoblju dužem od 60 dana ima evidentirane neizvršene osnove za plaćanje</w:t>
      </w:r>
    </w:p>
    <w:p w:rsidRDefault="00C74234" w:rsidP="008E45D1" w:rsidR="005F7B8A" w:rsidRPr="001003B7">
      <w:pPr>
        <w:spacing w:before="100"/>
        <w:ind w:firstLine="709"/>
        <w:jc w:val="both"/>
      </w:pPr>
      <w:r w:rsidRPr="001003B7">
        <w:t xml:space="preserve">- </w:t>
      </w:r>
      <w:r w:rsidR="00A90E81">
        <w:t xml:space="preserve">da </w:t>
      </w:r>
      <w:r w:rsidR="009E2A21">
        <w:t>Ivan Šimić</w:t>
      </w:r>
      <w:r w:rsidR="00D2525D">
        <w:t>,</w:t>
      </w:r>
      <w:r w:rsidR="00E1008D" w:rsidRPr="00E1008D">
        <w:t xml:space="preserve"> </w:t>
      </w:r>
      <w:r w:rsidR="00B56F92" w:rsidRPr="001003B7">
        <w:t>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136B8B">
        <w:t xml:space="preserve"> u roku iz članka </w:t>
      </w:r>
      <w:r w:rsidR="008162BE" w:rsidRPr="001003B7">
        <w:t>110. st</w:t>
      </w:r>
      <w:r w:rsidR="00136B8B">
        <w:t>avka</w:t>
      </w:r>
      <w:r w:rsidR="008162BE" w:rsidRPr="001003B7">
        <w:t xml:space="preserve"> 2. SZ-a podni</w:t>
      </w:r>
      <w:r w:rsidR="005A7F1C" w:rsidRPr="001003B7">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4B0FF9">
        <w:t>prijedlog</w:t>
      </w:r>
      <w:r w:rsidR="00C15AA1">
        <w:t xml:space="preserve"> za </w:t>
      </w:r>
      <w:r w:rsidR="004B0FF9">
        <w:t>otvaranje</w:t>
      </w:r>
      <w:r w:rsidR="00A2746A" w:rsidRPr="001003B7">
        <w:t xml:space="preserve"> stečajnog postupka, po službenoj dužnosti,</w:t>
      </w:r>
      <w:r w:rsidR="00864413" w:rsidRPr="001003B7">
        <w:t xml:space="preserve"> </w:t>
      </w:r>
      <w:r w:rsidR="00136B8B">
        <w:t>na temelju članka</w:t>
      </w:r>
      <w:r w:rsidR="00A2746A" w:rsidRPr="001003B7">
        <w:t xml:space="preserve"> </w:t>
      </w:r>
      <w:r w:rsidR="0099141B">
        <w:t>110</w:t>
      </w:r>
      <w:r w:rsidR="00A52E84">
        <w:t>. stavka</w:t>
      </w:r>
      <w:r w:rsidR="00C15AA1">
        <w:t xml:space="preserve"> </w:t>
      </w:r>
      <w:r w:rsidR="0099141B">
        <w:t>1</w:t>
      </w:r>
      <w:r w:rsidR="00A2746A" w:rsidRPr="001003B7">
        <w:t>. SZ-a podnijela Financijska agencija</w:t>
      </w:r>
      <w:r w:rsidR="00864413" w:rsidRPr="001003B7">
        <w:t>, a</w:t>
      </w:r>
      <w:r w:rsidR="00A2746A" w:rsidRPr="001003B7">
        <w:t xml:space="preserve"> koja je na temelju članka 114. st</w:t>
      </w:r>
      <w:r w:rsidR="00136B8B">
        <w:t>avka</w:t>
      </w:r>
      <w:r w:rsidR="00A2746A" w:rsidRPr="001003B7">
        <w:t xml:space="preserve"> 3. alineje 2. SZ-a oslobođena plaćanja predujma,</w:t>
      </w:r>
      <w:r w:rsidR="005651AF">
        <w:t xml:space="preserve"> </w:t>
      </w:r>
      <w:r w:rsidR="008162BE" w:rsidRPr="001003B7">
        <w:t>ovaj sud</w:t>
      </w:r>
      <w:r w:rsidR="00284743">
        <w:t xml:space="preserve"> je</w:t>
      </w:r>
      <w:r w:rsidR="008162BE" w:rsidRPr="001003B7">
        <w:t xml:space="preserve"> pozvao </w:t>
      </w:r>
      <w:r w:rsidR="009E2A21">
        <w:t>Ivana Šimića</w:t>
      </w:r>
      <w:r w:rsidR="00B56F92" w:rsidRPr="001003B7">
        <w:t xml:space="preserve"> kao </w:t>
      </w:r>
      <w:r w:rsidR="00F60F0C" w:rsidRPr="001003B7">
        <w:t>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Fond</w:t>
      </w:r>
      <w:r w:rsidR="00284743">
        <w:t>a</w:t>
      </w:r>
      <w:r w:rsidR="002022AD" w:rsidRPr="001003B7">
        <w:t xml:space="preserve"> za namirenje troškova stečajnog postupka, kao i na plaćanje</w:t>
      </w:r>
      <w:r w:rsidR="005651AF">
        <w:t xml:space="preserve"> dodatnog predujma u iznosu od 4</w:t>
      </w:r>
      <w:r w:rsidR="00374A1A" w:rsidRPr="001003B7">
        <w:t>.0</w:t>
      </w:r>
      <w:r w:rsidR="00284743">
        <w:t>00,00 kn</w:t>
      </w:r>
      <w:r w:rsidR="002022AD" w:rsidRPr="001003B7">
        <w:t xml:space="preserve"> </w:t>
      </w:r>
      <w:r w:rsidR="00F60F0C" w:rsidRPr="001003B7">
        <w:t xml:space="preserve">u korist </w:t>
      </w:r>
      <w:r w:rsidR="002022AD" w:rsidRPr="001003B7">
        <w:t>depozitnog računa ovog suda</w:t>
      </w:r>
      <w:r w:rsidR="005F7B8A" w:rsidRPr="001003B7">
        <w:t xml:space="preserve">, a sve pod prijetnjom da </w:t>
      </w:r>
      <w:r w:rsidR="00A2746A" w:rsidRPr="001003B7">
        <w:t xml:space="preserve">će </w:t>
      </w:r>
      <w:r w:rsidR="005F7B8A" w:rsidRPr="001003B7">
        <w:t>u slučaju da se zatraženi predujam ne plati</w:t>
      </w:r>
      <w:r w:rsidR="00A2746A" w:rsidRPr="001003B7">
        <w:t xml:space="preserve"> u ostavljenom roku</w:t>
      </w:r>
      <w:r w:rsidR="005F7B8A" w:rsidRPr="001003B7">
        <w:t>, naplata  izvršiti prisilnim putem po pravilima o naplati novčane kazne u parničnom postupku</w:t>
      </w:r>
      <w:r w:rsidR="00D2525D">
        <w:t>, a sve sukladno odredbama članka 113. stavak</w:t>
      </w:r>
      <w:r w:rsidR="004B677A" w:rsidRPr="001003B7">
        <w:t xml:space="preserve"> 1</w:t>
      </w:r>
      <w:r w:rsidR="002F2EA3" w:rsidRPr="001003B7">
        <w:t>. i 3.</w:t>
      </w:r>
      <w:r w:rsidR="004B677A" w:rsidRPr="001003B7">
        <w:t xml:space="preserve"> SZ-a</w:t>
      </w:r>
      <w:r w:rsidR="002F2EA3" w:rsidRPr="001003B7">
        <w:t>.</w:t>
      </w:r>
    </w:p>
    <w:p w:rsidRDefault="00064431" w:rsidP="008E45D1" w:rsidR="00064431">
      <w:pPr>
        <w:spacing w:before="200"/>
        <w:ind w:firstLine="709"/>
        <w:jc w:val="both"/>
      </w:pPr>
      <w:r>
        <w:t>U odnosu na zatraženi dodatni iznos predujma, ovaj sud procjenjuje nužne troškove vođenja stečajnog postupka u ukupnom iznosu od 4.000,00 kn i to za:</w:t>
      </w:r>
    </w:p>
    <w:p w:rsidRDefault="00064431" w:rsidP="008E45D1" w:rsidR="00064431" w:rsidRPr="004A2805">
      <w:pPr>
        <w:spacing w:before="100"/>
        <w:ind w:firstLine="709"/>
        <w:jc w:val="both"/>
      </w:pPr>
      <w:r w:rsidRPr="004A2805">
        <w:t>- troškove FINA-e u iznosu od 175,00 kn temeljem čl. 3. Pravilnika o vrsti i visini naknade troškova Financijske agencije u predstečajnom postupku i o visini naknade troška Financijske agencije za podnošenje prijedloga za otvaranje stečajnog postupka (˝Narodne novine˝ 106/15)</w:t>
      </w:r>
    </w:p>
    <w:p w:rsidRDefault="00064431" w:rsidP="008E45D1" w:rsidR="00064431">
      <w:pPr>
        <w:spacing w:before="100"/>
        <w:ind w:firstLine="709"/>
        <w:jc w:val="both"/>
      </w:pPr>
      <w:r w:rsidRPr="004A2805">
        <w:t>- troškove jednokratne nagrade troškova  privremenom stečajnom upravitelju u minimalnom iznosu od 3.</w:t>
      </w:r>
      <w:r>
        <w:t>0</w:t>
      </w:r>
      <w:r w:rsidRPr="004A2805">
        <w:t xml:space="preserve">00,00 kn bruto po </w:t>
      </w:r>
      <w:r w:rsidR="00136B8B">
        <w:t>članku</w:t>
      </w:r>
      <w:r w:rsidRPr="004A2805">
        <w:t xml:space="preserve"> 3. Uredbe o kriterijima i načinu obračuna i plaćanja nagrade stečajnim upraviteljima („Narodne novine“ broj 105/15) te naknade stvarnih troškova u iznosu od oko </w:t>
      </w:r>
      <w:r>
        <w:t>825</w:t>
      </w:r>
      <w:r w:rsidRPr="004A2805">
        <w:t>,00 kn</w:t>
      </w:r>
      <w:r>
        <w:t>.</w:t>
      </w:r>
    </w:p>
    <w:p w:rsidRDefault="008E45D1" w:rsidP="008E45D1" w:rsidR="008E45D1" w:rsidRPr="001003B7">
      <w:pPr>
        <w:spacing w:before="200"/>
        <w:ind w:firstLine="709"/>
        <w:jc w:val="both"/>
      </w:pPr>
      <w:r w:rsidRPr="008E45D1">
        <w:t xml:space="preserve">Obzirom da je u </w:t>
      </w:r>
      <w:r>
        <w:t>prijedlogu</w:t>
      </w:r>
      <w:r w:rsidRPr="008E45D1">
        <w:t xml:space="preserve"> za </w:t>
      </w:r>
      <w:r>
        <w:t>otvaranje</w:t>
      </w:r>
      <w:r w:rsidRPr="008E45D1">
        <w:t xml:space="preserve"> stečajnog postupka od </w:t>
      </w:r>
      <w:r>
        <w:t>2</w:t>
      </w:r>
      <w:r w:rsidRPr="008E45D1">
        <w:t xml:space="preserve">0. studenog 2017. FINA izvijestila sud da na temelju odredbe članka 112. stavka 5. SZ-a dužnik ima zaplijenjena novčana sredstva na ime predujma za namirenje troškova stečajnoga postupka u  iznosu </w:t>
      </w:r>
      <w:r>
        <w:t>od 1.389,</w:t>
      </w:r>
      <w:r w:rsidRPr="008E45D1">
        <w:t>00 kn, to je i</w:t>
      </w:r>
      <w:r>
        <w:t xml:space="preserve">znos procijenjenog dodatnog predujma od </w:t>
      </w:r>
      <w:r w:rsidRPr="008E45D1">
        <w:t xml:space="preserve">4.000,00 kn valjalo umanjiti za zaplijenjeni iznos </w:t>
      </w:r>
      <w:r>
        <w:t>i zastupnika po zakonu dužnika</w:t>
      </w:r>
      <w:r w:rsidRPr="008E45D1">
        <w:t xml:space="preserve"> pozvati na uplatu</w:t>
      </w:r>
      <w:r>
        <w:t xml:space="preserve"> dodatnog</w:t>
      </w:r>
      <w:r w:rsidRPr="008E45D1">
        <w:t xml:space="preserve"> predujma u konačnom iznosu od </w:t>
      </w:r>
      <w:r>
        <w:t>2.611</w:t>
      </w:r>
      <w:r w:rsidRPr="008E45D1">
        <w:t>,00 kn.</w:t>
      </w:r>
    </w:p>
    <w:p w:rsidRDefault="00064431" w:rsidP="008E45D1" w:rsidR="00064431" w:rsidRPr="001003B7">
      <w:pPr>
        <w:spacing w:before="200"/>
        <w:ind w:firstLine="709"/>
        <w:jc w:val="both"/>
      </w:pPr>
      <w:r w:rsidRPr="001003B7">
        <w:t>Eventualno neiskorišteni iznos predujma iz točke I. ovog rješenja sud će nakon završetka postupka uplatiti u Fond za namirenje t</w:t>
      </w:r>
      <w:r w:rsidR="00136B8B">
        <w:t xml:space="preserve">roškova stečajnog postupka (članak </w:t>
      </w:r>
      <w:r w:rsidRPr="001003B7">
        <w:t>113. st</w:t>
      </w:r>
      <w:r w:rsidR="00136B8B">
        <w:t>avak</w:t>
      </w:r>
      <w:r w:rsidRPr="001003B7">
        <w:t xml:space="preserve"> 2. SZ-a).</w:t>
      </w:r>
    </w:p>
    <w:p w:rsidRDefault="00064431" w:rsidP="008E45D1" w:rsidR="00064431" w:rsidRPr="001003B7">
      <w:pPr>
        <w:spacing w:before="200"/>
        <w:ind w:firstLine="709"/>
        <w:jc w:val="both"/>
      </w:pPr>
      <w:r w:rsidRPr="001003B7">
        <w:t>Slijedom nav</w:t>
      </w:r>
      <w:r w:rsidR="00136B8B">
        <w:t>edenog, a na temelju odredbi članaka 112., 113. i 114. SZ-a te članka</w:t>
      </w:r>
      <w:r w:rsidRPr="001003B7">
        <w:t xml:space="preserve"> 10. </w:t>
      </w:r>
      <w:r w:rsidRPr="001003B7">
        <w:rPr>
          <w:szCs w:val="24"/>
        </w:rPr>
        <w:t>Zakona o parničnom postupku („Narodne novine“ broj 53/91, 91/92, 112/99, 88/01, 117/03, 88/05, 2/07, 84/08, 96/08, 123/08, 57/11 i 25/13, dalje ZPP),</w:t>
      </w:r>
      <w:r w:rsidRPr="001003B7">
        <w:t xml:space="preserve"> odlučeno je kao u izreci ovog rješenja. </w:t>
      </w:r>
    </w:p>
    <w:p w:rsidRDefault="00381069" w:rsidP="00136B8B" w:rsidR="00381069" w:rsidRPr="001003B7">
      <w:pPr>
        <w:spacing w:before="240"/>
        <w:jc w:val="center"/>
        <w:rPr>
          <w:szCs w:val="24"/>
        </w:rPr>
      </w:pPr>
      <w:r w:rsidRPr="001003B7">
        <w:rPr>
          <w:szCs w:val="24"/>
        </w:rPr>
        <w:t>U Splitu</w:t>
      </w:r>
      <w:r w:rsidR="006F2D2E">
        <w:rPr>
          <w:szCs w:val="24"/>
        </w:rPr>
        <w:t xml:space="preserve"> </w:t>
      </w:r>
      <w:r w:rsidR="004B0FF9">
        <w:rPr>
          <w:szCs w:val="24"/>
        </w:rPr>
        <w:t>1</w:t>
      </w:r>
      <w:r w:rsidR="009E2A21">
        <w:rPr>
          <w:szCs w:val="24"/>
        </w:rPr>
        <w:t>9</w:t>
      </w:r>
      <w:r w:rsidR="004B0FF9">
        <w:rPr>
          <w:szCs w:val="24"/>
        </w:rPr>
        <w:t>. prosinca</w:t>
      </w:r>
      <w:r w:rsidR="005651AF">
        <w:rPr>
          <w:szCs w:val="24"/>
        </w:rPr>
        <w:t xml:space="preserve"> </w:t>
      </w:r>
      <w:r w:rsidR="00C725EA">
        <w:rPr>
          <w:szCs w:val="24"/>
        </w:rPr>
        <w:t>2018</w:t>
      </w:r>
      <w:r w:rsidR="00E1008D">
        <w:rPr>
          <w:szCs w:val="24"/>
        </w:rPr>
        <w:t>.</w:t>
      </w:r>
      <w:r w:rsidR="000D5CA4" w:rsidRPr="001003B7">
        <w:rPr>
          <w:szCs w:val="24"/>
        </w:rPr>
        <w:t xml:space="preserve"> </w:t>
      </w:r>
    </w:p>
    <w:p w:rsidRDefault="00E1008D" w:rsidP="00136B8B" w:rsidR="000D5CA4" w:rsidRPr="001003B7">
      <w:pPr>
        <w:spacing w:before="240"/>
        <w:ind w:left="6372"/>
        <w:jc w:val="center"/>
      </w:pPr>
      <w:r w:rsidRPr="001003B7">
        <w:t>Sutkinja</w:t>
      </w:r>
    </w:p>
    <w:p w:rsidRDefault="00E1008D" w:rsidP="0094096C" w:rsidR="004F0A86">
      <w:pPr>
        <w:ind w:left="6372"/>
        <w:jc w:val="center"/>
      </w:pPr>
      <w:r w:rsidRPr="001003B7">
        <w:t>Ana Golub Gruić</w:t>
      </w:r>
      <w:r w:rsidR="004F0A86">
        <w:t>, v.r.</w:t>
      </w:r>
    </w:p>
    <w:p w:rsidRDefault="004F0A86" w:rsidP="008832A6" w:rsidR="004F0A86">
      <w:pPr>
        <w:jc w:val="right"/>
      </w:pPr>
      <w:r>
        <w:t>za točnost otpravka – ovlašteni službenik</w:t>
      </w:r>
    </w:p>
    <w:p w:rsidRDefault="004F0A86" w:rsidP="008832A6" w:rsidR="004F0A86">
      <w:pPr>
        <w:ind w:firstLine="708" w:left="4956"/>
        <w:jc w:val="center"/>
      </w:pPr>
      <w:r>
        <w:t>Ana Bosančić</w:t>
      </w:r>
    </w:p>
    <w:p w:rsidRDefault="000D5CA4" w:rsidP="000D5CA4" w:rsidR="000D5CA4" w:rsidRPr="001003B7">
      <w:pPr>
        <w:ind w:left="6372"/>
        <w:jc w:val="center"/>
      </w:pPr>
    </w:p>
    <w:p w:rsidRDefault="00B77512" w:rsidP="00F34C00" w:rsidR="00B77512" w:rsidRPr="001003B7">
      <w:pPr>
        <w:jc w:val="both"/>
      </w:pPr>
    </w:p>
    <w:p w:rsidRDefault="00E1008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sectPr w:rsidSect="000D5CA4" w:rsidR="00381069" w:rsidRPr="001003B7">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0A86" w:rsidP="00E1008D"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Pr>
            <w:noProof/>
          </w:rPr>
          <w:t>4</w:t>
        </w:r>
        <w:r w:rsidR="00EF4412">
          <w:fldChar w:fldCharType="end"/>
        </w:r>
      </w:sdtContent>
    </w:sdt>
    <w:r w:rsidR="00E1008D">
      <w:tab/>
      <w:t xml:space="preserve">Poslovni broj: </w:t>
    </w:r>
    <w:r w:rsidR="00A27232" w:rsidRPr="00A27232">
      <w:t>11.St-</w:t>
    </w:r>
    <w:r w:rsidR="009E2A21">
      <w:t>1055/2017-22</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0F2F" w:rsidP="000F0F2F" w:rsidR="000D5CA4">
    <w:pPr>
      <w:pStyle w:val="Zaglavlje"/>
      <w:tabs>
        <w:tab w:pos="6981" w:val="left"/>
      </w:tabs>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 w:numId="7">
    <w:abstractNumId w:val="0"/>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4431"/>
    <w:rsid w:val="0006644C"/>
    <w:rsid w:val="00066650"/>
    <w:rsid w:val="00081C61"/>
    <w:rsid w:val="00085E7C"/>
    <w:rsid w:val="00087D56"/>
    <w:rsid w:val="000B3B63"/>
    <w:rsid w:val="000B4D96"/>
    <w:rsid w:val="000D5CA4"/>
    <w:rsid w:val="000F0F2F"/>
    <w:rsid w:val="001003B7"/>
    <w:rsid w:val="00101227"/>
    <w:rsid w:val="00125AB4"/>
    <w:rsid w:val="00136B8B"/>
    <w:rsid w:val="0014559C"/>
    <w:rsid w:val="001577AB"/>
    <w:rsid w:val="001A1170"/>
    <w:rsid w:val="001B2797"/>
    <w:rsid w:val="001C2471"/>
    <w:rsid w:val="001D7998"/>
    <w:rsid w:val="001F320F"/>
    <w:rsid w:val="002022AD"/>
    <w:rsid w:val="0024431B"/>
    <w:rsid w:val="002457EF"/>
    <w:rsid w:val="002554C6"/>
    <w:rsid w:val="00284743"/>
    <w:rsid w:val="002A4AD2"/>
    <w:rsid w:val="002F2EA3"/>
    <w:rsid w:val="002F4D49"/>
    <w:rsid w:val="00302874"/>
    <w:rsid w:val="00315051"/>
    <w:rsid w:val="00326532"/>
    <w:rsid w:val="00334794"/>
    <w:rsid w:val="00335E2C"/>
    <w:rsid w:val="0034057E"/>
    <w:rsid w:val="00364E9B"/>
    <w:rsid w:val="00374A1A"/>
    <w:rsid w:val="00381069"/>
    <w:rsid w:val="003B4B67"/>
    <w:rsid w:val="003C22F8"/>
    <w:rsid w:val="003C2F22"/>
    <w:rsid w:val="00414F96"/>
    <w:rsid w:val="00417EA6"/>
    <w:rsid w:val="00440194"/>
    <w:rsid w:val="00467720"/>
    <w:rsid w:val="00487D82"/>
    <w:rsid w:val="004A2805"/>
    <w:rsid w:val="004B0FF9"/>
    <w:rsid w:val="004B421F"/>
    <w:rsid w:val="004B5A63"/>
    <w:rsid w:val="004B677A"/>
    <w:rsid w:val="004E6C78"/>
    <w:rsid w:val="004F0A86"/>
    <w:rsid w:val="005058A9"/>
    <w:rsid w:val="00514E7D"/>
    <w:rsid w:val="0053205D"/>
    <w:rsid w:val="00537DED"/>
    <w:rsid w:val="0054341E"/>
    <w:rsid w:val="00547BB8"/>
    <w:rsid w:val="00564E07"/>
    <w:rsid w:val="005651AF"/>
    <w:rsid w:val="00591011"/>
    <w:rsid w:val="005971BC"/>
    <w:rsid w:val="0059759E"/>
    <w:rsid w:val="005A5E03"/>
    <w:rsid w:val="005A69DA"/>
    <w:rsid w:val="005A6C60"/>
    <w:rsid w:val="005A7F1C"/>
    <w:rsid w:val="005D3D52"/>
    <w:rsid w:val="005D67F6"/>
    <w:rsid w:val="005D6AD7"/>
    <w:rsid w:val="005F7B8A"/>
    <w:rsid w:val="00626AFC"/>
    <w:rsid w:val="006473CE"/>
    <w:rsid w:val="006563AD"/>
    <w:rsid w:val="0067251F"/>
    <w:rsid w:val="00685926"/>
    <w:rsid w:val="006B7A91"/>
    <w:rsid w:val="006F2D2E"/>
    <w:rsid w:val="006F6711"/>
    <w:rsid w:val="007011D1"/>
    <w:rsid w:val="0071519E"/>
    <w:rsid w:val="00734E45"/>
    <w:rsid w:val="00750D06"/>
    <w:rsid w:val="00794684"/>
    <w:rsid w:val="007A414A"/>
    <w:rsid w:val="007C0F76"/>
    <w:rsid w:val="007C601A"/>
    <w:rsid w:val="007F7A84"/>
    <w:rsid w:val="00814EDB"/>
    <w:rsid w:val="00815142"/>
    <w:rsid w:val="008162BE"/>
    <w:rsid w:val="00853B3E"/>
    <w:rsid w:val="00864413"/>
    <w:rsid w:val="0086618E"/>
    <w:rsid w:val="00871BB8"/>
    <w:rsid w:val="00891C1A"/>
    <w:rsid w:val="008B157B"/>
    <w:rsid w:val="008E45D1"/>
    <w:rsid w:val="008E6A35"/>
    <w:rsid w:val="008F7717"/>
    <w:rsid w:val="00905688"/>
    <w:rsid w:val="0095496D"/>
    <w:rsid w:val="00955ED1"/>
    <w:rsid w:val="0096366D"/>
    <w:rsid w:val="00981D37"/>
    <w:rsid w:val="00983B97"/>
    <w:rsid w:val="0099141B"/>
    <w:rsid w:val="00997F33"/>
    <w:rsid w:val="009A1924"/>
    <w:rsid w:val="009B0B31"/>
    <w:rsid w:val="009C02E7"/>
    <w:rsid w:val="009C4073"/>
    <w:rsid w:val="009D0A87"/>
    <w:rsid w:val="009E073F"/>
    <w:rsid w:val="009E2A21"/>
    <w:rsid w:val="009E7BD7"/>
    <w:rsid w:val="00A27232"/>
    <w:rsid w:val="00A2746A"/>
    <w:rsid w:val="00A30A65"/>
    <w:rsid w:val="00A51DE9"/>
    <w:rsid w:val="00A52E84"/>
    <w:rsid w:val="00A57094"/>
    <w:rsid w:val="00A6411C"/>
    <w:rsid w:val="00A71AFE"/>
    <w:rsid w:val="00A90E81"/>
    <w:rsid w:val="00A92876"/>
    <w:rsid w:val="00AA4D19"/>
    <w:rsid w:val="00B21B5C"/>
    <w:rsid w:val="00B43416"/>
    <w:rsid w:val="00B45681"/>
    <w:rsid w:val="00B51E65"/>
    <w:rsid w:val="00B56F92"/>
    <w:rsid w:val="00B7506F"/>
    <w:rsid w:val="00B77512"/>
    <w:rsid w:val="00BC469D"/>
    <w:rsid w:val="00BD5DB9"/>
    <w:rsid w:val="00C051C0"/>
    <w:rsid w:val="00C05AFF"/>
    <w:rsid w:val="00C1320F"/>
    <w:rsid w:val="00C15AA1"/>
    <w:rsid w:val="00C171DA"/>
    <w:rsid w:val="00C17537"/>
    <w:rsid w:val="00C17C46"/>
    <w:rsid w:val="00C33EB8"/>
    <w:rsid w:val="00C35B00"/>
    <w:rsid w:val="00C42EB3"/>
    <w:rsid w:val="00C45243"/>
    <w:rsid w:val="00C725EA"/>
    <w:rsid w:val="00C732F3"/>
    <w:rsid w:val="00C74234"/>
    <w:rsid w:val="00C76020"/>
    <w:rsid w:val="00CA44BF"/>
    <w:rsid w:val="00CC07F2"/>
    <w:rsid w:val="00CC1202"/>
    <w:rsid w:val="00CF5F79"/>
    <w:rsid w:val="00D01685"/>
    <w:rsid w:val="00D06A2A"/>
    <w:rsid w:val="00D2292D"/>
    <w:rsid w:val="00D2525D"/>
    <w:rsid w:val="00D37671"/>
    <w:rsid w:val="00D42BFD"/>
    <w:rsid w:val="00D47671"/>
    <w:rsid w:val="00D55337"/>
    <w:rsid w:val="00D6024C"/>
    <w:rsid w:val="00D8229E"/>
    <w:rsid w:val="00DA0FF8"/>
    <w:rsid w:val="00DA4B4E"/>
    <w:rsid w:val="00DC5471"/>
    <w:rsid w:val="00DD0D50"/>
    <w:rsid w:val="00E1008D"/>
    <w:rsid w:val="00E158F2"/>
    <w:rsid w:val="00E23CCA"/>
    <w:rsid w:val="00E52BEF"/>
    <w:rsid w:val="00E64D6A"/>
    <w:rsid w:val="00E814C7"/>
    <w:rsid w:val="00E820C8"/>
    <w:rsid w:val="00E8463F"/>
    <w:rsid w:val="00EA0C54"/>
    <w:rsid w:val="00EA22A2"/>
    <w:rsid w:val="00EB6A52"/>
    <w:rsid w:val="00ED1748"/>
    <w:rsid w:val="00EE3F85"/>
    <w:rsid w:val="00EF4412"/>
    <w:rsid w:val="00F2599E"/>
    <w:rsid w:val="00F34C00"/>
    <w:rsid w:val="00F47A3F"/>
    <w:rsid w:val="00F501C7"/>
    <w:rsid w:val="00F5443B"/>
    <w:rsid w:val="00F57002"/>
    <w:rsid w:val="00F60F0C"/>
    <w:rsid w:val="00F6162F"/>
    <w:rsid w:val="00F650F3"/>
    <w:rsid w:val="00F85661"/>
    <w:rsid w:val="00FA084C"/>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4F0A86"/>
    <w:rPr>
      <w:color w:val="808080"/>
      <w:bdr w:space="0" w:sz="0" w:color="auto" w:val="none"/>
      <w:shd w:fill="auto" w:color="auto" w:val="clear"/>
    </w:rPr>
  </w:style>
  <w:style w:customStyle="true" w:styleId="eSPISCCParagraphDefaultFont" w:type="character">
    <w:name w:val="eSPIS_CC_Paragraph Default Font"/>
    <w:basedOn w:val="Zadanifontodlomka"/>
    <w:rsid w:val="004F0A86"/>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4F0A86"/>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4F0A86"/>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4F0A86"/>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4F0A86"/>
    <w:rPr>
      <w:color w:val="808080"/>
      <w:bdr w:color="auto" w:space="0" w:sz="0" w:val="none"/>
      <w:shd w:color="auto" w:fill="auto" w:val="clear"/>
    </w:rPr>
  </w:style>
  <w:style w:customStyle="1" w:styleId="eSPISCCParagraphDefaultFont" w:type="character">
    <w:name w:val="eSPIS_CC_Paragraph Default Font"/>
    <w:basedOn w:val="Zadanifontodlomka"/>
    <w:rsid w:val="004F0A86"/>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4F0A86"/>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4F0A86"/>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4F0A86"/>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prosinca 2018.</izvorni_sadrzaj>
    <derivirana_varijabla naziv="DomainObject.DatumDonosenjaOdluke_1">19.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1055</izvorni_sadrzaj>
    <derivirana_varijabla naziv="DomainObject.Predmet.Broj_1">1055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2017.</izvorni_sadrzaj>
    <derivirana_varijabla naziv="DomainObject.Predmet.DatumOsnivanja_1">23.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St-1055/2017</izvorni_sadrzaj>
    <derivirana_varijabla naziv="DomainObject.Predmet.OznakaBroj_1">St-1055/2017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zaposlenih 
Čl. 110. st. 1. SZ-a</izvorni_sadrzaj>
    <derivirana_varijabla naziv="DomainObject.Predmet.PrimjedbaSuca_1">2 zaposlenih 
Čl. 110. st. 1. SZ-a</derivirana_varijabla>
  </DomainObject.Predmet.PrimjedbaSuca>
  <DomainObject.Predmet.ProtustrankaFormated>
    <izvorni_sadrzaj>  VILELMO j.d.o.o. za usluge</izvorni_sadrzaj>
    <derivirana_varijabla naziv="DomainObject.Predmet.ProtustrankaFormated_1">  VILELMO j.d.o.o. za usluge</derivirana_varijabla>
  </DomainObject.Predmet.ProtustrankaFormated>
  <DomainObject.Predmet.ProtustrankaFormatedOIB>
    <izvorni_sadrzaj>  VILELMO j.d.o.o. za usluge, OIB 51918813962</izvorni_sadrzaj>
    <derivirana_varijabla naziv="DomainObject.Predmet.ProtustrankaFormatedOIB_1">  VILELMO j.d.o.o. za usluge, OIB 51918813962</derivirana_varijabla>
  </DomainObject.Predmet.ProtustrankaFormatedOIB>
  <DomainObject.Predmet.ProtustrankaFormatedWithAdress>
    <izvorni_sadrzaj> VILELMO j.d.o.o. za usluge, Vukovarska 65, 21000 Split</izvorni_sadrzaj>
    <derivirana_varijabla naziv="DomainObject.Predmet.ProtustrankaFormatedWithAdress_1"> VILELMO j.d.o.o. za usluge, Vukovarska 65, 21000 Split</derivirana_varijabla>
  </DomainObject.Predmet.ProtustrankaFormatedWithAdress>
  <DomainObject.Predmet.ProtustrankaFormatedWithAdressOIB>
    <izvorni_sadrzaj> VILELMO j.d.o.o. za usluge, OIB 51918813962, Vukovarska 65, 21000 Split</izvorni_sadrzaj>
    <derivirana_varijabla naziv="DomainObject.Predmet.ProtustrankaFormatedWithAdressOIB_1"> VILELMO j.d.o.o. za usluge, OIB 51918813962, Vukovarska 65, 21000 Split</derivirana_varijabla>
  </DomainObject.Predmet.ProtustrankaFormatedWithAdressOIB>
  <DomainObject.Predmet.ProtustrankaWithAdress>
    <izvorni_sadrzaj>VILELMO j.d.o.o. za usluge Vukovarska 65, 21000 Split</izvorni_sadrzaj>
    <derivirana_varijabla naziv="DomainObject.Predmet.ProtustrankaWithAdress_1">VILELMO j.d.o.o. za usluge Vukovarska 65, 21000 Split</derivirana_varijabla>
  </DomainObject.Predmet.ProtustrankaWithAdress>
  <DomainObject.Predmet.ProtustrankaWithAdressOIB>
    <izvorni_sadrzaj>VILELMO j.d.o.o. za usluge, OIB 51918813962, Vukovarska 65, 21000 Split</izvorni_sadrzaj>
    <derivirana_varijabla naziv="DomainObject.Predmet.ProtustrankaWithAdressOIB_1">VILELMO j.d.o.o. za usluge, OIB 51918813962, Vukovarska 65, 21000 Split</derivirana_varijabla>
  </DomainObject.Predmet.ProtustrankaWithAdressOIB>
  <DomainObject.Predmet.ProtustrankaNazivFormated>
    <izvorni_sadrzaj>VILELMO j.d.o.o. za usluge</izvorni_sadrzaj>
    <derivirana_varijabla naziv="DomainObject.Predmet.ProtustrankaNazivFormated_1">VILELMO j.d.o.o. za usluge</derivirana_varijabla>
  </DomainObject.Predmet.ProtustrankaNazivFormated>
  <DomainObject.Predmet.ProtustrankaNazivFormatedOIB>
    <izvorni_sadrzaj>VILELMO j.d.o.o. za usluge, OIB 51918813962</izvorni_sadrzaj>
    <derivirana_varijabla naziv="DomainObject.Predmet.ProtustrankaNazivFormatedOIB_1">VILELMO j.d.o.o. za usluge, OIB 51918813962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56391.73</izvorni_sadrzaj>
    <derivirana_varijabla naziv="DomainObject.Predmet.TrenutnaVrijednost_1">56391.73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VILELMO j.d.o.o. za usluge</item>
    </izvorni_sadrzaj>
    <derivirana_varijabla naziv="DomainObject.Predmet.ProtuStrankaListFormated_1">
      <item>VILELMO j.d.o.o. za usluge</item>
    </derivirana_varijabla>
  </DomainObject.Predmet.ProtuStrankaListFormated>
  <DomainObject.Predmet.ProtuStrankaListFormatedOIB>
    <izvorni_sadrzaj>
      <item>VILELMO j.d.o.o. za usluge, OIB 51918813962</item>
    </izvorni_sadrzaj>
    <derivirana_varijabla naziv="DomainObject.Predmet.ProtuStrankaListFormatedOIB_1">
      <item>VILELMO j.d.o.o. za usluge, OIB 51918813962</item>
    </derivirana_varijabla>
  </DomainObject.Predmet.ProtuStrankaListFormatedOIB>
  <DomainObject.Predmet.ProtuStrankaListFormatedWithAdress>
    <izvorni_sadrzaj>
      <item>VILELMO j.d.o.o. za usluge, Vukovarska 65, 21000 Split</item>
    </izvorni_sadrzaj>
    <derivirana_varijabla naziv="DomainObject.Predmet.ProtuStrankaListFormatedWithAdress_1">
      <item>VILELMO j.d.o.o. za usluge, Vukovarska 65, 21000 Split</item>
    </derivirana_varijabla>
  </DomainObject.Predmet.ProtuStrankaListFormatedWithAdress>
  <DomainObject.Predmet.ProtuStrankaListFormatedWithAdressOIB>
    <izvorni_sadrzaj>
      <item>VILELMO j.d.o.o. za usluge, OIB 51918813962, Vukovarska 65, 21000 Split</item>
    </izvorni_sadrzaj>
    <derivirana_varijabla naziv="DomainObject.Predmet.ProtuStrankaListFormatedWithAdressOIB_1">
      <item>VILELMO j.d.o.o. za usluge, OIB 51918813962, Vukovarska 65, 21000 Split</item>
    </derivirana_varijabla>
  </DomainObject.Predmet.ProtuStrankaListFormatedWithAdressOIB>
  <DomainObject.Predmet.ProtuStrankaListNazivFormated>
    <izvorni_sadrzaj>
      <item>VILELMO j.d.o.o. za usluge</item>
    </izvorni_sadrzaj>
    <derivirana_varijabla naziv="DomainObject.Predmet.ProtuStrankaListNazivFormated_1">
      <item>VILELMO j.d.o.o. za usluge</item>
    </derivirana_varijabla>
  </DomainObject.Predmet.ProtuStrankaListNazivFormated>
  <DomainObject.Predmet.ProtuStrankaListNazivFormatedOIB>
    <izvorni_sadrzaj>
      <item>VILELMO j.d.o.o. za usluge, OIB 51918813962</item>
    </izvorni_sadrzaj>
    <derivirana_varijabla naziv="DomainObject.Predmet.ProtuStrankaListNazivFormatedOIB_1">
      <item>VILELMO j.d.o.o. za usluge, OIB 51918813962</item>
    </derivirana_varijabla>
  </DomainObject.Predmet.ProtuStrankaListNazivFormatedOIB>
  <DomainObject.Predmet.OstaliListFormated>
    <izvorni_sadrzaj>
      <item>Ivan Šimić</item>
    </izvorni_sadrzaj>
    <derivirana_varijabla naziv="DomainObject.Predmet.OstaliListFormated_1">
      <item>Ivan Šimić</item>
    </derivirana_varijabla>
  </DomainObject.Predmet.OstaliListFormated>
  <DomainObject.Predmet.OstaliListFormatedOIB>
    <izvorni_sadrzaj>
      <item>Ivan Šimić, OIB 89970891787</item>
    </izvorni_sadrzaj>
    <derivirana_varijabla naziv="DomainObject.Predmet.OstaliListFormatedOIB_1">
      <item>Ivan Šimić, OIB 89970891787</item>
    </derivirana_varijabla>
  </DomainObject.Predmet.OstaliListFormatedOIB>
  <DomainObject.Predmet.OstaliListFormatedWithAdress>
    <izvorni_sadrzaj>
      <item>Ivan Šimić, Vukovarska 65, 21000 Split</item>
    </izvorni_sadrzaj>
    <derivirana_varijabla naziv="DomainObject.Predmet.OstaliListFormatedWithAdress_1">
      <item>Ivan Šimić, Vukovarska 65, 21000 Split</item>
    </derivirana_varijabla>
  </DomainObject.Predmet.OstaliListFormatedWithAdress>
  <DomainObject.Predmet.OstaliListFormatedWithAdressOIB>
    <izvorni_sadrzaj>
      <item>Ivan Šimić, OIB 89970891787, Vukovarska 65, 21000 Split</item>
    </izvorni_sadrzaj>
    <derivirana_varijabla naziv="DomainObject.Predmet.OstaliListFormatedWithAdressOIB_1">
      <item>Ivan Šimić, OIB 89970891787, Vukovarska 65, 21000 Split</item>
    </derivirana_varijabla>
  </DomainObject.Predmet.OstaliListFormatedWithAdressOIB>
  <DomainObject.Predmet.OstaliListNazivFormated>
    <izvorni_sadrzaj>
      <item>Ivan Šimić</item>
    </izvorni_sadrzaj>
    <derivirana_varijabla naziv="DomainObject.Predmet.OstaliListNazivFormated_1">
      <item>Ivan Šimić</item>
    </derivirana_varijabla>
  </DomainObject.Predmet.OstaliListNazivFormated>
  <DomainObject.Predmet.OstaliListNazivFormatedOIB>
    <izvorni_sadrzaj>
      <item>Ivan Šimić, OIB 89970891787</item>
    </izvorni_sadrzaj>
    <derivirana_varijabla naziv="DomainObject.Predmet.OstaliListNazivFormatedOIB_1">
      <item>Ivan Šimić, OIB 89970891787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2018.</izvorni_sadrzaj>
    <derivirana_varijabla naziv="DomainObject.Datum_1">19. prosinca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VILELMO j.d.o.o. za usluge</izvorni_sadrzaj>
    <derivirana_varijabla naziv="DomainObject.Predmet.ProtustrankaIDrugi_1">VILELMO j.d.o.o.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VILELMO j.d.o.o. za usluge, OIB 51918813962, Vukovarska 65, 21000 Split</izvorni_sadrzaj>
    <derivirana_varijabla naziv="DomainObject.Predmet.ProtustrankaIDrugiAdressOIB_1">VILELMO j.d.o.o. za usluge, OIB 51918813962, Vukovarska 65,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VILELMO j.d.o.o. za usluge</item>
      <item>FINANCIJSKA AGENCIJA, RC SPLIT</item>
      <item>Ivan Šimić</item>
    </izvorni_sadrzaj>
    <derivirana_varijabla naziv="DomainObject.Predmet.SudioniciListNaziv_1">
      <item>VILELMO j.d.o.o. za usluge</item>
      <item>FINANCIJSKA AGENCIJA, RC SPLIT</item>
      <item>Ivan Šimić</item>
    </derivirana_varijabla>
  </DomainObject.Predmet.SudioniciListNaziv>
  <DomainObject.Predmet.SudioniciListAdressOIB>
    <izvorni_sadrzaj>
      <item>VILELMO j.d.o.o. za usluge, OIB 51918813962, Vukovarska 65,21000 Split</item>
      <item>FINANCIJSKA AGENCIJA, RC SPLIT, OIB 85821130368, Mažuranićevo šetalište 24 b,21000 Split</item>
      <item>Ivan Šimić, OIB 89970891787, Vukovarska 65,21000 Split</item>
    </izvorni_sadrzaj>
    <derivirana_varijabla naziv="DomainObject.Predmet.SudioniciListAdressOIB_1">
      <item>VILELMO j.d.o.o. za usluge, OIB 51918813962, Vukovarska 65,21000 Split</item>
      <item>FINANCIJSKA AGENCIJA, RC SPLIT, OIB 85821130368, Mažuranićevo šetalište 24 b,21000 Split</item>
      <item>Ivan Šimić, OIB 89970891787, Vukovarska 65,21000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51918813962</item>
      <item>, OIB 85821130368</item>
      <item>, OIB 89970891787</item>
    </izvorni_sadrzaj>
    <derivirana_varijabla naziv="DomainObject.Predmet.SudioniciListNazivOIB_1">
      <item>, OIB 51918813962</item>
      <item>, OIB 85821130368</item>
      <item>, OIB 89970891787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Rude, OIB 47128883453, Stjepana Radića 6/II Šibenik</item>
    </izvorni_sadrzaj>
    <derivirana_varijabla naziv="DomainObject.Predmet.StecajniUpraviteljiListAddressOIB_1">
      <item>Ivan Rude, OIB 47128883453, Stjepana Radića 6/II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ožujka 2018.</izvorni_sadrzaj>
    <derivirana_varijabla naziv="DomainObject.Predmet.DatumZadnjeOdrzaneSudskeRadnje_1">13. ožujka 2018.</derivirana_varijabla>
  </DomainObject.Predmet.DatumZadnjeOdrzaneSudskeRadnje>
  <DomainObject.PredzadnjaOdlukaIzPredmeta.DatumDonosenjaOdluke>
    <izvorni_sadrzaj>7. studenog 2018.</izvorni_sadrzaj>
    <derivirana_varijabla naziv="DomainObject.PredzadnjaOdlukaIzPredmeta.DatumDonosenjaOdluke_1">7. studenog 2018.</derivirana_varijabla>
  </DomainObject.PredzadnjaOdlukaIzPredmeta.DatumDonosenjaOdluke>
  <DomainObject.PredzadnjaOdlukaIzPredmeta.Oznaka>
    <izvorni_sadrzaj>St-1055/2017-14</izvorni_sadrzaj>
    <derivirana_varijabla naziv="DomainObject.PredzadnjaOdlukaIzPredmeta.Oznaka_1">St-1055/2017-14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89E298-0F54-4853-8723-EE89F3FFC7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4</properties:Pages>
  <properties:Words>1545</properties:Words>
  <properties:Characters>8638</properties:Characters>
  <properties:Lines>152</properties:Lines>
  <properties:Paragraphs>44</properties:Paragraphs>
  <properties:TotalTime>77</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10178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2018-05-03T11:44:00Z</dcterms:created>
  <dc:creator>Katarina Mikulić</dc:creator>
  <cp:lastModifiedBy>Ana Golub Gruić</cp:lastModifiedBy>
  <cp:lastPrinted>2018-12-19T13:40:00Z</cp:lastPrinted>
  <dcterms:modified xmlns:xsi="http://www.w3.org/2001/XMLSchema-instance" xsi:type="dcterms:W3CDTF">2018-12-19T13:40:00Z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(St-1055-2017 poziv na predujam zz 1.000 + 2.611.docx)</vt:lpwstr>
  </prop:property>
  <prop:property name="CC_coloring" pid="4" fmtid="{D5CDD505-2E9C-101B-9397-08002B2CF9AE}">
    <vt:bool>false</vt:bool>
  </prop:property>
  <prop:property name="BrojStranica" pid="5" fmtid="{D5CDD505-2E9C-101B-9397-08002B2CF9AE}">
    <vt:i4>4</vt:i4>
  </prop:property>
</prop:Properties>
</file>