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a87bf" w14:paraId="e4a87bf" w:rsidRDefault="00306E2A" w:rsidP="00306E2A" w:rsidR="00306E2A">
      <w:pPr>
        <w15:collapsed w:val="false"/>
      </w:pPr>
      <w:bookmarkStart w:name="_GoBack" w:id="0"/>
      <w:bookmarkEnd w:id="0"/>
      <w:r>
        <w:t xml:space="preserve">     </w:t>
      </w:r>
      <w:r>
        <w:rPr>
          <w:noProof/>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306E2A" w:rsidP="00306E2A" w:rsidR="00306E2A">
      <w:r>
        <w:t>REPUBLIKA HRVATSKA</w:t>
      </w:r>
    </w:p>
    <w:p w:rsidRDefault="00306E2A" w:rsidP="00306E2A" w:rsidR="00306E2A">
      <w:r>
        <w:t xml:space="preserve">  Trgovački sud u Zagrebu</w:t>
      </w:r>
    </w:p>
    <w:p w:rsidRDefault="00306E2A" w:rsidP="00306E2A" w:rsidR="00306E2A">
      <w:r>
        <w:t xml:space="preserve">   Zagreb, Amruševa 2/II              </w:t>
      </w:r>
      <w:r w:rsidR="00DF77E0">
        <w:tab/>
      </w:r>
      <w:r w:rsidR="00DF77E0">
        <w:tab/>
      </w:r>
      <w:r w:rsidR="00DF77E0">
        <w:tab/>
      </w:r>
      <w:r w:rsidR="00DF77E0">
        <w:tab/>
      </w:r>
      <w:r w:rsidR="00DF77E0">
        <w:tab/>
      </w:r>
      <w:r>
        <w:t xml:space="preserve"> </w:t>
      </w:r>
    </w:p>
    <w:p w:rsidRDefault="00306E2A" w:rsidP="00306E2A" w:rsidR="00306E2A"/>
    <w:p w:rsidRDefault="00306E2A" w:rsidP="00306E2A" w:rsidR="00306E2A">
      <w:pPr>
        <w:jc w:val="center"/>
      </w:pPr>
      <w:r w:rsidRPr="00910A3E">
        <w:t>REPUBLIKA HRVATSKA</w:t>
      </w:r>
    </w:p>
    <w:p w:rsidRDefault="00306E2A" w:rsidP="00306E2A" w:rsidR="00306E2A">
      <w:pPr>
        <w:jc w:val="center"/>
      </w:pPr>
      <w:r>
        <w:t>R J E Š E NJ E</w:t>
      </w:r>
    </w:p>
    <w:p w:rsidRDefault="00306E2A" w:rsidP="00306E2A" w:rsidR="00306E2A"/>
    <w:p w:rsidRDefault="00306E2A" w:rsidP="00306E2A" w:rsidR="00306E2A" w:rsidRPr="003B182B">
      <w:pPr>
        <w:jc w:val="both"/>
      </w:pPr>
      <w:r w:rsidRPr="003B182B">
        <w:rPr>
          <w:lang w:val="pt-BR"/>
        </w:rPr>
        <w:t xml:space="preserve">Trgovački sud u Zagrebu, po sucu pojedincu Nikoli Ribariću, kao stečajnom sucu, u stečajnom predmetu nad stečajnim dužnikom TUTUS GRADNJA d.o.o. </w:t>
      </w:r>
      <w:r>
        <w:rPr>
          <w:lang w:val="pt-BR"/>
        </w:rPr>
        <w:t xml:space="preserve"> - </w:t>
      </w:r>
      <w:r w:rsidRPr="003B182B">
        <w:rPr>
          <w:lang w:val="pt-BR"/>
        </w:rPr>
        <w:t>u stečaju, Zagreb, Nemčićeva 7, OIB: 19270342665, MBS: 080621774,</w:t>
      </w:r>
      <w:r>
        <w:rPr>
          <w:lang w:val="pt-BR"/>
        </w:rPr>
        <w:t xml:space="preserve"> dana 25</w:t>
      </w:r>
      <w:r w:rsidRPr="003B182B">
        <w:rPr>
          <w:lang w:val="pt-BR"/>
        </w:rPr>
        <w:t>.</w:t>
      </w:r>
      <w:r>
        <w:rPr>
          <w:lang w:val="pt-BR"/>
        </w:rPr>
        <w:t xml:space="preserve"> srpnja</w:t>
      </w:r>
      <w:r w:rsidRPr="003B182B">
        <w:rPr>
          <w:lang w:val="pt-BR"/>
        </w:rPr>
        <w:t xml:space="preserve"> 201</w:t>
      </w:r>
      <w:r>
        <w:rPr>
          <w:lang w:val="pt-BR"/>
        </w:rPr>
        <w:t>8</w:t>
      </w:r>
      <w:r w:rsidRPr="003B182B">
        <w:rPr>
          <w:lang w:val="pt-BR"/>
        </w:rPr>
        <w:t>.,</w:t>
      </w:r>
      <w:r w:rsidRPr="003B182B">
        <w:t xml:space="preserve">   </w:t>
      </w:r>
    </w:p>
    <w:p w:rsidRDefault="00306E2A" w:rsidP="00306E2A" w:rsidR="00306E2A">
      <w:pPr>
        <w:jc w:val="both"/>
      </w:pPr>
    </w:p>
    <w:p w:rsidRDefault="00306E2A" w:rsidP="00306E2A" w:rsidR="00306E2A">
      <w:pPr>
        <w:jc w:val="center"/>
      </w:pPr>
      <w:r>
        <w:t>r i j e š i o    j e</w:t>
      </w:r>
    </w:p>
    <w:p w:rsidRDefault="00306E2A" w:rsidP="00306E2A" w:rsidR="00306E2A">
      <w:pPr>
        <w:jc w:val="both"/>
      </w:pPr>
    </w:p>
    <w:p w:rsidRDefault="00306E2A" w:rsidP="00306E2A" w:rsidR="00306E2A">
      <w:r>
        <w:t xml:space="preserve">I   Utvrđuje se da je udovoljeno uvjetima za pravovaljanost prodaje, te se kupcu </w:t>
      </w:r>
      <w:r w:rsidR="00632BD3" w:rsidRPr="00632BD3">
        <w:t>Summa superbia d.o.o. iz Zagreba, Nemčićeva 7, OIB: 32376620010</w:t>
      </w:r>
      <w:r>
        <w:t xml:space="preserve">, dosuđuje nekretnina stečajnog dužnika </w:t>
      </w:r>
      <w:r w:rsidRPr="003B182B">
        <w:rPr>
          <w:lang w:val="pt-BR"/>
        </w:rPr>
        <w:t xml:space="preserve">TUTUS GRADNJA d.o.o. </w:t>
      </w:r>
      <w:r>
        <w:rPr>
          <w:lang w:val="pt-BR"/>
        </w:rPr>
        <w:t xml:space="preserve"> - </w:t>
      </w:r>
      <w:r w:rsidRPr="003B182B">
        <w:rPr>
          <w:lang w:val="pt-BR"/>
        </w:rPr>
        <w:t>u stečaju, Zagreb, Nemčićeva 7, OIB: 19270342665, MBS: 080621774</w:t>
      </w:r>
      <w:r>
        <w:rPr>
          <w:lang w:val="pt-BR"/>
        </w:rPr>
        <w:t xml:space="preserve">, </w:t>
      </w:r>
      <w:r>
        <w:t>upisana u zemljišnim knjigama Općinskog građanskog suda u Zagrebu, Zemljišnoknjižni odjel Zagreb i to:</w:t>
      </w:r>
    </w:p>
    <w:p w:rsidRDefault="00306E2A" w:rsidP="00306E2A" w:rsidR="00306E2A">
      <w:pPr>
        <w:jc w:val="both"/>
      </w:pPr>
      <w:r w:rsidRPr="003952EF">
        <w:t>kat. čestica 2146/1, Zgrada mješovite uporabe br. 8,7,9,11 (POV 2689 m2) i dvorište (POV. 1371 m2), Maksimirska – Nemčićeva, površine 4060 m2, z</w:t>
      </w:r>
      <w:r>
        <w:t>.k.ul. 25434,  k.o. Grad Zagreb</w:t>
      </w:r>
    </w:p>
    <w:p w:rsidRDefault="00306E2A" w:rsidP="00306E2A" w:rsidR="00306E2A">
      <w:pPr>
        <w:jc w:val="both"/>
      </w:pPr>
    </w:p>
    <w:p w:rsidRDefault="00306E2A" w:rsidP="00306E2A" w:rsidR="00306E2A">
      <w:pPr>
        <w:jc w:val="both"/>
      </w:pPr>
      <w:r>
        <w:t>-8.   ETAŽA 5/10000</w:t>
      </w:r>
      <w:r>
        <w:tab/>
        <w:t xml:space="preserve"> Garažno mjesto GM 208 u podrumu 2 zgrade, površine 12,06 m2, za iznos od</w:t>
      </w:r>
      <w:r w:rsidR="00632BD3">
        <w:t xml:space="preserve"> 60.000,00</w:t>
      </w:r>
      <w:r>
        <w:t xml:space="preserve"> kuna;  </w:t>
      </w:r>
    </w:p>
    <w:p w:rsidRDefault="00306E2A" w:rsidP="00306E2A" w:rsidR="00306E2A">
      <w:pPr>
        <w:jc w:val="both"/>
      </w:pPr>
    </w:p>
    <w:p w:rsidRDefault="00306E2A" w:rsidP="00306E2A" w:rsidR="00306E2A">
      <w:pPr>
        <w:jc w:val="both"/>
      </w:pPr>
      <w:r>
        <w:t>-9.   ETAŽA 5/10000</w:t>
      </w:r>
      <w:r>
        <w:tab/>
        <w:t xml:space="preserve"> Garažno mjesto GM 209 u podrumu 2 zgrade, površine 11,75 m2, </w:t>
      </w:r>
      <w:r w:rsidR="00632BD3">
        <w:t>za iznos od 60.000,00 kuna</w:t>
      </w:r>
      <w:r>
        <w:t xml:space="preserve">;  </w:t>
      </w:r>
    </w:p>
    <w:p w:rsidRDefault="00306E2A" w:rsidP="00306E2A" w:rsidR="00306E2A">
      <w:pPr>
        <w:jc w:val="both"/>
      </w:pPr>
    </w:p>
    <w:p w:rsidRDefault="00306E2A" w:rsidP="00306E2A" w:rsidR="00306E2A">
      <w:pPr>
        <w:jc w:val="both"/>
      </w:pPr>
      <w:r>
        <w:t>-10. ETAŽA 5/10000</w:t>
      </w:r>
      <w:r>
        <w:tab/>
        <w:t xml:space="preserve"> Garažno mjesto GM 210 u podrumu 2 zgrade, površine 12,06 m2, </w:t>
      </w:r>
      <w:r w:rsidR="00632BD3">
        <w:t>za iznos od 60.000,00 kuna</w:t>
      </w:r>
      <w:r>
        <w:t xml:space="preserve">;  </w:t>
      </w:r>
    </w:p>
    <w:p w:rsidRDefault="00306E2A" w:rsidP="00306E2A" w:rsidR="00306E2A">
      <w:pPr>
        <w:jc w:val="both"/>
      </w:pPr>
    </w:p>
    <w:p w:rsidRDefault="00306E2A" w:rsidP="00306E2A" w:rsidR="00306E2A">
      <w:pPr>
        <w:jc w:val="both"/>
      </w:pPr>
      <w:r>
        <w:t>II</w:t>
      </w:r>
      <w:r>
        <w:tab/>
        <w:t>Kupoprodajni ugovor za nekretnine stečajnog dužnika navedenih u točki I izreke od 23. travnja 2018. godine, Javnobilježnički ovjeren pod brojem: OV-53</w:t>
      </w:r>
      <w:r w:rsidR="00632BD3">
        <w:t>18</w:t>
      </w:r>
      <w:r>
        <w:t>/18 dana 9.5.2015. godine od strane Javnog bilježnika Renata Kutija Kušpilić, Zagreb, Maksimirska 3, ima učinak od dana pravomoćnosti ovog Rješenja o dosudi.</w:t>
      </w:r>
    </w:p>
    <w:p w:rsidRDefault="00306E2A" w:rsidP="00306E2A" w:rsidR="00306E2A"/>
    <w:p w:rsidRDefault="00306E2A" w:rsidP="00306E2A" w:rsidR="00306E2A">
      <w:pPr>
        <w:jc w:val="both"/>
      </w:pPr>
      <w:r>
        <w:t>III</w:t>
      </w:r>
      <w:r>
        <w:tab/>
        <w:t xml:space="preserve">Kupac </w:t>
      </w:r>
      <w:r w:rsidR="00A722C4" w:rsidRPr="00A722C4">
        <w:t>Summa superbia d.o.o. iz Zagreba, Nemčićeva 7, OIB: 32376620010</w:t>
      </w:r>
      <w:r>
        <w:t>, dužan je uplatiti iznos kupoprodajne cijene kako je to navedeno u Kupoprodajnom ugovoru za nekretnine od 23. travnja 2018. godine, Javnobilježnički ovjeren pod brojem: OV-53</w:t>
      </w:r>
      <w:r w:rsidR="00A722C4">
        <w:t>18</w:t>
      </w:r>
      <w:r>
        <w:t>/18 dana 9.5.2015. godine od strane Javnog bilježnika Renata Kutija Kušpilić, Zagreb, Maksimirska 3.</w:t>
      </w:r>
    </w:p>
    <w:p w:rsidRDefault="00306E2A" w:rsidP="00306E2A" w:rsidR="00306E2A">
      <w:pPr>
        <w:jc w:val="both"/>
      </w:pPr>
    </w:p>
    <w:p w:rsidRDefault="00306E2A" w:rsidP="00306E2A" w:rsidR="00306E2A">
      <w:pPr>
        <w:jc w:val="both"/>
      </w:pPr>
      <w:r>
        <w:t xml:space="preserve">IV </w:t>
      </w:r>
      <w:r>
        <w:tab/>
        <w:t>Određuje se upis prava vlasništva za korist kupca na dosuđenoj nekretnini, nakon pravomoćnosti ovog rješenja i potvrde prodavatelja, kako je to navedeno u Kupoprodajnom ugovoru za nekretnine od 23. travnja 2018. u članku IV., da je kupac u cijelosti isplatio kupoprodajnu cijenu.</w:t>
      </w:r>
    </w:p>
    <w:p w:rsidRDefault="00306E2A" w:rsidP="00306E2A" w:rsidR="00306E2A"/>
    <w:p w:rsidRDefault="00306E2A" w:rsidP="00306E2A" w:rsidR="00306E2A">
      <w:pPr>
        <w:jc w:val="both"/>
      </w:pPr>
      <w:r>
        <w:lastRenderedPageBreak/>
        <w:t xml:space="preserve">V </w:t>
      </w:r>
      <w:r>
        <w:tab/>
        <w:t>Određuje se brisanje zabilježbi, prava i tereta koji prestaju prodajom na nekretninama upisanim u zemljišnim knjigama Općinskog građanskog suda u Zagrebu, Zemljišnoknjižni odjel Zagreb i to:</w:t>
      </w:r>
    </w:p>
    <w:p w:rsidRDefault="00306E2A" w:rsidP="00306E2A" w:rsidR="00306E2A">
      <w:pPr>
        <w:jc w:val="both"/>
      </w:pPr>
    </w:p>
    <w:p w:rsidRDefault="00306E2A" w:rsidP="00306E2A" w:rsidR="00306E2A">
      <w:pPr>
        <w:jc w:val="both"/>
      </w:pPr>
      <w:r>
        <w:t>kat. čestica 2146/1, Zgrada mješovite uporabe br. 8,7,9,11 (POV 2689 m2) i dvorište (POV. 1371 m2), Maksimirska – Nemčićeva, površine 4060 m2, z.k.ul. 25434,  k.o. Grad Zagreb</w:t>
      </w:r>
    </w:p>
    <w:p w:rsidRDefault="00306E2A" w:rsidP="00306E2A" w:rsidR="00306E2A">
      <w:pPr>
        <w:jc w:val="both"/>
      </w:pPr>
    </w:p>
    <w:p w:rsidRDefault="00306E2A" w:rsidP="00306E2A" w:rsidR="00306E2A">
      <w:pPr>
        <w:jc w:val="both"/>
      </w:pPr>
      <w:r w:rsidRPr="002F35B8">
        <w:t>-</w:t>
      </w:r>
      <w:r w:rsidR="000E1F8D">
        <w:t>8.   ETAŽA 5/10000</w:t>
      </w:r>
      <w:r w:rsidR="000E1F8D">
        <w:tab/>
        <w:t xml:space="preserve"> Garažno mjesto GM 208 u podrumu 2 zgrade, površine 12,06 m2</w:t>
      </w:r>
      <w:r>
        <w:t>:</w:t>
      </w:r>
    </w:p>
    <w:p w:rsidRDefault="00306E2A" w:rsidP="00306E2A" w:rsidR="00306E2A">
      <w:pPr>
        <w:jc w:val="both"/>
      </w:pPr>
    </w:p>
    <w:p w:rsidRDefault="00306E2A" w:rsidP="00306E2A" w:rsidR="00306E2A">
      <w:pPr>
        <w:ind w:firstLine="708"/>
        <w:jc w:val="both"/>
      </w:pPr>
      <w:r>
        <w:t>A)</w:t>
      </w:r>
      <w:r>
        <w:tab/>
        <w:t xml:space="preserve"> na listu B:</w:t>
      </w:r>
    </w:p>
    <w:p w:rsidRDefault="00306E2A" w:rsidP="00306E2A" w:rsidR="00306E2A">
      <w:pPr>
        <w:jc w:val="both"/>
      </w:pPr>
    </w:p>
    <w:p w:rsidRDefault="00306E2A" w:rsidP="00306E2A" w:rsidR="00306E2A">
      <w:pPr>
        <w:ind w:firstLine="708"/>
        <w:jc w:val="both"/>
      </w:pPr>
      <w:r>
        <w:t>-2.1 Zaprimljeno 14.05.2015. broj Z-20137/15</w:t>
      </w:r>
    </w:p>
    <w:p w:rsidRDefault="00306E2A" w:rsidP="00306E2A" w:rsidR="00306E2A">
      <w:pPr>
        <w:jc w:val="both"/>
      </w:pPr>
    </w:p>
    <w:p w:rsidRDefault="00306E2A" w:rsidP="00306E2A" w:rsidR="00306E2A">
      <w:pPr>
        <w:ind w:left="708"/>
        <w:jc w:val="both"/>
      </w:pPr>
      <w:r>
        <w:t>Temeljem rješenja Trgovačkog suda u Zagrebu posl. br. 72 St-717/2013 od 11. svibnja 2015.godine zabilježuje se rješenje o prodaji nekretnine.</w:t>
      </w:r>
    </w:p>
    <w:p w:rsidRDefault="00306E2A" w:rsidP="00306E2A" w:rsidR="00306E2A">
      <w:pPr>
        <w:jc w:val="both"/>
      </w:pPr>
    </w:p>
    <w:p w:rsidRDefault="00306E2A" w:rsidP="00306E2A" w:rsidR="00306E2A">
      <w:pPr>
        <w:jc w:val="both"/>
      </w:pPr>
    </w:p>
    <w:p w:rsidRDefault="00306E2A" w:rsidP="00306E2A" w:rsidR="00306E2A">
      <w:pPr>
        <w:ind w:left="720"/>
        <w:jc w:val="both"/>
      </w:pPr>
      <w:r>
        <w:t>B)       na listu C:</w:t>
      </w:r>
    </w:p>
    <w:p w:rsidRDefault="00306E2A" w:rsidP="00306E2A" w:rsidR="00306E2A">
      <w:pPr>
        <w:jc w:val="both"/>
      </w:pPr>
    </w:p>
    <w:p w:rsidRDefault="00306E2A" w:rsidP="00306E2A" w:rsidR="00306E2A">
      <w:pPr>
        <w:ind w:firstLine="708"/>
        <w:jc w:val="both"/>
      </w:pPr>
      <w:r>
        <w:t>-1.1 Zaprimljeno 07.07.2010. broj Z-34072/10</w:t>
      </w:r>
    </w:p>
    <w:p w:rsidRDefault="00306E2A" w:rsidP="00306E2A" w:rsidR="00306E2A">
      <w:pPr>
        <w:jc w:val="both"/>
      </w:pPr>
    </w:p>
    <w:p w:rsidRDefault="00306E2A" w:rsidP="00306E2A" w:rsidR="00306E2A">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306E2A" w:rsidP="00306E2A" w:rsidR="00306E2A">
      <w:pPr>
        <w:ind w:left="708"/>
        <w:jc w:val="both"/>
      </w:pPr>
    </w:p>
    <w:p w:rsidRDefault="00306E2A" w:rsidP="00306E2A" w:rsidR="00306E2A">
      <w:pPr>
        <w:jc w:val="both"/>
      </w:pPr>
      <w:r>
        <w:t xml:space="preserve"> </w:t>
      </w:r>
      <w:r>
        <w:tab/>
        <w:t>1.2 Zaprimljeno 07.07.2010. broj Z-34072/10</w:t>
      </w:r>
    </w:p>
    <w:p w:rsidRDefault="00306E2A" w:rsidP="00306E2A" w:rsidR="00306E2A">
      <w:pPr>
        <w:jc w:val="both"/>
      </w:pPr>
    </w:p>
    <w:p w:rsidRDefault="00306E2A" w:rsidP="00306E2A" w:rsidR="00306E2A">
      <w:pPr>
        <w:ind w:firstLine="708"/>
        <w:jc w:val="both"/>
      </w:pPr>
      <w:r>
        <w:t>Zabilježuje se da je sporedna hipoteka upisana u zk. ul. br. 108155 k.o. Grad Zagreb</w:t>
      </w:r>
    </w:p>
    <w:p w:rsidRDefault="00306E2A" w:rsidP="00306E2A" w:rsidR="00306E2A">
      <w:pPr>
        <w:jc w:val="both"/>
      </w:pPr>
    </w:p>
    <w:p w:rsidRDefault="00306E2A" w:rsidP="00306E2A" w:rsidR="00306E2A">
      <w:pPr>
        <w:jc w:val="both"/>
      </w:pPr>
    </w:p>
    <w:p w:rsidRDefault="00306E2A" w:rsidP="00306E2A" w:rsidR="00306E2A">
      <w:pPr>
        <w:ind w:firstLine="708"/>
        <w:jc w:val="both"/>
      </w:pPr>
      <w:r>
        <w:t>-2.1 Zaprimljeno 24.06.2008. broj Z-38191/08</w:t>
      </w:r>
    </w:p>
    <w:p w:rsidRDefault="00306E2A" w:rsidP="00306E2A" w:rsidR="00306E2A">
      <w:pPr>
        <w:jc w:val="both"/>
      </w:pPr>
    </w:p>
    <w:p w:rsidRDefault="00306E2A" w:rsidP="00306E2A" w:rsidR="00306E2A">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306E2A" w:rsidP="00306E2A" w:rsidR="00306E2A">
      <w:pPr>
        <w:ind w:left="708"/>
        <w:jc w:val="both"/>
      </w:pPr>
    </w:p>
    <w:p w:rsidRDefault="00306E2A" w:rsidP="00306E2A" w:rsidR="00306E2A">
      <w:pPr>
        <w:jc w:val="both"/>
      </w:pPr>
      <w:r>
        <w:t xml:space="preserve"> </w:t>
      </w:r>
      <w:r>
        <w:tab/>
        <w:t>-2.2 Zaprimljeno 25.03.2009. broj Z-16857/09</w:t>
      </w:r>
    </w:p>
    <w:p w:rsidRDefault="00306E2A" w:rsidP="00306E2A" w:rsidR="00306E2A">
      <w:pPr>
        <w:jc w:val="both"/>
      </w:pPr>
    </w:p>
    <w:p w:rsidRDefault="00306E2A" w:rsidP="00306E2A" w:rsidR="00306E2A">
      <w:pPr>
        <w:ind w:firstLine="708"/>
        <w:jc w:val="both"/>
      </w:pPr>
      <w:r>
        <w:t xml:space="preserve">Zabilježuje se da je zk. ul. br. 108155 k.o. Grad Zagreb sporedni uložak.  </w:t>
      </w:r>
    </w:p>
    <w:p w:rsidRDefault="00306E2A" w:rsidP="00306E2A" w:rsidR="00306E2A">
      <w:pPr>
        <w:ind w:firstLine="708"/>
        <w:jc w:val="both"/>
      </w:pPr>
      <w:r>
        <w:t xml:space="preserve">  </w:t>
      </w:r>
    </w:p>
    <w:p w:rsidRDefault="00306E2A" w:rsidP="00306E2A" w:rsidR="00306E2A">
      <w:pPr>
        <w:ind w:firstLine="708"/>
        <w:jc w:val="both"/>
      </w:pPr>
      <w:r>
        <w:lastRenderedPageBreak/>
        <w:t>-2.3 Zaprimljeno 08.11.2017.g. pod brojem Z-59081/2017</w:t>
      </w:r>
    </w:p>
    <w:p w:rsidRDefault="00306E2A" w:rsidP="00306E2A" w:rsidR="00306E2A">
      <w:pPr>
        <w:jc w:val="both"/>
      </w:pPr>
    </w:p>
    <w:p w:rsidRDefault="00306E2A" w:rsidP="00306E2A" w:rsidR="00306E2A">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306E2A" w:rsidP="00306E2A" w:rsidR="00306E2A">
      <w:pPr>
        <w:jc w:val="both"/>
      </w:pPr>
    </w:p>
    <w:p w:rsidRDefault="00306E2A" w:rsidP="00306E2A" w:rsidR="00306E2A">
      <w:pPr>
        <w:jc w:val="both"/>
      </w:pPr>
    </w:p>
    <w:p w:rsidRDefault="00306E2A" w:rsidP="00306E2A" w:rsidR="00306E2A">
      <w:pPr>
        <w:ind w:firstLine="708"/>
        <w:jc w:val="both"/>
      </w:pPr>
      <w:r>
        <w:t>-5.1 Zaprimljeno 22.04.2013. broj Z-19831/13</w:t>
      </w:r>
    </w:p>
    <w:p w:rsidRDefault="00306E2A" w:rsidP="00306E2A" w:rsidR="00306E2A">
      <w:pPr>
        <w:jc w:val="both"/>
      </w:pPr>
    </w:p>
    <w:p w:rsidRDefault="00306E2A" w:rsidP="00306E2A" w:rsidR="00306E2A">
      <w:pPr>
        <w:ind w:firstLine="708"/>
        <w:jc w:val="both"/>
      </w:pPr>
      <w:r>
        <w:t>Zaprimljeno 07.07.2010. broj Z-34072/10</w:t>
      </w:r>
    </w:p>
    <w:p w:rsidRDefault="00306E2A" w:rsidP="00306E2A" w:rsidR="00306E2A">
      <w:pPr>
        <w:jc w:val="both"/>
      </w:pPr>
    </w:p>
    <w:p w:rsidRDefault="00306E2A" w:rsidP="00306E2A" w:rsidR="00306E2A">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306E2A" w:rsidP="00306E2A" w:rsidR="00306E2A">
      <w:pPr>
        <w:ind w:left="708"/>
        <w:jc w:val="both"/>
      </w:pPr>
    </w:p>
    <w:p w:rsidRDefault="00306E2A" w:rsidP="00306E2A" w:rsidR="00306E2A">
      <w:pPr>
        <w:jc w:val="both"/>
      </w:pPr>
      <w:r>
        <w:t xml:space="preserve"> </w:t>
      </w:r>
      <w:r>
        <w:tab/>
        <w:t>-5.2 Zaprimljeno 22.04.2013. broj Z-19831/13</w:t>
      </w:r>
    </w:p>
    <w:p w:rsidRDefault="00306E2A" w:rsidP="00306E2A" w:rsidR="00306E2A">
      <w:pPr>
        <w:jc w:val="both"/>
      </w:pPr>
    </w:p>
    <w:p w:rsidRDefault="00306E2A" w:rsidP="00306E2A" w:rsidR="00306E2A">
      <w:pPr>
        <w:ind w:firstLine="708"/>
        <w:jc w:val="both"/>
      </w:pPr>
      <w:r>
        <w:t>Zaprimljeno 07.07.2010. broj Z-34072/10</w:t>
      </w:r>
    </w:p>
    <w:p w:rsidRDefault="00306E2A" w:rsidP="00306E2A" w:rsidR="00306E2A">
      <w:pPr>
        <w:jc w:val="both"/>
      </w:pPr>
    </w:p>
    <w:p w:rsidRDefault="00306E2A" w:rsidP="00306E2A" w:rsidR="00306E2A">
      <w:pPr>
        <w:ind w:firstLine="708"/>
        <w:jc w:val="both"/>
      </w:pPr>
      <w:r>
        <w:t xml:space="preserve">Zabilježuje se da je sporedna hipoteka upisana u zk. ul. br. 108155 k.o. Grad Zagreb  </w:t>
      </w:r>
    </w:p>
    <w:p w:rsidRDefault="00306E2A" w:rsidP="00306E2A" w:rsidR="00306E2A">
      <w:pPr>
        <w:ind w:firstLine="708"/>
        <w:jc w:val="both"/>
      </w:pPr>
      <w:r>
        <w:t xml:space="preserve">  </w:t>
      </w:r>
    </w:p>
    <w:p w:rsidRDefault="00306E2A" w:rsidP="00306E2A" w:rsidR="00306E2A">
      <w:pPr>
        <w:pStyle w:val="Odlomakpopisa"/>
        <w:ind w:left="420"/>
        <w:jc w:val="both"/>
      </w:pPr>
      <w:r>
        <w:t>-5.3 Zaprimljeno 08.11.2017.g. pod brojem Z-59081/2017</w:t>
      </w:r>
    </w:p>
    <w:p w:rsidRDefault="00306E2A" w:rsidP="00306E2A" w:rsidR="00306E2A">
      <w:pPr>
        <w:jc w:val="both"/>
      </w:pPr>
    </w:p>
    <w:p w:rsidRDefault="00306E2A" w:rsidP="00306E2A" w:rsidR="00306E2A">
      <w:pPr>
        <w:ind w:left="420"/>
        <w:jc w:val="both"/>
      </w:pPr>
      <w: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w:t>
      </w:r>
      <w:r>
        <w:lastRenderedPageBreak/>
        <w:t>17719334242, za korist novog založnog vjerovnika:  PLAZA NEKRETNINE D.O.O., OIB: 66584613713, OŽUJSKA ULICA 4, 10000 ZAGREB</w:t>
      </w:r>
    </w:p>
    <w:p w:rsidRDefault="00306E2A" w:rsidP="00306E2A" w:rsidR="00306E2A">
      <w:pPr>
        <w:jc w:val="both"/>
      </w:pPr>
    </w:p>
    <w:p w:rsidRDefault="000E1F8D" w:rsidP="000E1F8D" w:rsidR="000E1F8D">
      <w:pPr>
        <w:jc w:val="both"/>
      </w:pPr>
      <w:r>
        <w:t>-9.   ETAŽA 5/10000</w:t>
      </w:r>
      <w:r>
        <w:tab/>
        <w:t xml:space="preserve"> Garažno mjesto GM 209 u podrumu 2 zgrade, površine 11,75 m2, </w:t>
      </w:r>
    </w:p>
    <w:p w:rsidRDefault="000E1F8D" w:rsidP="000E1F8D" w:rsidR="000E1F8D">
      <w:pPr>
        <w:ind w:firstLine="708"/>
        <w:jc w:val="both"/>
      </w:pPr>
    </w:p>
    <w:p w:rsidRDefault="000E1F8D" w:rsidP="000E1F8D" w:rsidR="000E1F8D">
      <w:pPr>
        <w:ind w:firstLine="708"/>
        <w:jc w:val="both"/>
      </w:pPr>
      <w:r>
        <w:t>A)</w:t>
      </w:r>
      <w:r>
        <w:tab/>
        <w:t xml:space="preserve"> na listu B:</w:t>
      </w:r>
    </w:p>
    <w:p w:rsidRDefault="000E1F8D" w:rsidP="000E1F8D" w:rsidR="000E1F8D">
      <w:pPr>
        <w:jc w:val="both"/>
      </w:pPr>
    </w:p>
    <w:p w:rsidRDefault="000E1F8D" w:rsidP="000E1F8D" w:rsidR="000E1F8D">
      <w:pPr>
        <w:ind w:firstLine="708"/>
        <w:jc w:val="both"/>
      </w:pPr>
      <w:r>
        <w:t>-2.1 Zaprimljeno 14.05.2015. broj Z-20137/15</w:t>
      </w:r>
    </w:p>
    <w:p w:rsidRDefault="000E1F8D" w:rsidP="000E1F8D" w:rsidR="000E1F8D">
      <w:pPr>
        <w:jc w:val="both"/>
      </w:pPr>
    </w:p>
    <w:p w:rsidRDefault="000E1F8D" w:rsidP="000E1F8D" w:rsidR="000E1F8D">
      <w:pPr>
        <w:ind w:left="708"/>
        <w:jc w:val="both"/>
      </w:pPr>
      <w:r>
        <w:t>Temeljem rješenja Trgovačkog suda u Zagrebu posl. br. 72 St-717/2013 od 11. svibnja 2015.godine zabilježuje se rješenje o prodaji nekretnine.</w:t>
      </w:r>
    </w:p>
    <w:p w:rsidRDefault="000E1F8D" w:rsidP="000E1F8D" w:rsidR="000E1F8D">
      <w:pPr>
        <w:jc w:val="both"/>
      </w:pPr>
    </w:p>
    <w:p w:rsidRDefault="000E1F8D" w:rsidP="000E1F8D" w:rsidR="000E1F8D">
      <w:pPr>
        <w:jc w:val="both"/>
      </w:pPr>
    </w:p>
    <w:p w:rsidRDefault="000E1F8D" w:rsidP="000E1F8D" w:rsidR="000E1F8D">
      <w:pPr>
        <w:ind w:firstLine="708"/>
        <w:jc w:val="both"/>
      </w:pPr>
      <w:r>
        <w:t>B)       na listu C:</w:t>
      </w:r>
    </w:p>
    <w:p w:rsidRDefault="000E1F8D" w:rsidP="000E1F8D" w:rsidR="000E1F8D">
      <w:pPr>
        <w:jc w:val="both"/>
      </w:pPr>
    </w:p>
    <w:p w:rsidRDefault="000E1F8D" w:rsidP="000E1F8D" w:rsidR="000E1F8D">
      <w:pPr>
        <w:ind w:firstLine="708"/>
        <w:jc w:val="both"/>
      </w:pPr>
      <w:r>
        <w:t>-1.1 Zaprimljeno 07.07.2010. broj Z-34072/10</w:t>
      </w:r>
    </w:p>
    <w:p w:rsidRDefault="000E1F8D" w:rsidP="000E1F8D" w:rsidR="000E1F8D">
      <w:pPr>
        <w:jc w:val="both"/>
      </w:pPr>
    </w:p>
    <w:p w:rsidRDefault="000E1F8D" w:rsidP="000E1F8D" w:rsidR="000E1F8D">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E1F8D" w:rsidP="000E1F8D" w:rsidR="000E1F8D">
      <w:pPr>
        <w:jc w:val="both"/>
      </w:pPr>
    </w:p>
    <w:p w:rsidRDefault="000E1F8D" w:rsidP="000E1F8D" w:rsidR="000E1F8D">
      <w:pPr>
        <w:jc w:val="both"/>
      </w:pPr>
      <w:r>
        <w:t xml:space="preserve"> </w:t>
      </w:r>
      <w:r>
        <w:tab/>
        <w:t>1.2 Zaprimljeno 07.07.2010. broj Z-34072/10</w:t>
      </w:r>
    </w:p>
    <w:p w:rsidRDefault="000E1F8D" w:rsidP="000E1F8D" w:rsidR="000E1F8D">
      <w:pPr>
        <w:jc w:val="both"/>
      </w:pPr>
    </w:p>
    <w:p w:rsidRDefault="000E1F8D" w:rsidP="000E1F8D" w:rsidR="000E1F8D">
      <w:pPr>
        <w:ind w:firstLine="708"/>
        <w:jc w:val="both"/>
      </w:pPr>
      <w:r>
        <w:t>Zabilježuje se da je sporedna hipoteka upisana u zk. ul. br. 108155 k.o. Grad Zagreb</w:t>
      </w:r>
    </w:p>
    <w:p w:rsidRDefault="000E1F8D" w:rsidP="000E1F8D" w:rsidR="000E1F8D">
      <w:pPr>
        <w:jc w:val="both"/>
      </w:pPr>
    </w:p>
    <w:p w:rsidRDefault="000E1F8D" w:rsidP="000E1F8D" w:rsidR="000E1F8D">
      <w:pPr>
        <w:jc w:val="both"/>
      </w:pPr>
    </w:p>
    <w:p w:rsidRDefault="000E1F8D" w:rsidP="000E1F8D" w:rsidR="000E1F8D">
      <w:pPr>
        <w:ind w:firstLine="708"/>
        <w:jc w:val="both"/>
      </w:pPr>
      <w:r>
        <w:t>-2.1 Zaprimljeno 24.06.2008. broj Z-38191/08</w:t>
      </w:r>
    </w:p>
    <w:p w:rsidRDefault="000E1F8D" w:rsidP="000E1F8D" w:rsidR="000E1F8D">
      <w:pPr>
        <w:jc w:val="both"/>
      </w:pPr>
    </w:p>
    <w:p w:rsidRDefault="000E1F8D" w:rsidP="000E1F8D" w:rsidR="000E1F8D">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E1F8D" w:rsidP="000E1F8D" w:rsidR="000E1F8D">
      <w:pPr>
        <w:jc w:val="both"/>
      </w:pPr>
    </w:p>
    <w:p w:rsidRDefault="000E1F8D" w:rsidP="000E1F8D" w:rsidR="000E1F8D">
      <w:pPr>
        <w:jc w:val="both"/>
      </w:pPr>
      <w:r>
        <w:t xml:space="preserve"> </w:t>
      </w:r>
      <w:r>
        <w:tab/>
        <w:t>-2.2 Zaprimljeno 25.03.2009. broj Z-16857/09</w:t>
      </w:r>
    </w:p>
    <w:p w:rsidRDefault="000E1F8D" w:rsidP="000E1F8D" w:rsidR="000E1F8D">
      <w:pPr>
        <w:jc w:val="both"/>
      </w:pPr>
    </w:p>
    <w:p w:rsidRDefault="000E1F8D" w:rsidP="000E1F8D" w:rsidR="000E1F8D">
      <w:pPr>
        <w:ind w:firstLine="708"/>
        <w:jc w:val="both"/>
      </w:pPr>
      <w:r>
        <w:t xml:space="preserve">Zabilježuje se da je zk. ul. br. 108155 k.o. Grad Zagreb sporedni uložak.  </w:t>
      </w:r>
    </w:p>
    <w:p w:rsidRDefault="000E1F8D" w:rsidP="000E1F8D" w:rsidR="000E1F8D">
      <w:pPr>
        <w:jc w:val="both"/>
      </w:pPr>
      <w:r>
        <w:t xml:space="preserve">  </w:t>
      </w:r>
    </w:p>
    <w:p w:rsidRDefault="000E1F8D" w:rsidP="000E1F8D" w:rsidR="000E1F8D">
      <w:pPr>
        <w:ind w:firstLine="708"/>
        <w:jc w:val="both"/>
      </w:pPr>
      <w:r>
        <w:t>-2.3 Zaprimljeno 08.11.2017.g. pod brojem Z-59081/2017</w:t>
      </w:r>
    </w:p>
    <w:p w:rsidRDefault="000E1F8D" w:rsidP="000E1F8D" w:rsidR="000E1F8D">
      <w:pPr>
        <w:jc w:val="both"/>
      </w:pPr>
    </w:p>
    <w:p w:rsidRDefault="000E1F8D" w:rsidP="000E1F8D" w:rsidR="000E1F8D">
      <w:pPr>
        <w:ind w:left="708"/>
        <w:jc w:val="both"/>
      </w:pPr>
      <w:r>
        <w:t xml:space="preserve">UKNJIŽBA, USTUPANJE ZALOŽNOG PRAVA, UGOVOR O USTUPU TRAŽBINE  14.07.2017, UGOVOR O USTUPU TRAŽBINE (BROJ OV:5038/2017) </w:t>
      </w:r>
      <w:r>
        <w:lastRenderedPageBreak/>
        <w:t>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0E1F8D" w:rsidP="000E1F8D" w:rsidR="000E1F8D">
      <w:pPr>
        <w:jc w:val="both"/>
      </w:pPr>
    </w:p>
    <w:p w:rsidRDefault="000E1F8D" w:rsidP="000E1F8D" w:rsidR="000E1F8D">
      <w:pPr>
        <w:jc w:val="both"/>
      </w:pPr>
    </w:p>
    <w:p w:rsidRDefault="000E1F8D" w:rsidP="000E1F8D" w:rsidR="000E1F8D">
      <w:pPr>
        <w:ind w:firstLine="708"/>
        <w:jc w:val="both"/>
      </w:pPr>
      <w:r>
        <w:t>-5.1 Zaprimljeno 22.04.2013. broj Z-19831/13</w:t>
      </w:r>
    </w:p>
    <w:p w:rsidRDefault="000E1F8D" w:rsidP="000E1F8D" w:rsidR="000E1F8D">
      <w:pPr>
        <w:jc w:val="both"/>
      </w:pPr>
    </w:p>
    <w:p w:rsidRDefault="000E1F8D" w:rsidP="000E1F8D" w:rsidR="000E1F8D">
      <w:pPr>
        <w:ind w:firstLine="708"/>
        <w:jc w:val="both"/>
      </w:pPr>
      <w:r>
        <w:t>Zaprimljeno 07.07.2010. broj Z-34072/10</w:t>
      </w:r>
    </w:p>
    <w:p w:rsidRDefault="000E1F8D" w:rsidP="000E1F8D" w:rsidR="000E1F8D">
      <w:pPr>
        <w:jc w:val="both"/>
      </w:pPr>
    </w:p>
    <w:p w:rsidRDefault="000E1F8D" w:rsidP="000E1F8D" w:rsidR="000E1F8D">
      <w:pPr>
        <w:ind w:left="708"/>
        <w:jc w:val="both"/>
      </w:pPr>
      <w:r>
        <w:t xml:space="preserve">Temeljem ugovora o ustupanju i prijenosu od 28. rujna 2012. sa ovjerenim prijevodom s engleskog jezika, aneksom 1 ugovoru o ustupanju i prijenosu od 28. veljače 2013. i potvrde o </w:t>
      </w:r>
      <w:r w:rsidRPr="000E1F8D">
        <w:t>aktualnom povijesnom sadržaju registra od 16. travnja 2013., ovjerenog prijevoda s njemačkog</w:t>
      </w:r>
      <w:r>
        <w:t xml:space="preserve">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0E1F8D" w:rsidP="000E1F8D" w:rsidR="000E1F8D">
      <w:pPr>
        <w:jc w:val="both"/>
      </w:pPr>
    </w:p>
    <w:p w:rsidRDefault="000E1F8D" w:rsidP="000E1F8D" w:rsidR="000E1F8D">
      <w:pPr>
        <w:jc w:val="both"/>
      </w:pPr>
      <w:r>
        <w:t xml:space="preserve"> </w:t>
      </w:r>
      <w:r>
        <w:tab/>
        <w:t>-5.2 Zaprimljeno 22.04.2013. broj Z-19831/13</w:t>
      </w:r>
    </w:p>
    <w:p w:rsidRDefault="000E1F8D" w:rsidP="000E1F8D" w:rsidR="000E1F8D">
      <w:pPr>
        <w:jc w:val="both"/>
      </w:pPr>
    </w:p>
    <w:p w:rsidRDefault="000E1F8D" w:rsidP="000E1F8D" w:rsidR="000E1F8D">
      <w:pPr>
        <w:ind w:firstLine="708"/>
        <w:jc w:val="both"/>
      </w:pPr>
      <w:r>
        <w:t>Zaprimljeno 07.07.2010. broj Z-34072/10</w:t>
      </w:r>
    </w:p>
    <w:p w:rsidRDefault="000E1F8D" w:rsidP="000E1F8D" w:rsidR="000E1F8D">
      <w:pPr>
        <w:jc w:val="both"/>
      </w:pPr>
    </w:p>
    <w:p w:rsidRDefault="000E1F8D" w:rsidP="000E1F8D" w:rsidR="000E1F8D">
      <w:pPr>
        <w:ind w:firstLine="708"/>
        <w:jc w:val="both"/>
      </w:pPr>
      <w:r>
        <w:t xml:space="preserve">Zabilježuje se da je sporedna hipoteka upisana u zk. ul. br. 108155 k.o. Grad Zagreb  </w:t>
      </w:r>
    </w:p>
    <w:p w:rsidRDefault="000E1F8D" w:rsidP="000E1F8D" w:rsidR="000E1F8D">
      <w:pPr>
        <w:jc w:val="both"/>
      </w:pPr>
      <w:r>
        <w:t xml:space="preserve">  </w:t>
      </w:r>
    </w:p>
    <w:p w:rsidRDefault="000E1F8D" w:rsidP="000E1F8D" w:rsidR="000E1F8D">
      <w:pPr>
        <w:ind w:firstLine="708"/>
        <w:jc w:val="both"/>
      </w:pPr>
      <w:r>
        <w:t>-5.3 Zaprimljeno 08.11.2017.g. pod brojem Z-59081/2017</w:t>
      </w:r>
    </w:p>
    <w:p w:rsidRDefault="000E1F8D" w:rsidP="000E1F8D" w:rsidR="000E1F8D">
      <w:pPr>
        <w:jc w:val="both"/>
      </w:pPr>
    </w:p>
    <w:p w:rsidRDefault="000E1F8D" w:rsidP="000E1F8D" w:rsidR="000E1F8D">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0E1F8D" w:rsidP="000E1F8D" w:rsidR="000E1F8D">
      <w:pPr>
        <w:jc w:val="both"/>
      </w:pPr>
    </w:p>
    <w:p w:rsidRDefault="000E1F8D" w:rsidP="000E1F8D" w:rsidR="000E1F8D">
      <w:pPr>
        <w:ind w:left="708"/>
        <w:jc w:val="both"/>
      </w:pPr>
      <w:r>
        <w:lastRenderedPageBreak/>
        <w:t>-10. ETAŽA 5/10000</w:t>
      </w:r>
      <w:r>
        <w:tab/>
        <w:t xml:space="preserve"> Garažno mjesto GM 210 u podrumu 2 zgrade, površine 12,06 m2, </w:t>
      </w:r>
    </w:p>
    <w:p w:rsidRDefault="000E1F8D" w:rsidP="000E1F8D" w:rsidR="000E1F8D">
      <w:pPr>
        <w:jc w:val="both"/>
      </w:pPr>
    </w:p>
    <w:p w:rsidRDefault="000E1F8D" w:rsidP="000E1F8D" w:rsidR="000E1F8D">
      <w:pPr>
        <w:jc w:val="both"/>
      </w:pPr>
    </w:p>
    <w:p w:rsidRDefault="000E1F8D" w:rsidP="000E1F8D" w:rsidR="000E1F8D">
      <w:pPr>
        <w:ind w:firstLine="708"/>
        <w:jc w:val="both"/>
      </w:pPr>
      <w:r>
        <w:t>A)</w:t>
      </w:r>
      <w:r>
        <w:tab/>
        <w:t xml:space="preserve"> na listu B:</w:t>
      </w:r>
    </w:p>
    <w:p w:rsidRDefault="000E1F8D" w:rsidP="000E1F8D" w:rsidR="000E1F8D">
      <w:pPr>
        <w:jc w:val="both"/>
      </w:pPr>
    </w:p>
    <w:p w:rsidRDefault="000E1F8D" w:rsidP="000E1F8D" w:rsidR="000E1F8D">
      <w:pPr>
        <w:ind w:firstLine="708"/>
        <w:jc w:val="both"/>
      </w:pPr>
      <w:r>
        <w:t>-2.1 Zaprimljeno 14.05.2015. broj Z-20137/15</w:t>
      </w:r>
    </w:p>
    <w:p w:rsidRDefault="000E1F8D" w:rsidP="000E1F8D" w:rsidR="000E1F8D">
      <w:pPr>
        <w:jc w:val="both"/>
      </w:pPr>
    </w:p>
    <w:p w:rsidRDefault="000E1F8D" w:rsidP="000E1F8D" w:rsidR="000E1F8D">
      <w:pPr>
        <w:ind w:left="708"/>
        <w:jc w:val="both"/>
      </w:pPr>
      <w:r>
        <w:t>Temeljem rješenja Trgovačkog suda u Zagrebu posl. br. 72 St-717/2013 od 11. svibnja 2015.godine zabilježuje se rješenje o prodaji nekretnine.</w:t>
      </w:r>
    </w:p>
    <w:p w:rsidRDefault="000E1F8D" w:rsidP="000E1F8D" w:rsidR="000E1F8D">
      <w:pPr>
        <w:jc w:val="both"/>
      </w:pPr>
      <w:r>
        <w:tab/>
      </w:r>
    </w:p>
    <w:p w:rsidRDefault="000E1F8D" w:rsidP="000E1F8D" w:rsidR="000E1F8D">
      <w:pPr>
        <w:jc w:val="both"/>
      </w:pPr>
    </w:p>
    <w:p w:rsidRDefault="000E1F8D" w:rsidP="000E1F8D" w:rsidR="000E1F8D">
      <w:pPr>
        <w:ind w:firstLine="708"/>
        <w:jc w:val="both"/>
      </w:pPr>
      <w:r>
        <w:t>B)       na listu C:</w:t>
      </w:r>
    </w:p>
    <w:p w:rsidRDefault="000E1F8D" w:rsidP="000E1F8D" w:rsidR="000E1F8D">
      <w:pPr>
        <w:jc w:val="both"/>
      </w:pPr>
    </w:p>
    <w:p w:rsidRDefault="000E1F8D" w:rsidP="000E1F8D" w:rsidR="000E1F8D">
      <w:pPr>
        <w:ind w:firstLine="708"/>
        <w:jc w:val="both"/>
      </w:pPr>
      <w:r>
        <w:t>-1.1 Zaprimljeno 07.07.2010. broj Z-34072/10</w:t>
      </w:r>
    </w:p>
    <w:p w:rsidRDefault="000E1F8D" w:rsidP="000E1F8D" w:rsidR="000E1F8D">
      <w:pPr>
        <w:jc w:val="both"/>
      </w:pPr>
    </w:p>
    <w:p w:rsidRDefault="000E1F8D" w:rsidP="000E1F8D" w:rsidR="000E1F8D">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E1F8D" w:rsidP="000E1F8D" w:rsidR="000E1F8D">
      <w:pPr>
        <w:jc w:val="both"/>
      </w:pPr>
    </w:p>
    <w:p w:rsidRDefault="000E1F8D" w:rsidP="000E1F8D" w:rsidR="000E1F8D">
      <w:pPr>
        <w:jc w:val="both"/>
      </w:pPr>
      <w:r>
        <w:t xml:space="preserve"> </w:t>
      </w:r>
      <w:r>
        <w:tab/>
        <w:t>1.2 Zaprimljeno 07.07.2010. broj Z-34072/10</w:t>
      </w:r>
    </w:p>
    <w:p w:rsidRDefault="000E1F8D" w:rsidP="000E1F8D" w:rsidR="000E1F8D">
      <w:pPr>
        <w:jc w:val="both"/>
      </w:pPr>
    </w:p>
    <w:p w:rsidRDefault="000E1F8D" w:rsidP="000E1F8D" w:rsidR="000E1F8D">
      <w:pPr>
        <w:ind w:firstLine="708"/>
        <w:jc w:val="both"/>
      </w:pPr>
      <w:r>
        <w:t>Zabilježuje se da je sporedna hipoteka upisana u zk. ul. br. 108155 k.o. Grad Zagreb</w:t>
      </w:r>
    </w:p>
    <w:p w:rsidRDefault="000E1F8D" w:rsidP="000E1F8D" w:rsidR="000E1F8D">
      <w:pPr>
        <w:jc w:val="both"/>
      </w:pPr>
    </w:p>
    <w:p w:rsidRDefault="000E1F8D" w:rsidP="000E1F8D" w:rsidR="000E1F8D">
      <w:pPr>
        <w:jc w:val="both"/>
      </w:pPr>
    </w:p>
    <w:p w:rsidRDefault="000E1F8D" w:rsidP="000E1F8D" w:rsidR="000E1F8D">
      <w:pPr>
        <w:ind w:firstLine="708"/>
        <w:jc w:val="both"/>
      </w:pPr>
      <w:r>
        <w:t>-2.1 Zaprimljeno 24.06.2008. broj Z-38191/08</w:t>
      </w:r>
    </w:p>
    <w:p w:rsidRDefault="000E1F8D" w:rsidP="000E1F8D" w:rsidR="000E1F8D">
      <w:pPr>
        <w:jc w:val="both"/>
      </w:pPr>
    </w:p>
    <w:p w:rsidRDefault="000E1F8D" w:rsidP="000E1F8D" w:rsidR="000E1F8D">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E1F8D" w:rsidP="000E1F8D" w:rsidR="000E1F8D">
      <w:pPr>
        <w:jc w:val="both"/>
      </w:pPr>
    </w:p>
    <w:p w:rsidRDefault="000E1F8D" w:rsidP="000E1F8D" w:rsidR="000E1F8D">
      <w:pPr>
        <w:jc w:val="both"/>
      </w:pPr>
      <w:r>
        <w:t xml:space="preserve"> </w:t>
      </w:r>
      <w:r>
        <w:tab/>
        <w:t>-2.2 Zaprimljeno 25.03.2009. broj Z-16857/09</w:t>
      </w:r>
    </w:p>
    <w:p w:rsidRDefault="000E1F8D" w:rsidP="000E1F8D" w:rsidR="000E1F8D">
      <w:pPr>
        <w:jc w:val="both"/>
      </w:pPr>
    </w:p>
    <w:p w:rsidRDefault="000E1F8D" w:rsidP="000E1F8D" w:rsidR="000E1F8D">
      <w:pPr>
        <w:ind w:firstLine="708"/>
        <w:jc w:val="both"/>
      </w:pPr>
      <w:r>
        <w:t xml:space="preserve">Zabilježuje se da je zk. ul. br. 108155 k.o. Grad Zagreb sporedni uložak.  </w:t>
      </w:r>
    </w:p>
    <w:p w:rsidRDefault="000E1F8D" w:rsidP="000E1F8D" w:rsidR="000E1F8D">
      <w:pPr>
        <w:jc w:val="both"/>
      </w:pPr>
      <w:r>
        <w:t xml:space="preserve">  </w:t>
      </w:r>
    </w:p>
    <w:p w:rsidRDefault="000E1F8D" w:rsidP="000E1F8D" w:rsidR="000E1F8D">
      <w:pPr>
        <w:ind w:firstLine="708"/>
        <w:jc w:val="both"/>
      </w:pPr>
      <w:r>
        <w:t>-2.3 Zaprimljeno 08.11.2017.g. pod brojem Z-59081/2017</w:t>
      </w:r>
    </w:p>
    <w:p w:rsidRDefault="000E1F8D" w:rsidP="000E1F8D" w:rsidR="000E1F8D">
      <w:pPr>
        <w:jc w:val="both"/>
      </w:pPr>
    </w:p>
    <w:p w:rsidRDefault="000E1F8D" w:rsidP="000E1F8D" w:rsidR="000E1F8D">
      <w:pPr>
        <w:ind w:left="708"/>
        <w:jc w:val="both"/>
      </w:pPr>
      <w:r>
        <w:t xml:space="preserve">UKNJIŽBA, USTUPANJE ZALOŽNOG PRAVA, UGOVOR O USTUPU TRAŽBINE  14.07.2017, UGOVOR O USTUPU TRAŽBINE (BROJ OV:5038/2017) 29.07.2017, SPECIJALNA PUNOMOĆ (BROJ OV:4131/2017) 12.07.2017, </w:t>
      </w:r>
      <w:r>
        <w:lastRenderedPageBreak/>
        <w:t>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0E1F8D" w:rsidP="000E1F8D" w:rsidR="000E1F8D">
      <w:pPr>
        <w:jc w:val="both"/>
      </w:pPr>
    </w:p>
    <w:p w:rsidRDefault="000E1F8D" w:rsidP="000E1F8D" w:rsidR="000E1F8D">
      <w:pPr>
        <w:jc w:val="both"/>
      </w:pPr>
    </w:p>
    <w:p w:rsidRDefault="000E1F8D" w:rsidP="000E1F8D" w:rsidR="000E1F8D">
      <w:pPr>
        <w:ind w:firstLine="708"/>
        <w:jc w:val="both"/>
      </w:pPr>
      <w:r>
        <w:t>-5.1 Zaprimljeno 22.04.2013. broj Z-19831/13</w:t>
      </w:r>
    </w:p>
    <w:p w:rsidRDefault="000E1F8D" w:rsidP="000E1F8D" w:rsidR="000E1F8D">
      <w:pPr>
        <w:jc w:val="both"/>
      </w:pPr>
    </w:p>
    <w:p w:rsidRDefault="000E1F8D" w:rsidP="000E1F8D" w:rsidR="000E1F8D">
      <w:pPr>
        <w:ind w:firstLine="708"/>
        <w:jc w:val="both"/>
      </w:pPr>
      <w:r>
        <w:t>Zaprimljeno 07.07.2010. broj Z-34072/10</w:t>
      </w:r>
    </w:p>
    <w:p w:rsidRDefault="000E1F8D" w:rsidP="000E1F8D" w:rsidR="000E1F8D">
      <w:pPr>
        <w:jc w:val="both"/>
      </w:pPr>
    </w:p>
    <w:p w:rsidRDefault="000E1F8D" w:rsidP="000E1F8D" w:rsidR="000E1F8D">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0E1F8D" w:rsidP="000E1F8D" w:rsidR="000E1F8D">
      <w:pPr>
        <w:jc w:val="both"/>
      </w:pPr>
    </w:p>
    <w:p w:rsidRDefault="000E1F8D" w:rsidP="000E1F8D" w:rsidR="000E1F8D">
      <w:pPr>
        <w:jc w:val="both"/>
      </w:pPr>
      <w:r>
        <w:t xml:space="preserve"> </w:t>
      </w:r>
      <w:r>
        <w:tab/>
        <w:t>-5.2 Zaprimljeno 22.04.2013. broj Z-19831/13</w:t>
      </w:r>
    </w:p>
    <w:p w:rsidRDefault="000E1F8D" w:rsidP="000E1F8D" w:rsidR="000E1F8D">
      <w:pPr>
        <w:jc w:val="both"/>
      </w:pPr>
    </w:p>
    <w:p w:rsidRDefault="000E1F8D" w:rsidP="000E1F8D" w:rsidR="000E1F8D">
      <w:pPr>
        <w:ind w:firstLine="708"/>
        <w:jc w:val="both"/>
      </w:pPr>
      <w:r>
        <w:t>Zaprimljeno 07.07.2010. broj Z-34072/10</w:t>
      </w:r>
    </w:p>
    <w:p w:rsidRDefault="000E1F8D" w:rsidP="000E1F8D" w:rsidR="000E1F8D">
      <w:pPr>
        <w:jc w:val="both"/>
      </w:pPr>
    </w:p>
    <w:p w:rsidRDefault="000E1F8D" w:rsidP="000E1F8D" w:rsidR="000E1F8D">
      <w:pPr>
        <w:ind w:firstLine="708"/>
        <w:jc w:val="both"/>
      </w:pPr>
      <w:r>
        <w:t xml:space="preserve">Zabilježuje se da je sporedna hipoteka upisana u zk. ul. br. 108155 k.o. Grad Zagreb  </w:t>
      </w:r>
    </w:p>
    <w:p w:rsidRDefault="000E1F8D" w:rsidP="000E1F8D" w:rsidR="000E1F8D">
      <w:pPr>
        <w:jc w:val="both"/>
      </w:pPr>
      <w:r>
        <w:t xml:space="preserve">  </w:t>
      </w:r>
    </w:p>
    <w:p w:rsidRDefault="000E1F8D" w:rsidP="000E1F8D" w:rsidR="000E1F8D">
      <w:pPr>
        <w:ind w:firstLine="708"/>
        <w:jc w:val="both"/>
      </w:pPr>
      <w:r>
        <w:t>-5.3 Zaprimljeno 08.11.2017.g. pod brojem Z-59081/2017</w:t>
      </w:r>
    </w:p>
    <w:p w:rsidRDefault="000E1F8D" w:rsidP="000E1F8D" w:rsidR="000E1F8D">
      <w:pPr>
        <w:jc w:val="both"/>
      </w:pPr>
    </w:p>
    <w:p w:rsidRDefault="000E1F8D" w:rsidP="000E1F8D" w:rsidR="000E1F8D">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0E1F8D" w:rsidP="00306E2A" w:rsidR="000E1F8D">
      <w:pPr>
        <w:jc w:val="both"/>
      </w:pPr>
    </w:p>
    <w:p w:rsidRDefault="00306E2A" w:rsidP="00306E2A" w:rsidR="00306E2A">
      <w:pPr>
        <w:jc w:val="both"/>
      </w:pPr>
    </w:p>
    <w:p w:rsidRDefault="00306E2A" w:rsidP="00306E2A" w:rsidR="00306E2A">
      <w:pPr>
        <w:jc w:val="both"/>
      </w:pPr>
      <w:r>
        <w:lastRenderedPageBreak/>
        <w:t xml:space="preserve">VI </w:t>
      </w:r>
      <w:r>
        <w:tab/>
        <w:t>Nalaže se Zemljišnoknjižnom odjelu Zagreb, Općinskog građanskog suda u Zagrebu, izvršiti upis prava vlasništva, te brisanje zabilježbi, prava i tereta na temelju pravomoćnog rješenja o dosudi i potvrde prodavatelja</w:t>
      </w:r>
      <w:r w:rsidRPr="00396493">
        <w:t xml:space="preserve">, kako je to navedeno u Kupoprodajnom ugovoru za </w:t>
      </w:r>
      <w:r>
        <w:t>nekretnine od 23</w:t>
      </w:r>
      <w:r w:rsidRPr="00396493">
        <w:t>. travnja 2018. u članku IV., da je kupac u cijelosti isplatio kupoprodajnu cijenu.</w:t>
      </w:r>
    </w:p>
    <w:p w:rsidRDefault="00306E2A" w:rsidP="00306E2A" w:rsidR="00306E2A">
      <w:pPr>
        <w:jc w:val="both"/>
      </w:pPr>
    </w:p>
    <w:p w:rsidRDefault="00306E2A" w:rsidP="00306E2A" w:rsidR="00306E2A">
      <w:pPr>
        <w:jc w:val="both"/>
      </w:pPr>
      <w:r>
        <w:t>VII</w:t>
      </w:r>
      <w:r>
        <w:tab/>
        <w:t>Nekretnine iz točke I ovog Rješenja predat će se kupcu zaključkom o predaji nekretnina nakon što ovo rješenje postane pravomoćno, te nakon što kupac u cijelosti isplati kupoprodajnu cijenu, i nakon što prodavatelj izda potvrdu,</w:t>
      </w:r>
      <w:r w:rsidRPr="006E20BC">
        <w:t xml:space="preserve"> </w:t>
      </w:r>
      <w:r w:rsidRPr="00396493">
        <w:t>kako je to navedeno u Kupoproda</w:t>
      </w:r>
      <w:r>
        <w:t>jnom ugovoru za nekretnine od 23</w:t>
      </w:r>
      <w:r w:rsidRPr="00396493">
        <w:t>. travnja 2018. u članku IV., da je kupac u cijelosti isplatio kupoprodajnu cijenu.</w:t>
      </w:r>
    </w:p>
    <w:p w:rsidRDefault="00306E2A" w:rsidP="00306E2A" w:rsidR="00306E2A">
      <w:pPr>
        <w:jc w:val="both"/>
      </w:pPr>
    </w:p>
    <w:p w:rsidRDefault="00306E2A" w:rsidP="00306E2A" w:rsidR="00306E2A">
      <w:r>
        <w:t xml:space="preserve">VIII  </w:t>
      </w:r>
      <w:r>
        <w:tab/>
        <w:t xml:space="preserve">Ovo rješenje objaviti će se na E oglasnoj ploči Trgovačkog suda u Zagrebu. </w:t>
      </w:r>
    </w:p>
    <w:p w:rsidRDefault="00306E2A" w:rsidP="00306E2A" w:rsidR="00306E2A"/>
    <w:p w:rsidRDefault="00306E2A" w:rsidP="00306E2A" w:rsidR="00306E2A"/>
    <w:p w:rsidRDefault="00306E2A" w:rsidP="00306E2A" w:rsidR="00306E2A">
      <w:pPr>
        <w:jc w:val="center"/>
      </w:pPr>
      <w:r>
        <w:t>Obrazloženje</w:t>
      </w:r>
    </w:p>
    <w:p w:rsidRDefault="00306E2A" w:rsidP="00306E2A" w:rsidR="00306E2A"/>
    <w:p w:rsidRDefault="00306E2A" w:rsidP="00306E2A" w:rsidR="00306E2A" w:rsidRPr="004A051B">
      <w:pPr>
        <w:ind w:firstLine="680"/>
        <w:jc w:val="both"/>
        <w:rPr>
          <w:szCs w:val="24"/>
        </w:rPr>
      </w:pPr>
      <w:r>
        <w:tab/>
      </w:r>
      <w:r w:rsidRPr="004A051B">
        <w:rPr>
          <w:szCs w:val="24"/>
        </w:rPr>
        <w:t>Rješenjem ovog suda broj St-717/2013 od 29. svibnja 2013. godine otvoren je stečajni postupak nad dužnikom, a stečajnu masu čine i nekretnine koje su predmet ove prodaje.</w:t>
      </w:r>
    </w:p>
    <w:p w:rsidRDefault="00306E2A" w:rsidP="00306E2A" w:rsidR="00306E2A" w:rsidRPr="004A051B">
      <w:pPr>
        <w:ind w:firstLine="680"/>
        <w:jc w:val="both"/>
        <w:rPr>
          <w:szCs w:val="24"/>
        </w:rPr>
      </w:pPr>
      <w:r w:rsidRPr="0006172B">
        <w:rPr>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306E2A" w:rsidP="00306E2A" w:rsidR="00306E2A">
      <w:pPr>
        <w:jc w:val="both"/>
      </w:pPr>
      <w:r>
        <w:tab/>
        <w:t xml:space="preserve">Rješenjem suda od 11. svibnja 2015. godine određena je prodaja nekretnina stečajnog dužnika u stečajnom postupku uz odgovarajuću primjenu Ovršnog  zakona (članak 164. SZ-a). </w:t>
      </w:r>
    </w:p>
    <w:p w:rsidRDefault="00306E2A" w:rsidP="00306E2A" w:rsidR="00306E2A">
      <w:pPr>
        <w:jc w:val="both"/>
      </w:pPr>
    </w:p>
    <w:p w:rsidRDefault="00306E2A" w:rsidP="00306E2A" w:rsidR="00306E2A">
      <w:pPr>
        <w:ind w:firstLine="708"/>
        <w:jc w:val="both"/>
      </w:pPr>
      <w: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306E2A" w:rsidP="00306E2A" w:rsidR="00306E2A">
      <w:pPr>
        <w:jc w:val="both"/>
      </w:pPr>
    </w:p>
    <w:p w:rsidRDefault="00306E2A" w:rsidP="00306E2A" w:rsidR="00306E2A">
      <w:pPr>
        <w:ind w:firstLine="708"/>
        <w:jc w:val="both"/>
      </w:pPr>
      <w:r>
        <w:t xml:space="preserve">Na navedenim nekreninama isključivo je upisan kao razlučni vjerovnik  </w:t>
      </w:r>
    </w:p>
    <w:p w:rsidRDefault="00306E2A" w:rsidP="00306E2A" w:rsidR="00306E2A">
      <w:pPr>
        <w:jc w:val="both"/>
      </w:pPr>
      <w:r>
        <w:t>1.</w:t>
      </w:r>
      <w:r>
        <w:tab/>
        <w:t xml:space="preserve">BANKA CELJE D.D. VODNIKOVA BR. 2, CELJE, R. SLOVENIJA </w:t>
      </w:r>
    </w:p>
    <w:p w:rsidRDefault="00306E2A" w:rsidP="00306E2A" w:rsidR="00306E2A">
      <w:pPr>
        <w:jc w:val="both"/>
      </w:pPr>
      <w:r>
        <w:t>OIB: 24044360807</w:t>
      </w:r>
    </w:p>
    <w:p w:rsidRDefault="00306E2A" w:rsidP="00306E2A" w:rsidR="00306E2A">
      <w:pPr>
        <w:jc w:val="both"/>
      </w:pPr>
      <w:r>
        <w:t>2.</w:t>
      </w:r>
      <w:r>
        <w:tab/>
        <w:t xml:space="preserve">NOVA LJUBLJANSKA BANKA D.D. TRG REPUBLIKE BR.2, LJUBLJANA, REPUBLIKA SLOVENIJA, OIB: 17719334242 </w:t>
      </w:r>
    </w:p>
    <w:p w:rsidRDefault="00306E2A" w:rsidP="00306E2A" w:rsidR="00306E2A">
      <w:pPr>
        <w:jc w:val="both"/>
      </w:pPr>
    </w:p>
    <w:p w:rsidRDefault="00306E2A" w:rsidP="00306E2A" w:rsidR="00306E2A">
      <w:pPr>
        <w:ind w:firstLine="708"/>
        <w:jc w:val="both"/>
      </w:pPr>
      <w: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306E2A" w:rsidP="00306E2A" w:rsidR="00306E2A">
      <w:pPr>
        <w:jc w:val="both"/>
      </w:pPr>
    </w:p>
    <w:p w:rsidRDefault="00306E2A" w:rsidP="00306E2A" w:rsidR="00306E2A">
      <w:pPr>
        <w:ind w:firstLine="708"/>
        <w:jc w:val="both"/>
      </w:pPr>
      <w:r>
        <w:t xml:space="preserve">Podneskom od 13. lipnja 2018. godine stečajni upravitelj je dostavio u spis je Kupoprodajni ugovor za nekretnine opisane u točki I izreke zaključen dana 23. travnja 2018. </w:t>
      </w:r>
      <w:r>
        <w:lastRenderedPageBreak/>
        <w:t>između stečajnog dužnika kao prodavatelja i kupca, koji je Javnobilježnički ovjeren pod brojem: OV-53</w:t>
      </w:r>
      <w:r w:rsidR="00EE77AC">
        <w:t>18</w:t>
      </w:r>
      <w:r>
        <w:t>/18 dana 9.5.2015. godine od strane Javnog bilježnika Renata Kutija Kušpilić, Zagreb, Maksimirska 3.</w:t>
      </w:r>
    </w:p>
    <w:p w:rsidRDefault="00306E2A" w:rsidP="00306E2A" w:rsidR="00306E2A">
      <w:pPr>
        <w:ind w:firstLine="708"/>
        <w:jc w:val="both"/>
      </w:pPr>
    </w:p>
    <w:p w:rsidRDefault="00306E2A" w:rsidP="00306E2A" w:rsidR="00306E2A">
      <w:pPr>
        <w:jc w:val="both"/>
      </w:pPr>
      <w:r>
        <w:tab/>
        <w:t>Uvidom u predmetni kupoprodajni ugovor od 23. travnja 2018. g. i to članak 2. utvrđeno je da su predmetne nekretnine prodana kupcu za  iznos naveden u točki I izreke, te da porez koji se plaća u vidu poreza na promet nekretnina, snosi kupac.</w:t>
      </w:r>
    </w:p>
    <w:p w:rsidRDefault="00306E2A" w:rsidP="00306E2A" w:rsidR="00306E2A">
      <w:pPr>
        <w:jc w:val="both"/>
      </w:pPr>
    </w:p>
    <w:p w:rsidRDefault="00306E2A" w:rsidP="00306E2A" w:rsidR="00306E2A">
      <w:pPr>
        <w:ind w:firstLine="708"/>
        <w:jc w:val="both"/>
      </w:pPr>
      <w: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306E2A" w:rsidP="00306E2A" w:rsidR="00306E2A">
      <w:pPr>
        <w:jc w:val="both"/>
      </w:pPr>
      <w:r>
        <w:tab/>
        <w:t>Predaja nekretnine kupcu odredit će se zaključkom, sve u skladu s člankom 108. Ovršnog zakona, stoga je temeljem stanja spisa, odlučeno kao pod VII izreke  rješenja.</w:t>
      </w:r>
    </w:p>
    <w:p w:rsidRDefault="00306E2A" w:rsidP="00306E2A" w:rsidR="00306E2A"/>
    <w:p w:rsidRDefault="00306E2A" w:rsidP="00306E2A" w:rsidR="00306E2A">
      <w:pPr>
        <w:jc w:val="center"/>
      </w:pPr>
      <w:r>
        <w:t>U Zagrebu,  25. srpnja 2018. godine</w:t>
      </w:r>
    </w:p>
    <w:p w:rsidRDefault="00306E2A" w:rsidP="00306E2A" w:rsidR="00306E2A"/>
    <w:p w:rsidRDefault="00DF77E0" w:rsidP="00E91121" w:rsidR="00DF77E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F77E0" w:rsidP="00E91121" w:rsidR="00DF77E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F77E0" w:rsidP="00E91121" w:rsidR="00DF77E0">
      <w:pPr>
        <w:pStyle w:val="Podnaslov"/>
        <w:ind w:firstLine="720" w:left="4320"/>
        <w:rPr>
          <w:rFonts w:hAnsi="Times New Roman" w:ascii="Times New Roman"/>
          <w:b w:val="false"/>
          <w:color w:val="auto"/>
          <w:szCs w:val="24"/>
        </w:rPr>
      </w:pPr>
    </w:p>
    <w:p w:rsidRDefault="00DF77E0" w:rsidP="00E91121" w:rsidR="00DF77E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F77E0" w:rsidP="00E91121" w:rsidR="00DF77E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06E2A" w:rsidP="00306E2A" w:rsidR="00306E2A">
      <w:pPr>
        <w:pStyle w:val="Podnaslov"/>
        <w:ind w:firstLine="708" w:left="4956"/>
      </w:pPr>
      <w:r>
        <w:rPr>
          <w:rFonts w:hAnsi="Times New Roman" w:ascii="Times New Roman"/>
          <w:b w:val="false"/>
          <w:color w:val="auto"/>
          <w:szCs w:val="24"/>
        </w:rPr>
        <w:t xml:space="preserve"> </w:t>
      </w:r>
      <w:r>
        <w:tab/>
      </w:r>
    </w:p>
    <w:p w:rsidRDefault="00306E2A" w:rsidP="00306E2A" w:rsidR="00306E2A"/>
    <w:p w:rsidRDefault="00306E2A" w:rsidP="00306E2A" w:rsidR="00306E2A"/>
    <w:p w:rsidRDefault="00306E2A" w:rsidP="00306E2A" w:rsidR="00306E2A">
      <w:r>
        <w:t>UPUTA O PRAVNOM LIJEKU:</w:t>
      </w:r>
    </w:p>
    <w:p w:rsidRDefault="00306E2A" w:rsidP="00306E2A" w:rsidR="00306E2A">
      <w:r>
        <w:t xml:space="preserve">Protiv ovog rješenja dozvoljena je žalba. Žalba se podnosi ovom sudu u 3 primjerka za Visoki trgovački sud RH u roku od 8 dana od dana dostave rješenja. Dostava se smatra obavljenom istekom osmoga dana od dana objave pismena na mrežnoj stranici e-Oglasna ploča sudova  </w:t>
      </w:r>
    </w:p>
    <w:p w:rsidRDefault="00306E2A" w:rsidP="00306E2A" w:rsidR="00306E2A"/>
    <w:p w:rsidRDefault="00306E2A" w:rsidP="00306E2A" w:rsidR="00306E2A"/>
    <w:p w:rsidRDefault="00306E2A" w:rsidP="00306E2A" w:rsidR="00306E2A"/>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DF77E0" w:rsidP="00306E2A" w:rsidR="00DF77E0">
      <w:pPr>
        <w:jc w:val="both"/>
        <w:rPr>
          <w:szCs w:val="24"/>
        </w:rPr>
      </w:pPr>
    </w:p>
    <w:p w:rsidRDefault="00306E2A" w:rsidP="00306E2A" w:rsidR="00306E2A"/>
    <w:p w:rsidRDefault="00306E2A" w:rsidP="00306E2A" w:rsidR="00306E2A"/>
    <w:p w:rsidRDefault="00380AE1" w:rsidR="00CA74EC"/>
    <w:sectPr w:rsidR="00CA74E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77E0" w:rsidR="008F16E9">
      <w:r>
        <w:separator/>
      </w:r>
    </w:p>
  </w:endnote>
  <w:endnote w:id="0" w:type="continuationSeparator">
    <w:p w:rsidRDefault="00DF77E0" w:rsidR="008F16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77E0" w:rsidR="008F16E9">
      <w:r>
        <w:separator/>
      </w:r>
    </w:p>
  </w:footnote>
  <w:footnote w:id="0" w:type="continuationSeparator">
    <w:p w:rsidRDefault="00DF77E0" w:rsidR="008F16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EE77AC" w:rsidR="00053694">
        <w:pPr>
          <w:pStyle w:val="Zaglavlje"/>
        </w:pPr>
        <w:r>
          <w:fldChar w:fldCharType="begin"/>
        </w:r>
        <w:r>
          <w:instrText>PAGE   \* MERGEFORMAT</w:instrText>
        </w:r>
        <w:r>
          <w:fldChar w:fldCharType="separate"/>
        </w:r>
        <w:r w:rsidR="00380AE1">
          <w:rPr>
            <w:noProof/>
          </w:rPr>
          <w:t>1</w:t>
        </w:r>
        <w:r>
          <w:fldChar w:fldCharType="end"/>
        </w:r>
        <w:r>
          <w:tab/>
        </w:r>
        <w:r>
          <w:tab/>
          <w:t>72. St -717/2013</w:t>
        </w:r>
        <w:r w:rsidR="00DF77E0">
          <w:t>-87</w:t>
        </w:r>
      </w:p>
    </w:sdtContent>
  </w:sdt>
  <w:p w:rsidRDefault="00380AE1"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E2A"/>
    <w:rsid w:val="000E1F8D"/>
    <w:rsid w:val="00131F6D"/>
    <w:rsid w:val="00306E2A"/>
    <w:rsid w:val="00380AE1"/>
    <w:rsid w:val="00632BD3"/>
    <w:rsid w:val="008F16E9"/>
    <w:rsid w:val="00A722C4"/>
    <w:rsid w:val="00C10362"/>
    <w:rsid w:val="00DF77E0"/>
    <w:rsid w:val="00EE77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6E2A"/>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06E2A"/>
    <w:pPr>
      <w:tabs>
        <w:tab w:pos="4536" w:val="center"/>
        <w:tab w:pos="9072" w:val="right"/>
      </w:tabs>
    </w:pPr>
  </w:style>
  <w:style w:customStyle="true" w:styleId="ZaglavljeChar" w:type="character">
    <w:name w:val="Zaglavlje Char"/>
    <w:basedOn w:val="Zadanifontodlomka"/>
    <w:link w:val="Zaglavlje"/>
    <w:uiPriority w:val="99"/>
    <w:rsid w:val="00306E2A"/>
    <w:rPr>
      <w:rFonts w:hAnsi="Times New Roman" w:ascii="Times New Roman"/>
      <w:sz w:val="24"/>
    </w:rPr>
  </w:style>
  <w:style w:styleId="Podnaslov" w:type="paragraph">
    <w:name w:val="Subtitle"/>
    <w:basedOn w:val="Normal"/>
    <w:link w:val="PodnaslovChar"/>
    <w:qFormat/>
    <w:rsid w:val="00306E2A"/>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306E2A"/>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306E2A"/>
    <w:pPr>
      <w:ind w:left="720"/>
      <w:contextualSpacing/>
    </w:pPr>
  </w:style>
  <w:style w:styleId="Tekstbalonia" w:type="paragraph">
    <w:name w:val="Balloon Text"/>
    <w:basedOn w:val="Normal"/>
    <w:link w:val="TekstbaloniaChar"/>
    <w:uiPriority w:val="99"/>
    <w:semiHidden/>
    <w:unhideWhenUsed/>
    <w:rsid w:val="00DF7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77E0"/>
    <w:rPr>
      <w:rFonts w:cs="Tahoma" w:hAnsi="Tahoma" w:ascii="Tahoma"/>
      <w:sz w:val="16"/>
      <w:szCs w:val="16"/>
    </w:rPr>
  </w:style>
  <w:style w:styleId="Podnoje" w:type="paragraph">
    <w:name w:val="footer"/>
    <w:basedOn w:val="Normal"/>
    <w:link w:val="PodnojeChar"/>
    <w:uiPriority w:val="99"/>
    <w:unhideWhenUsed/>
    <w:rsid w:val="00DF77E0"/>
    <w:pPr>
      <w:tabs>
        <w:tab w:pos="4536" w:val="center"/>
        <w:tab w:pos="9072" w:val="right"/>
      </w:tabs>
    </w:pPr>
  </w:style>
  <w:style w:customStyle="true" w:styleId="PodnojeChar" w:type="character">
    <w:name w:val="Podnožje Char"/>
    <w:basedOn w:val="Zadanifontodlomka"/>
    <w:link w:val="Podnoje"/>
    <w:uiPriority w:val="99"/>
    <w:rsid w:val="00DF77E0"/>
    <w:rPr>
      <w:rFonts w:hAnsi="Times New Roman" w:ascii="Times New Roman"/>
      <w:sz w:val="24"/>
    </w:rPr>
  </w:style>
  <w:style w:styleId="Tekstrezerviranogmjesta" w:type="character">
    <w:name w:val="Placeholder Text"/>
    <w:basedOn w:val="Zadanifontodlomka"/>
    <w:uiPriority w:val="99"/>
    <w:semiHidden/>
    <w:rsid w:val="00380AE1"/>
    <w:rPr>
      <w:color w:val="808080"/>
      <w:bdr w:space="0" w:sz="0" w:color="auto" w:val="none"/>
      <w:shd w:fill="auto" w:color="auto" w:val="clear"/>
    </w:rPr>
  </w:style>
  <w:style w:customStyle="true" w:styleId="eSPISCCParagraphDefaultFont" w:type="character">
    <w:name w:val="eSPIS_CC_Paragraph Default Font"/>
    <w:basedOn w:val="Zadanifontodlomka"/>
    <w:rsid w:val="00380A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AE1"/>
    <w:rPr>
      <w:bdr w:space="0" w:sz="0" w:color="auto" w:val="none"/>
      <w:shd w:fill="FFFFCC" w:color="auto" w:val="clear"/>
      <w:lang w:val="hr-HR"/>
    </w:rPr>
  </w:style>
  <w:style w:customStyle="true" w:styleId="PozadinaSvijetloCrvena" w:type="character">
    <w:name w:val="Pozadina_SvijetloCrvena"/>
    <w:basedOn w:val="eSPISCCParagraphDefaultFont"/>
    <w:rsid w:val="00380A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A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6E2A"/>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06E2A"/>
    <w:pPr>
      <w:tabs>
        <w:tab w:pos="4536" w:val="center"/>
        <w:tab w:pos="9072" w:val="right"/>
      </w:tabs>
    </w:pPr>
  </w:style>
  <w:style w:customStyle="1" w:styleId="ZaglavljeChar" w:type="character">
    <w:name w:val="Zaglavlje Char"/>
    <w:basedOn w:val="Zadanifontodlomka"/>
    <w:link w:val="Zaglavlje"/>
    <w:uiPriority w:val="99"/>
    <w:rsid w:val="00306E2A"/>
    <w:rPr>
      <w:rFonts w:ascii="Times New Roman" w:hAnsi="Times New Roman"/>
      <w:sz w:val="24"/>
    </w:rPr>
  </w:style>
  <w:style w:styleId="Podnaslov" w:type="paragraph">
    <w:name w:val="Subtitle"/>
    <w:basedOn w:val="Normal"/>
    <w:link w:val="PodnaslovChar"/>
    <w:qFormat/>
    <w:rsid w:val="00306E2A"/>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306E2A"/>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306E2A"/>
    <w:pPr>
      <w:ind w:left="720"/>
      <w:contextualSpacing/>
    </w:pPr>
  </w:style>
  <w:style w:styleId="Tekstbalonia" w:type="paragraph">
    <w:name w:val="Balloon Text"/>
    <w:basedOn w:val="Normal"/>
    <w:link w:val="TekstbaloniaChar"/>
    <w:uiPriority w:val="99"/>
    <w:semiHidden/>
    <w:unhideWhenUsed/>
    <w:rsid w:val="00DF7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DF77E0"/>
    <w:rPr>
      <w:rFonts w:ascii="Tahoma" w:cs="Tahoma" w:hAnsi="Tahoma"/>
      <w:sz w:val="16"/>
      <w:szCs w:val="16"/>
    </w:rPr>
  </w:style>
  <w:style w:styleId="Podnoje" w:type="paragraph">
    <w:name w:val="footer"/>
    <w:basedOn w:val="Normal"/>
    <w:link w:val="PodnojeChar"/>
    <w:uiPriority w:val="99"/>
    <w:unhideWhenUsed/>
    <w:rsid w:val="00DF77E0"/>
    <w:pPr>
      <w:tabs>
        <w:tab w:pos="4536" w:val="center"/>
        <w:tab w:pos="9072" w:val="right"/>
      </w:tabs>
    </w:pPr>
  </w:style>
  <w:style w:customStyle="1" w:styleId="PodnojeChar" w:type="character">
    <w:name w:val="Podnožje Char"/>
    <w:basedOn w:val="Zadanifontodlomka"/>
    <w:link w:val="Podnoje"/>
    <w:uiPriority w:val="99"/>
    <w:rsid w:val="00DF77E0"/>
    <w:rPr>
      <w:rFonts w:ascii="Times New Roman" w:hAnsi="Times New Roman"/>
      <w:sz w:val="24"/>
    </w:rPr>
  </w:style>
  <w:style w:styleId="Tekstrezerviranogmjesta" w:type="character">
    <w:name w:val="Placeholder Text"/>
    <w:basedOn w:val="Zadanifontodlomka"/>
    <w:uiPriority w:val="99"/>
    <w:semiHidden/>
    <w:rsid w:val="00380AE1"/>
    <w:rPr>
      <w:color w:val="808080"/>
      <w:bdr w:color="auto" w:space="0" w:sz="0" w:val="none"/>
      <w:shd w:color="auto" w:fill="auto" w:val="clear"/>
    </w:rPr>
  </w:style>
  <w:style w:customStyle="1" w:styleId="eSPISCCParagraphDefaultFont" w:type="character">
    <w:name w:val="eSPIS_CC_Paragraph Default Font"/>
    <w:basedOn w:val="Zadanifontodlomka"/>
    <w:rsid w:val="00380A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0AE1"/>
    <w:rPr>
      <w:bdr w:color="auto" w:space="0" w:sz="0" w:val="none"/>
      <w:shd w:color="auto" w:fill="FFFFCC" w:val="clear"/>
      <w:lang w:val="hr-HR"/>
    </w:rPr>
  </w:style>
  <w:style w:customStyle="1" w:styleId="PozadinaSvijetloCrvena" w:type="character">
    <w:name w:val="Pozadina_SvijetloCrvena"/>
    <w:basedOn w:val="eSPISCCParagraphDefaultFont"/>
    <w:rsid w:val="00380A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0A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2886</properties:Words>
  <properties:Characters>17780</properties:Characters>
  <properties:Lines>451</properties:Lines>
  <properties:Paragraphs>110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2018-07-26T12:53:00Z</dcterms:created>
  <dc:creator>Nikola Ribarić</dc:creator>
  <cp:lastModifiedBy>Jadranka Zelić</cp:lastModifiedBy>
  <cp:lastPrinted>2018-07-26T12:53:00Z</cp:lastPrinted>
  <dcterms:modified xmlns:xsi="http://www.w3.org/2001/XMLSchema-instance" xsi:type="dcterms:W3CDTF">2018-07-26T12:54:00Z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tutus - tutus nekretnine e 8,9,10   25.7.2018.docx)</vt:lpwstr>
  </prop:property>
  <prop:property name="CC_coloring" pid="4" fmtid="{D5CDD505-2E9C-101B-9397-08002B2CF9AE}">
    <vt:bool>false</vt:bool>
  </prop:property>
  <prop:property name="BrojStranica" pid="5" fmtid="{D5CDD505-2E9C-101B-9397-08002B2CF9AE}">
    <vt:i4>10</vt:i4>
  </prop:property>
</prop:Properties>
</file>