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b2c3" w14:paraId="d43b2c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052F86">
        <w:rPr>
          <w:rStyle w:val="Naglaeno"/>
          <w:b w:val="false"/>
        </w:rPr>
        <w:t>643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52F86">
        <w:t>BANA d.o.o. za turizam, Švajcarnica, D. Tadijanovića 39, MBS: 030142751, OIB: 15186382659</w:t>
      </w:r>
      <w:r w:rsidR="00FF791A">
        <w:t xml:space="preserve">,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C26A2">
        <w:t>30</w:t>
      </w:r>
      <w:r w:rsidR="00BB3D58">
        <w:t xml:space="preserve">. </w:t>
      </w:r>
      <w:r w:rsidR="002208DD">
        <w:t xml:space="preserve">lipnja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52F86">
        <w:t>BANA d.o.o. za turizam, Švajcarnica, D. Tadijanovića 39, MBS: 030142751, OIB: 15186382659</w:t>
      </w:r>
      <w:r w:rsidR="00F5714E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52F86">
        <w:t>13.586,74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052F86">
        <w:t>Boris Šarić, OIB: 46670679612, Osijek, J.J. Strossmayera 101</w:t>
      </w:r>
      <w:r w:rsidR="005C26A2">
        <w:t>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(četrdesetpet) dan</w:t>
      </w:r>
      <w:r w:rsidR="00F33F39">
        <w:t>a od dana objave ovog oglasa na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52F86">
        <w:t>643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5C26A2">
        <w:t>30</w:t>
      </w:r>
      <w:r w:rsidR="008C1EC2">
        <w:t>.</w:t>
      </w:r>
      <w:r w:rsidR="00EB5E1B">
        <w:t xml:space="preserve"> </w:t>
      </w:r>
      <w:r w:rsidR="002208DD">
        <w:t>lipnja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208DD">
        <w:t>2</w:t>
      </w:r>
      <w:r w:rsidR="00052F86">
        <w:t>5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3507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BANA d.o.o. za turizam</izvorni_sadrzaj>
    <derivirana_varijabla naziv="DomainObject.Predmet.ProtustrankaFormated_1">  BANA d.o.o. za turizam</derivirana_varijabla>
  </DomainObject.Predmet.ProtustrankaFormated>
  <DomainObject.Predmet.ProtustrankaFormatedOIB>
    <izvorni_sadrzaj>  BANA d.o.o. za turizam, OIB 15186382659</izvorni_sadrzaj>
    <derivirana_varijabla naziv="DomainObject.Predmet.ProtustrankaFormatedOIB_1">  BANA d.o.o. za turizam, OIB 15186382659</derivirana_varijabla>
  </DomainObject.Predmet.ProtustrankaFormatedOIB>
  <DomainObject.Predmet.ProtustrankaFormatedWithAdress>
    <izvorni_sadrzaj> BANA d.o.o. za turizam, Dragutina Tadijanovića 39, 31326 Švajcarnica</izvorni_sadrzaj>
    <derivirana_varijabla naziv="DomainObject.Predmet.ProtustrankaFormatedWithAdress_1"> BANA d.o.o. za turizam, Dragutina Tadijanovića 39, 31326 Švajcarnica</derivirana_varijabla>
  </DomainObject.Predmet.ProtustrankaFormatedWithAdress>
  <DomainObject.Predmet.ProtustrankaFormatedWithAdressOIB>
    <izvorni_sadrzaj> BANA d.o.o. za turizam, OIB 15186382659, Dragutina Tadijanovića 39, 31326 Švajcarnica</izvorni_sadrzaj>
    <derivirana_varijabla naziv="DomainObject.Predmet.ProtustrankaFormatedWithAdressOIB_1"> BANA d.o.o. za turizam, OIB 15186382659, Dragutina Tadijanovića 39, 31326 Švajcarnica</derivirana_varijabla>
  </DomainObject.Predmet.ProtustrankaFormatedWithAdressOIB>
  <DomainObject.Predmet.ProtustrankaWithAdress>
    <izvorni_sadrzaj>BANA d.o.o. za turizam Dragutina Tadijanovića 39, 31326 Švajcarnica</izvorni_sadrzaj>
    <derivirana_varijabla naziv="DomainObject.Predmet.ProtustrankaWithAdress_1">BANA d.o.o. za turizam Dragutina Tadijanovića 39, 31326 Švajcarnica</derivirana_varijabla>
  </DomainObject.Predmet.ProtustrankaWithAdress>
  <DomainObject.Predmet.ProtustrankaWithAdressOIB>
    <izvorni_sadrzaj>BANA d.o.o. za turizam, OIB 15186382659, Dragutina Tadijanovića 39, 31326 Švajcarnica</izvorni_sadrzaj>
    <derivirana_varijabla naziv="DomainObject.Predmet.ProtustrankaWithAdressOIB_1">BANA d.o.o. za turizam, OIB 15186382659, Dragutina Tadijanovića 39, 31326 Švajcarnica</derivirana_varijabla>
  </DomainObject.Predmet.ProtustrankaWithAdressOIB>
  <DomainObject.Predmet.ProtustrankaNazivFormated>
    <izvorni_sadrzaj>BANA d.o.o. za turizam</izvorni_sadrzaj>
    <derivirana_varijabla naziv="DomainObject.Predmet.ProtustrankaNazivFormated_1">BANA d.o.o. za turizam</derivirana_varijabla>
  </DomainObject.Predmet.ProtustrankaNazivFormated>
  <DomainObject.Predmet.ProtustrankaNazivFormatedOIB>
    <izvorni_sadrzaj>BANA d.o.o. za turizam, OIB 15186382659</izvorni_sadrzaj>
    <derivirana_varijabla naziv="DomainObject.Predmet.ProtustrankaNazivFormatedOIB_1">BANA d.o.o. za turizam, OIB 15186382659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BANA d.o.o. za turizam</item>
    </izvorni_sadrzaj>
    <derivirana_varijabla naziv="DomainObject.Predmet.ProtuStrankaListFormated_1">
      <item>BANA d.o.o. za turizam</item>
    </derivirana_varijabla>
  </DomainObject.Predmet.ProtuStrankaListFormated>
  <DomainObject.Predmet.ProtuStrankaListFormatedOIB>
    <izvorni_sadrzaj>
      <item>BANA d.o.o. za turizam, OIB 15186382659</item>
    </izvorni_sadrzaj>
    <derivirana_varijabla naziv="DomainObject.Predmet.ProtuStrankaListFormatedOIB_1">
      <item>BANA d.o.o. za turizam, OIB 15186382659</item>
    </derivirana_varijabla>
  </DomainObject.Predmet.ProtuStrankaListFormatedOIB>
  <DomainObject.Predmet.ProtuStrankaListFormatedWithAdress>
    <izvorni_sadrzaj>
      <item>BANA d.o.o. za turizam, Dragutina Tadijanovića 39, 31326 Švajcarnica</item>
    </izvorni_sadrzaj>
    <derivirana_varijabla naziv="DomainObject.Predmet.ProtuStrankaListFormatedWithAdress_1">
      <item>BANA d.o.o. za turizam, Dragutina Tadijanovića 39, 31326 Švajcarnica</item>
    </derivirana_varijabla>
  </DomainObject.Predmet.ProtuStrankaListFormatedWithAdress>
  <DomainObject.Predmet.ProtuStrankaListFormatedWithAdressOIB>
    <izvorni_sadrzaj>
      <item>BANA d.o.o. za turizam, OIB 15186382659, Dragutina Tadijanovića 39, 31326 Švajcarnica</item>
    </izvorni_sadrzaj>
    <derivirana_varijabla naziv="DomainObject.Predmet.ProtuStrankaListFormatedWithAdressOIB_1">
      <item>BANA d.o.o. za turizam, OIB 15186382659, Dragutina Tadijanovića 39, 31326 Švajcarnica</item>
    </derivirana_varijabla>
  </DomainObject.Predmet.ProtuStrankaListFormatedWithAdressOIB>
  <DomainObject.Predmet.ProtuStrankaListNazivFormated>
    <izvorni_sadrzaj>
      <item>BANA d.o.o. za turizam</item>
    </izvorni_sadrzaj>
    <derivirana_varijabla naziv="DomainObject.Predmet.ProtuStrankaListNazivFormated_1">
      <item>BANA d.o.o. za turizam</item>
    </derivirana_varijabla>
  </DomainObject.Predmet.ProtuStrankaListNazivFormated>
  <DomainObject.Predmet.ProtuStrankaListNazivFormatedOIB>
    <izvorni_sadrzaj>
      <item>BANA d.o.o. za turizam, OIB 15186382659</item>
    </izvorni_sadrzaj>
    <derivirana_varijabla naziv="DomainObject.Predmet.ProtuStrankaListNazivFormatedOIB_1">
      <item>BANA d.o.o. za turizam, OIB 15186382659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BANA d.o.o. za turizam</izvorni_sadrzaj>
    <derivirana_varijabla naziv="DomainObject.Predmet.ProtustrankaIDrugi_1">BANA d.o.o. za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BANA d.o.o. za turizam, OIB 15186382659, Dragutina Tadijanovića 39, 31326 Švajcarnica</izvorni_sadrzaj>
    <derivirana_varijabla naziv="DomainObject.Predmet.ProtustrankaIDrugiAdressOIB_1">BANA d.o.o. za turizam, OIB 15186382659, Dragutina Tadijanovića 39,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BANA d.o.o. za turizam</item>
    </izvorni_sadrzaj>
    <derivirana_varijabla naziv="DomainObject.Predmet.SudioniciListNaziv_1">
      <item>FINA RC OSIJEK</item>
      <item>BANA d.o.o. za turizam</item>
    </derivirana_varijabla>
  </DomainObject.Predmet.SudioniciListNaziv>
  <DomainObject.Predmet.SudioniciListAdressOIB>
    <izvorni_sadrzaj>
      <item>FINA RC OSIJEK, OIB 85821130368</item>
      <item>BANA d.o.o. za turizam, OIB 15186382659, Dragutina Tadijanovića 39,31326 Švajcarnica</item>
    </izvorni_sadrzaj>
    <derivirana_varijabla naziv="DomainObject.Predmet.SudioniciListAdressOIB_1">
      <item>FINA RC OSIJEK, OIB 85821130368</item>
      <item>BANA d.o.o. za turizam, OIB 15186382659, Dragutina Tadijanovića 39,31326 Švajcarnica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15186382659</item>
    </izvorni_sadrzaj>
    <derivirana_varijabla naziv="DomainObject.Predmet.SudioniciListNazivOIB_1">
      <item>, OIB 85821130368</item>
      <item>, OIB 15186382659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978FA-9B82-43E3-9444-8E8C86614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2090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2017-06-30T06:59:00Z</dcterms:created>
  <dc:creator>Korisnik</dc:creator>
  <cp:lastModifiedBy>Žana Bem</cp:lastModifiedBy>
  <cp:lastPrinted>2017-06-06T07:27:00Z</cp:lastPrinted>
  <dcterms:modified xmlns:xsi="http://www.w3.org/2001/XMLSchema-instance" xsi:type="dcterms:W3CDTF">2017-06-30T07:00:00Z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