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e085" w14:paraId="578e085"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EA0738">
        <w:t xml:space="preserve">                       9  St-575/13</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EA0738">
        <w:t>VAŠE AUTO d.o.o. "u stečaju" iz Šibenika, Žaborička bb, OIB: 83086232850, zastupan po stečajnoj upraviteljici</w:t>
      </w:r>
      <w:r w:rsidRPr="00FE3916">
        <w:t xml:space="preserve"> </w:t>
      </w:r>
      <w:r w:rsidR="00EA0738">
        <w:t>Radojka Danek, dipl. oecc</w:t>
      </w:r>
      <w:r w:rsidR="00AD3AC5">
        <w:t>.</w:t>
      </w:r>
      <w:r w:rsidRPr="00FE3916">
        <w:t xml:space="preserve"> iz Šibenika, dana </w:t>
      </w:r>
      <w:r w:rsidR="00C916B9">
        <w:t>14</w:t>
      </w:r>
      <w:r w:rsidR="00001A7A">
        <w:t>. rujna</w:t>
      </w:r>
      <w:r w:rsidR="00124D7B">
        <w:t xml:space="preserve"> </w:t>
      </w:r>
      <w:r w:rsidR="0018010F">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EA0738">
        <w:t>VAŠE AUTO d.o.o. "u stečaju" iz Šibenika, Žaborička bb, OIB: 83086232850</w:t>
      </w:r>
      <w:r w:rsidRPr="00FE3916">
        <w:t xml:space="preserve">, određuje se </w:t>
      </w:r>
      <w:r w:rsidR="00001A7A">
        <w:t>peto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001A7A">
        <w:rPr>
          <w:b/>
        </w:rPr>
        <w:t>07. prosinca</w:t>
      </w:r>
      <w:r w:rsidR="0018010F">
        <w:rPr>
          <w:b/>
        </w:rPr>
        <w:t xml:space="preserve">  2017</w:t>
      </w:r>
      <w:r w:rsidR="007A79A1">
        <w:rPr>
          <w:b/>
        </w:rPr>
        <w:t xml:space="preserve">. godine s početkom u </w:t>
      </w:r>
      <w:r w:rsidR="00001A7A">
        <w:rPr>
          <w:b/>
        </w:rPr>
        <w:t>10</w:t>
      </w:r>
      <w:r w:rsidR="008F37BB">
        <w:rPr>
          <w:b/>
        </w:rPr>
        <w:t>.15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pPr>
        <w:numPr>
          <w:ilvl w:val="0"/>
          <w:numId w:val="13"/>
        </w:numPr>
        <w:jc w:val="both"/>
        <w:rPr>
          <w:lang w:eastAsia="en-US" w:val="en-GB"/>
        </w:rPr>
      </w:pPr>
      <w:r>
        <w:rPr>
          <w:lang w:eastAsia="en-US" w:val="en-GB"/>
        </w:rPr>
        <w:t xml:space="preserve">čest.zem. broj </w:t>
      </w:r>
      <w:r w:rsidR="00EA0738">
        <w:rPr>
          <w:lang w:eastAsia="en-US" w:val="en-GB"/>
        </w:rPr>
        <w:t>2262/10 ZU 3229</w:t>
      </w:r>
      <w:r>
        <w:rPr>
          <w:lang w:eastAsia="en-US" w:val="en-GB"/>
        </w:rPr>
        <w:t xml:space="preserve">, </w:t>
      </w:r>
      <w:r w:rsidR="00EA0738">
        <w:rPr>
          <w:lang w:eastAsia="en-US" w:val="en-GB"/>
        </w:rPr>
        <w:t>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2263/6 ZU 3229 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2265/6 ZU 3229 K.O. Vrulje Bilice, za cjielo vlasništvo stečajnog dužnika</w:t>
      </w:r>
    </w:p>
    <w:p w:rsidRDefault="00EA0738" w:rsidP="00EA0738" w:rsidR="00EA0738">
      <w:pPr>
        <w:ind w:left="720"/>
        <w:jc w:val="both"/>
        <w:rPr>
          <w:lang w:eastAsia="en-US" w:val="en-GB"/>
        </w:rPr>
      </w:pPr>
    </w:p>
    <w:p w:rsidRDefault="00EA0738" w:rsidP="00EA0738" w:rsidR="00EA0738">
      <w:pPr>
        <w:ind w:left="720"/>
        <w:jc w:val="both"/>
        <w:rPr>
          <w:lang w:eastAsia="en-US" w:val="en-GB"/>
        </w:rPr>
      </w:pPr>
      <w:r>
        <w:rPr>
          <w:lang w:eastAsia="en-US" w:val="en-GB"/>
        </w:rPr>
        <w:t xml:space="preserve">Na navedenim nekretninama upisano je razlučno parvo u korist razlučnih vjerovnika I to: </w:t>
      </w:r>
    </w:p>
    <w:p w:rsidRDefault="00EA0738" w:rsidP="00EA0738" w:rsidR="00EA0738">
      <w:pPr>
        <w:pStyle w:val="Odlomakpopisa"/>
        <w:numPr>
          <w:ilvl w:val="0"/>
          <w:numId w:val="14"/>
        </w:numPr>
        <w:jc w:val="both"/>
        <w:rPr>
          <w:lang w:eastAsia="en-US" w:val="en-GB"/>
        </w:rPr>
      </w:pPr>
      <w:r>
        <w:rPr>
          <w:lang w:eastAsia="en-US" w:val="en-GB"/>
        </w:rPr>
        <w:t>ERSTE &amp; STEIERMARKISCHE BANK d.d. Rijeka, Jadranski trg 3</w:t>
      </w:r>
    </w:p>
    <w:p w:rsidRDefault="00EA0738" w:rsidP="00EA0738" w:rsidR="00EA0738" w:rsidRPr="00EA0738">
      <w:pPr>
        <w:pStyle w:val="Odlomakpopisa"/>
        <w:numPr>
          <w:ilvl w:val="0"/>
          <w:numId w:val="14"/>
        </w:numPr>
        <w:jc w:val="both"/>
        <w:rPr>
          <w:lang w:eastAsia="en-US" w:val="en-GB"/>
        </w:rPr>
      </w:pPr>
      <w:r>
        <w:rPr>
          <w:lang w:eastAsia="en-US" w:val="en-GB"/>
        </w:rPr>
        <w:t>HRVATSKA BANKA ZA OBNOVU I RAZVITAK, Zagreb, Strossmayerov trg 9, a koje prestaje danom pravomoćnosti rješenja o dosudi nekretnine kupcu I nakon što kupac položi kupovninu I dijelovi navedene nekretnine budu mu prodani.</w:t>
      </w:r>
    </w:p>
    <w:p w:rsidRDefault="00FE3916" w:rsidP="00FE3916" w:rsidR="00FE3916" w:rsidRPr="00FE3916">
      <w:pPr>
        <w:jc w:val="both"/>
        <w:rPr>
          <w:lang w:eastAsia="en-US" w:val="en-GB"/>
        </w:rPr>
      </w:pPr>
    </w:p>
    <w:p w:rsidRDefault="00EA0738" w:rsidP="000B731C" w:rsidR="00AD3AC5">
      <w:pPr>
        <w:ind w:left="360"/>
      </w:pPr>
      <w:r>
        <w:t>Početna cijena svih</w:t>
      </w:r>
      <w:r w:rsidR="00124D7B">
        <w:t xml:space="preserve"> navedenih nekretnina iznosi </w:t>
      </w:r>
      <w:r w:rsidR="00001A7A" w:rsidRPr="00001A7A">
        <w:t>665</w:t>
      </w:r>
      <w:r w:rsidR="00001A7A">
        <w:t>.</w:t>
      </w:r>
      <w:r w:rsidR="00001A7A" w:rsidRPr="00001A7A">
        <w:t>577</w:t>
      </w:r>
      <w:r w:rsidR="00001A7A">
        <w:t xml:space="preserve">,00 </w:t>
      </w:r>
      <w:r>
        <w:t>kun</w:t>
      </w:r>
      <w:r w:rsidR="000B731C">
        <w:t>a</w:t>
      </w:r>
      <w:r>
        <w:t xml:space="preserve"> i iste nekretnine se ne mogu prodati ispod utvrđene cijene. </w:t>
      </w:r>
    </w:p>
    <w:p w:rsidRDefault="00A07764" w:rsidP="00A07764" w:rsidR="00A07764"/>
    <w:p w:rsidRDefault="00A07764" w:rsidP="000B731C" w:rsidR="00A07764">
      <w:pPr>
        <w:pStyle w:val="Odlomakpopisa"/>
        <w:numPr>
          <w:ilvl w:val="0"/>
          <w:numId w:val="15"/>
        </w:numPr>
      </w:pPr>
      <w:r>
        <w:lastRenderedPageBreak/>
        <w:t>NAČIN PRODAJE</w:t>
      </w:r>
    </w:p>
    <w:p w:rsidRDefault="00A07764" w:rsidP="00A07764" w:rsidR="00A07764">
      <w:pPr>
        <w:pStyle w:val="Odlomakpopisa"/>
      </w:pPr>
    </w:p>
    <w:p w:rsidRDefault="00A07764" w:rsidP="000B731C" w:rsidR="00A07764">
      <w:pPr>
        <w:pStyle w:val="Odlomakpopisa"/>
        <w:numPr>
          <w:ilvl w:val="0"/>
          <w:numId w:val="16"/>
        </w:numPr>
        <w:ind w:firstLine="1080" w:left="0"/>
      </w:pPr>
      <w:r>
        <w:t xml:space="preserve">Navedene nekretnine iz točke </w:t>
      </w:r>
      <w:r w:rsidR="000B731C">
        <w:t>I</w:t>
      </w:r>
      <w:r>
        <w:t>I.</w:t>
      </w:r>
      <w:r w:rsidR="000B731C">
        <w:t>1.</w:t>
      </w:r>
      <w:r>
        <w:t xml:space="preserve"> ovog zaključka </w:t>
      </w:r>
      <w:r w:rsidR="000B731C">
        <w:t xml:space="preserve">prodavat </w:t>
      </w:r>
      <w:r>
        <w:t xml:space="preserve">će se kao cjelina u stečajnom postupku usmenom javnom dražbom. </w:t>
      </w:r>
    </w:p>
    <w:p w:rsidRDefault="00EA0738" w:rsidP="00EA0738" w:rsidR="00EA0738" w:rsidRPr="00FE3916"/>
    <w:p w:rsidRDefault="000B731C" w:rsidP="00FE3916" w:rsidR="00FE3916" w:rsidRPr="00FE3916">
      <w:pPr>
        <w:ind w:firstLine="708"/>
        <w:jc w:val="both"/>
        <w:rPr>
          <w:lang w:eastAsia="en-US" w:val="en-GB"/>
        </w:rPr>
      </w:pPr>
      <w:r>
        <w:rPr>
          <w:lang w:eastAsia="en-US" w:val="en-GB"/>
        </w:rPr>
        <w:t xml:space="preserve">      2</w:t>
      </w:r>
      <w:r w:rsidR="00FE3916" w:rsidRPr="00FE3916">
        <w:rPr>
          <w:lang w:eastAsia="en-US" w:val="en-GB"/>
        </w:rPr>
        <w:t>. Ročište će se održati i kad na njemu sudjeluje samo jedan ponuditelj.</w:t>
      </w:r>
    </w:p>
    <w:p w:rsidRDefault="00FE3916" w:rsidP="00FE3916" w:rsidR="00FE3916" w:rsidRPr="00FE3916">
      <w:pPr>
        <w:jc w:val="both"/>
        <w:rPr>
          <w:lang w:eastAsia="en-US" w:val="en-GB"/>
        </w:rPr>
      </w:pPr>
    </w:p>
    <w:p w:rsidRDefault="000B731C" w:rsidP="000B731C" w:rsidR="00FE3916" w:rsidRPr="000B731C">
      <w:pPr>
        <w:jc w:val="both"/>
        <w:rPr>
          <w:lang w:eastAsia="en-US" w:val="en-GB"/>
        </w:rPr>
      </w:pPr>
      <w:r>
        <w:rPr>
          <w:lang w:eastAsia="en-US" w:val="en-GB"/>
        </w:rPr>
        <w:t xml:space="preserve">                 3.</w:t>
      </w:r>
      <w:r w:rsidR="00FE3916" w:rsidRPr="000B731C">
        <w:rPr>
          <w:lang w:eastAsia="en-US" w:val="en-GB"/>
        </w:rPr>
        <w:t>Rok od objave ovog zaključka na e-oglasnoj ploči Trgovačkog suda u Zadru do prodaje iznosi najmanje 15 dana.</w:t>
      </w:r>
    </w:p>
    <w:p w:rsidRDefault="00FE3916" w:rsidP="00FE3916" w:rsidR="00FE3916" w:rsidRPr="00FE3916">
      <w:pPr>
        <w:jc w:val="both"/>
        <w:rPr>
          <w:lang w:eastAsia="en-US" w:val="en-GB"/>
        </w:rPr>
      </w:pPr>
    </w:p>
    <w:p w:rsidRDefault="000B731C" w:rsidP="00FE3916" w:rsidR="00FE3916" w:rsidRPr="00FE3916">
      <w:pPr>
        <w:ind w:firstLine="708"/>
        <w:jc w:val="both"/>
        <w:rPr>
          <w:lang w:eastAsia="en-US" w:val="en-GB"/>
        </w:rPr>
      </w:pPr>
      <w:r>
        <w:rPr>
          <w:lang w:eastAsia="en-US" w:val="en-GB"/>
        </w:rPr>
        <w:t xml:space="preserve">     4.</w:t>
      </w:r>
      <w:r w:rsidR="00FE3916" w:rsidRPr="00FE3916">
        <w:rPr>
          <w:lang w:eastAsia="en-US" w:val="en-GB"/>
        </w:rPr>
        <w:t xml:space="preserve"> Ovaj zaključak o prodaji objavit će se na e-oglasnoj ploči Trgovačkog suda u Zadru, dok će se oglas o javnoj dražbi sa svim uvjetima prodaje objaviti na web stranicama Visokog trgovačkog suda Republike Hrvatske (</w:t>
      </w:r>
      <w:hyperlink r:id="rId10" w:history="true">
        <w:r w:rsidR="00FE3916" w:rsidRPr="00FE3916">
          <w:rPr>
            <w:color w:themeColor="hyperlink" w:val="0000FF"/>
            <w:u w:val="single"/>
            <w:lang w:eastAsia="en-US" w:val="en-GB"/>
          </w:rPr>
          <w:t>www.sudačka</w:t>
        </w:r>
      </w:hyperlink>
      <w:r w:rsidR="00FE3916" w:rsidRPr="00FE3916">
        <w:rPr>
          <w:lang w:eastAsia="en-US" w:val="en-GB"/>
        </w:rPr>
        <w:t xml:space="preserve"> mreža.hr stečaj ili na </w:t>
      </w:r>
      <w:hyperlink r:id="rId11" w:history="true">
        <w:r w:rsidR="00FE3916" w:rsidRPr="00FE3916">
          <w:rPr>
            <w:color w:themeColor="hyperlink" w:val="0000FF"/>
            <w:u w:val="single"/>
            <w:lang w:eastAsia="en-US" w:val="en-GB"/>
          </w:rPr>
          <w:t>www.vts.hr</w:t>
        </w:r>
      </w:hyperlink>
      <w:r w:rsidR="00FE3916"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0B731C" w:rsidP="00FE3916" w:rsidR="00FE3916" w:rsidRPr="00FE3916">
      <w:pPr>
        <w:ind w:firstLine="708"/>
        <w:jc w:val="both"/>
        <w:rPr>
          <w:lang w:eastAsia="en-US" w:val="en-GB"/>
        </w:rPr>
      </w:pPr>
      <w:r>
        <w:rPr>
          <w:lang w:eastAsia="en-US" w:val="en-GB"/>
        </w:rPr>
        <w:t xml:space="preserve">    5</w:t>
      </w:r>
      <w:r w:rsidR="00FE3916" w:rsidRPr="00FE3916">
        <w:rPr>
          <w:lang w:eastAsia="en-US" w:val="en-GB"/>
        </w:rPr>
        <w:t>.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0B731C" w:rsidP="00FE3916" w:rsidR="00FE3916" w:rsidRPr="00FE3916">
      <w:pPr>
        <w:ind w:firstLine="708"/>
        <w:jc w:val="both"/>
      </w:pPr>
      <w:r>
        <w:t>I</w:t>
      </w:r>
      <w:r w:rsidR="00FE3916" w:rsidRPr="00FE3916">
        <w:t>V.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07764">
        <w:rPr>
          <w:shd w:fill="FFFFFF" w:color="auto" w:val="clear"/>
          <w:lang w:eastAsia="en-US"/>
        </w:rPr>
        <w:t>Vaše Auto d.o.o. 'u stečaju'</w:t>
      </w:r>
      <w:r w:rsidRPr="00FE3916">
        <w:rPr>
          <w:shd w:fill="FFFFFF" w:color="auto" w:val="clear"/>
          <w:lang w:eastAsia="en-US"/>
        </w:rPr>
        <w:t xml:space="preserve">, </w:t>
      </w:r>
      <w:r w:rsidR="00A07764">
        <w:rPr>
          <w:shd w:fill="FFFFFF" w:color="auto" w:val="clear"/>
          <w:lang w:eastAsia="en-US"/>
        </w:rPr>
        <w:t xml:space="preserve">Radojka Danek </w:t>
      </w:r>
      <w:r w:rsidR="00A07764" w:rsidRPr="00DF640D">
        <w:rPr>
          <w:shd w:fill="FFFFFF" w:color="auto" w:val="clear"/>
          <w:lang w:eastAsia="en-US"/>
        </w:rPr>
        <w:t xml:space="preserve">na adresu: </w:t>
      </w:r>
      <w:r w:rsidR="00A07764">
        <w:rPr>
          <w:shd w:fill="FFFFFF" w:color="auto" w:val="clear"/>
          <w:lang w:eastAsia="en-US"/>
        </w:rPr>
        <w:t>Petra Preradovića 6</w:t>
      </w:r>
      <w:r w:rsidR="00A07764" w:rsidRPr="00DF640D">
        <w:rPr>
          <w:shd w:fill="FFFFFF" w:color="auto" w:val="clear"/>
          <w:lang w:eastAsia="en-US"/>
        </w:rPr>
        <w:t>, ŠIBENIK</w:t>
      </w:r>
      <w:r w:rsidRPr="00FE3916">
        <w:rPr>
          <w:shd w:fill="FFFFFF" w:color="auto" w:val="clear"/>
          <w:lang w:eastAsia="en-US"/>
        </w:rPr>
        <w:t xml:space="preserve">, na broj 9ST- </w:t>
      </w:r>
      <w:r w:rsidR="00A07764">
        <w:rPr>
          <w:shd w:fill="FFFFFF" w:color="auto" w:val="clear"/>
          <w:lang w:eastAsia="en-US"/>
        </w:rPr>
        <w:t>575/2013</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001A7A">
        <w:rPr>
          <w:bCs/>
          <w:shd w:fill="FFFFFF" w:color="auto" w:val="clear"/>
          <w:lang w:eastAsia="en-US"/>
        </w:rPr>
        <w:t>20. studenog</w:t>
      </w:r>
      <w:r w:rsidR="0018010F">
        <w:rPr>
          <w:bCs/>
          <w:shd w:fill="FFFFFF" w:color="auto" w:val="clear"/>
          <w:lang w:eastAsia="en-US"/>
        </w:rPr>
        <w:t xml:space="preserve"> 2017</w:t>
      </w:r>
      <w:r w:rsidR="00001A7A">
        <w:rPr>
          <w:bCs/>
          <w:shd w:fill="FFFFFF" w:color="auto" w:val="clear"/>
          <w:lang w:eastAsia="en-US"/>
        </w:rPr>
        <w:t>.godine. u 16</w:t>
      </w:r>
      <w:r w:rsidRPr="00FE3916">
        <w:rPr>
          <w:bCs/>
          <w:shd w:fill="FFFFFF" w:color="auto" w:val="clear"/>
          <w:lang w:eastAsia="en-US"/>
        </w:rPr>
        <w:t>,00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račun </w:t>
      </w:r>
      <w:r w:rsidR="000B731C">
        <w:rPr>
          <w:bCs/>
          <w:shd w:fill="FFFFFF" w:color="auto" w:val="clear"/>
          <w:lang w:eastAsia="en-US"/>
        </w:rPr>
        <w:t>sudskog depozita Trgovačkog suda u Zadru, kod HPB d</w:t>
      </w:r>
      <w:r w:rsidR="00045626">
        <w:rPr>
          <w:bCs/>
          <w:shd w:fill="FFFFFF" w:color="auto" w:val="clear"/>
          <w:lang w:eastAsia="en-US"/>
        </w:rPr>
        <w:t>.</w:t>
      </w:r>
      <w:r w:rsidR="000B731C">
        <w:rPr>
          <w:bCs/>
          <w:shd w:fill="FFFFFF" w:color="auto" w:val="clear"/>
          <w:lang w:eastAsia="en-US"/>
        </w:rPr>
        <w:t>d</w:t>
      </w:r>
      <w:r w:rsidR="00045626">
        <w:rPr>
          <w:bCs/>
          <w:shd w:fill="FFFFFF" w:color="auto" w:val="clear"/>
          <w:lang w:eastAsia="en-US"/>
        </w:rPr>
        <w:t>.</w:t>
      </w:r>
      <w:r w:rsidR="000B731C">
        <w:rPr>
          <w:bCs/>
          <w:shd w:fill="FFFFFF" w:color="auto" w:val="clear"/>
          <w:lang w:eastAsia="en-US"/>
        </w:rPr>
        <w:t xml:space="preserve"> Za</w:t>
      </w:r>
      <w:r w:rsidR="00045626">
        <w:rPr>
          <w:bCs/>
          <w:shd w:fill="FFFFFF" w:color="auto" w:val="clear"/>
          <w:lang w:eastAsia="en-US"/>
        </w:rPr>
        <w:t>g</w:t>
      </w:r>
      <w:r w:rsidR="000B731C">
        <w:rPr>
          <w:bCs/>
          <w:shd w:fill="FFFFFF" w:color="auto" w:val="clear"/>
          <w:lang w:eastAsia="en-US"/>
        </w:rPr>
        <w:t>reb broj I</w:t>
      </w:r>
      <w:r w:rsidR="00BB3D5D">
        <w:rPr>
          <w:bCs/>
          <w:shd w:fill="FFFFFF" w:color="auto" w:val="clear"/>
          <w:lang w:eastAsia="en-US"/>
        </w:rPr>
        <w:t xml:space="preserve">BAN: </w:t>
      </w:r>
      <w:r w:rsidR="007A79A1">
        <w:rPr>
          <w:bCs/>
          <w:shd w:fill="FFFFFF" w:color="auto" w:val="clear"/>
          <w:lang w:eastAsia="en-US"/>
        </w:rPr>
        <w:t>HR</w:t>
      </w:r>
      <w:r w:rsidR="00A07764">
        <w:rPr>
          <w:bCs/>
          <w:shd w:fill="FFFFFF" w:color="auto" w:val="clear"/>
          <w:lang w:eastAsia="en-US"/>
        </w:rPr>
        <w:t xml:space="preserve"> 43 23900011 3000 00857</w:t>
      </w:r>
      <w:r w:rsidR="000B731C">
        <w:rPr>
          <w:bCs/>
          <w:shd w:fill="FFFFFF" w:color="auto" w:val="clear"/>
          <w:lang w:eastAsia="en-US"/>
        </w:rPr>
        <w:t xml:space="preserve"> s pozivom na broj 05-221-575-2013.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lastRenderedPageBreak/>
        <w:t xml:space="preserve">7. Kupac nekretnine dužan je uplatiti razliku između jamčevine i postignute kupoprodajne cijene u roku od 15 dana od pravomoćnosti rješenja o dosudi na račun dužnika otvoren kod </w:t>
      </w:r>
      <w:r w:rsidR="00A07764">
        <w:rPr>
          <w:bCs/>
          <w:shd w:fill="FFFFFF" w:color="auto" w:val="clear"/>
          <w:lang w:eastAsia="en-US"/>
        </w:rPr>
        <w:t>HPB  d.d. Zagreb, IBAN: HR 43 23900011 3000 00857</w:t>
      </w:r>
      <w:r w:rsidR="007A79A1">
        <w:rPr>
          <w:bCs/>
          <w:shd w:fill="FFFFFF" w:color="auto" w:val="clear"/>
          <w:lang w:eastAsia="en-US"/>
        </w:rPr>
        <w:t>.</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A07764" w:rsidP="00FE3916" w:rsidR="00FE3916" w:rsidRPr="00FE3916">
      <w:pPr>
        <w:ind w:firstLine="708"/>
        <w:jc w:val="both"/>
        <w:rPr>
          <w:bCs/>
          <w:shd w:fill="FFFFFF" w:color="auto" w:val="clear"/>
          <w:lang w:eastAsia="en-US"/>
        </w:rPr>
      </w:pPr>
      <w:r>
        <w:rPr>
          <w:bCs/>
          <w:shd w:fill="FFFFFF" w:color="auto" w:val="clear"/>
          <w:lang w:eastAsia="en-US"/>
        </w:rPr>
        <w:t>9. Nekretnine</w:t>
      </w:r>
      <w:r w:rsidR="00FE3916" w:rsidRPr="00FE3916">
        <w:rPr>
          <w:bCs/>
          <w:shd w:fill="FFFFFF" w:color="auto" w:val="clear"/>
          <w:lang w:eastAsia="en-US"/>
        </w:rPr>
        <w:t xml:space="preserve"> će se rješenjem o dosudi dosuditi kupcu koji ponudi n</w:t>
      </w:r>
      <w:r>
        <w:rPr>
          <w:bCs/>
          <w:shd w:fill="FFFFFF" w:color="auto" w:val="clear"/>
          <w:lang w:eastAsia="en-US"/>
        </w:rPr>
        <w:t xml:space="preserve">ajpovoljniju cijenu. Nekretnine </w:t>
      </w:r>
      <w:r w:rsidR="00FE3916" w:rsidRPr="00FE3916">
        <w:rPr>
          <w:bCs/>
          <w:shd w:fill="FFFFFF" w:color="auto" w:val="clear"/>
          <w:lang w:eastAsia="en-US"/>
        </w:rPr>
        <w:t>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w:t>
      </w:r>
      <w:r w:rsidR="00045626">
        <w:t>5</w:t>
      </w:r>
      <w:r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1</w:t>
      </w:r>
      <w:r w:rsidR="00045626">
        <w:t>6</w:t>
      </w:r>
      <w:r w:rsidRPr="00FE3916">
        <w:t xml:space="preserve">. Osobe zainteresirane za kupnju mogu razgledati nekretninu koja je predmet prodaje svakim radnim danom po prethodnom dogovoru sa stečajnim upraviteljem </w:t>
      </w:r>
      <w:r w:rsidR="00A07764">
        <w:t xml:space="preserve">Radojka Danek iz Šibenika, </w:t>
      </w:r>
      <w:r w:rsidR="00A07764" w:rsidRPr="00A02B3C">
        <w:rPr>
          <w:lang w:eastAsia="en-US"/>
        </w:rPr>
        <w:t xml:space="preserve">iz Šibenika, Petra Preradovića 6, pozivom na broj mobitela: </w:t>
      </w:r>
      <w:r w:rsidR="00A07764" w:rsidRPr="00A02B3C">
        <w:t>091/3120-130</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045626"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045626" w:rsidP="00FE3916" w:rsidR="00045626">
      <w:pPr>
        <w:jc w:val="center"/>
      </w:pPr>
    </w:p>
    <w:p w:rsidRDefault="00045626" w:rsidP="00FE3916" w:rsidR="00045626">
      <w:pPr>
        <w:jc w:val="center"/>
      </w:pPr>
    </w:p>
    <w:p w:rsidRDefault="00FE3916" w:rsidP="00FE3916" w:rsidR="00FE3916" w:rsidRPr="00FE3916">
      <w:pPr>
        <w:jc w:val="center"/>
      </w:pPr>
      <w:r w:rsidRPr="00FE3916">
        <w:lastRenderedPageBreak/>
        <w:t>Obrazloženje</w:t>
      </w:r>
    </w:p>
    <w:p w:rsidRDefault="00FE3916" w:rsidP="00FE3916" w:rsidR="00FE3916" w:rsidRPr="00FE3916">
      <w:pPr>
        <w:jc w:val="both"/>
      </w:pPr>
    </w:p>
    <w:p w:rsidRDefault="00A07764" w:rsidP="00FE3916" w:rsidR="00FE3916" w:rsidRPr="00FE3916">
      <w:pPr>
        <w:ind w:firstLine="708"/>
        <w:jc w:val="both"/>
      </w:pPr>
      <w:r>
        <w:t>Gore navedene nekretnine čine</w:t>
      </w:r>
      <w:r w:rsidR="00FE3916" w:rsidRPr="00FE3916">
        <w:t xml:space="preserve">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C916B9">
        <w:t>14</w:t>
      </w:r>
      <w:r w:rsidR="00001A7A">
        <w:t xml:space="preserve">. Rujna </w:t>
      </w:r>
      <w:r w:rsidR="0018010F">
        <w:t xml:space="preserve"> 2017</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D61EFF">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045626" w:rsidP="00FE3916" w:rsidR="00045626">
      <w:pPr>
        <w:jc w:val="both"/>
      </w:pPr>
    </w:p>
    <w:p w:rsidRDefault="00FE3916" w:rsidP="00FE3916" w:rsidR="00FE3916" w:rsidRPr="00FE3916">
      <w:pPr>
        <w:jc w:val="both"/>
      </w:pPr>
      <w:r w:rsidRPr="00FE3916">
        <w:t>DN-a:</w:t>
      </w:r>
    </w:p>
    <w:p w:rsidRDefault="00FE3916" w:rsidP="00FE3916" w:rsidR="00FE3916">
      <w:pPr>
        <w:jc w:val="both"/>
      </w:pPr>
      <w:r w:rsidRPr="00FE3916">
        <w:t>- Stečajnom upravitelju</w:t>
      </w:r>
    </w:p>
    <w:p w:rsidRDefault="000536D4" w:rsidP="00FE3916" w:rsidR="000536D4" w:rsidRPr="00FE3916">
      <w:pPr>
        <w:jc w:val="both"/>
      </w:pPr>
      <w:r>
        <w:t>- FINA Šibenik</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A07764" w:rsidP="00BB3D5D" w:rsidR="00EE35D1">
      <w:pPr>
        <w:jc w:val="both"/>
      </w:pPr>
      <w:r>
        <w:t>-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7D9" w:rsidP="00DF640D" w:rsidR="002137D9">
      <w:r>
        <w:separator/>
      </w:r>
    </w:p>
  </w:endnote>
  <w:endnote w:id="0" w:type="continuationSeparator">
    <w:p w:rsidRDefault="002137D9" w:rsidP="00DF640D" w:rsidR="002137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7D9" w:rsidP="00DF640D" w:rsidR="002137D9">
      <w:r>
        <w:separator/>
      </w:r>
    </w:p>
  </w:footnote>
  <w:footnote w:id="0" w:type="continuationSeparator">
    <w:p w:rsidRDefault="002137D9" w:rsidP="00DF640D" w:rsidR="002137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0F5219">
          <w:rPr>
            <w:noProof/>
          </w:rPr>
          <w:t>4</w:t>
        </w:r>
        <w:r>
          <w:fldChar w:fldCharType="end"/>
        </w:r>
        <w:r>
          <w:t xml:space="preserve">                                                    </w:t>
        </w:r>
        <w:r w:rsidR="001A0751">
          <w:t xml:space="preserve">   9</w:t>
        </w:r>
        <w:r>
          <w:t xml:space="preserve"> St-</w:t>
        </w:r>
        <w:r w:rsidR="00EA0738">
          <w:t>575/13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140D45"/>
    <w:multiLevelType w:val="hybridMultilevel"/>
    <w:tmpl w:val="0A722580"/>
    <w:lvl w:tplc="372CFC92"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2"/>
  </w:num>
  <w:num w:numId="2">
    <w:abstractNumId w:val="4"/>
  </w:num>
  <w:num w:numId="3">
    <w:abstractNumId w:val="12"/>
  </w:num>
  <w:num w:numId="4">
    <w:abstractNumId w:val="9"/>
  </w:num>
  <w:num w:numId="5">
    <w:abstractNumId w:val="3"/>
  </w:num>
  <w:num w:numId="6">
    <w:abstractNumId w:val="5"/>
  </w:num>
  <w:num w:numId="7">
    <w:abstractNumId w:val="6"/>
  </w:num>
  <w:num w:numId="8">
    <w:abstractNumId w:val="7"/>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01A7A"/>
    <w:rsid w:val="0002344C"/>
    <w:rsid w:val="00045626"/>
    <w:rsid w:val="000536D4"/>
    <w:rsid w:val="000661F6"/>
    <w:rsid w:val="000671BB"/>
    <w:rsid w:val="000711DB"/>
    <w:rsid w:val="000B731C"/>
    <w:rsid w:val="000C23EA"/>
    <w:rsid w:val="000F5219"/>
    <w:rsid w:val="00116357"/>
    <w:rsid w:val="00117BC8"/>
    <w:rsid w:val="00124D7B"/>
    <w:rsid w:val="00155778"/>
    <w:rsid w:val="0018010F"/>
    <w:rsid w:val="001A0751"/>
    <w:rsid w:val="00203503"/>
    <w:rsid w:val="002137D9"/>
    <w:rsid w:val="00226126"/>
    <w:rsid w:val="002363F9"/>
    <w:rsid w:val="00242A5B"/>
    <w:rsid w:val="00283377"/>
    <w:rsid w:val="002A4DCD"/>
    <w:rsid w:val="002C64E9"/>
    <w:rsid w:val="002F7F40"/>
    <w:rsid w:val="003272E2"/>
    <w:rsid w:val="003B5533"/>
    <w:rsid w:val="003E4AE7"/>
    <w:rsid w:val="00417E4E"/>
    <w:rsid w:val="00452C06"/>
    <w:rsid w:val="004E3246"/>
    <w:rsid w:val="004F4118"/>
    <w:rsid w:val="00517EF9"/>
    <w:rsid w:val="00556BE2"/>
    <w:rsid w:val="00680AD4"/>
    <w:rsid w:val="00684142"/>
    <w:rsid w:val="0069580F"/>
    <w:rsid w:val="006A0817"/>
    <w:rsid w:val="006E1C11"/>
    <w:rsid w:val="0070114F"/>
    <w:rsid w:val="007363F4"/>
    <w:rsid w:val="007865F8"/>
    <w:rsid w:val="007A79A1"/>
    <w:rsid w:val="007B0CFA"/>
    <w:rsid w:val="007D2607"/>
    <w:rsid w:val="007F0C5A"/>
    <w:rsid w:val="007F3E7C"/>
    <w:rsid w:val="008429E4"/>
    <w:rsid w:val="00853CA6"/>
    <w:rsid w:val="008B6270"/>
    <w:rsid w:val="008D1032"/>
    <w:rsid w:val="008F37BB"/>
    <w:rsid w:val="00915C3B"/>
    <w:rsid w:val="009316ED"/>
    <w:rsid w:val="009A407B"/>
    <w:rsid w:val="009B55B0"/>
    <w:rsid w:val="009C616F"/>
    <w:rsid w:val="00A02B3C"/>
    <w:rsid w:val="00A02EFD"/>
    <w:rsid w:val="00A032B0"/>
    <w:rsid w:val="00A07764"/>
    <w:rsid w:val="00A42674"/>
    <w:rsid w:val="00A810F3"/>
    <w:rsid w:val="00AA2BAA"/>
    <w:rsid w:val="00AA340C"/>
    <w:rsid w:val="00AD3AC5"/>
    <w:rsid w:val="00B14F3C"/>
    <w:rsid w:val="00B51099"/>
    <w:rsid w:val="00B62051"/>
    <w:rsid w:val="00B77ADA"/>
    <w:rsid w:val="00BA772A"/>
    <w:rsid w:val="00BB3D5D"/>
    <w:rsid w:val="00BE1125"/>
    <w:rsid w:val="00C3434C"/>
    <w:rsid w:val="00C63EF7"/>
    <w:rsid w:val="00C72F84"/>
    <w:rsid w:val="00C806D7"/>
    <w:rsid w:val="00C916B9"/>
    <w:rsid w:val="00D32D3B"/>
    <w:rsid w:val="00D61EFF"/>
    <w:rsid w:val="00D636E9"/>
    <w:rsid w:val="00DD66E5"/>
    <w:rsid w:val="00DE018A"/>
    <w:rsid w:val="00DF640D"/>
    <w:rsid w:val="00E54B32"/>
    <w:rsid w:val="00E61D8B"/>
    <w:rsid w:val="00E65D4D"/>
    <w:rsid w:val="00E76879"/>
    <w:rsid w:val="00E903EC"/>
    <w:rsid w:val="00E9478E"/>
    <w:rsid w:val="00EA0738"/>
    <w:rsid w:val="00EA5610"/>
    <w:rsid w:val="00EE35D1"/>
    <w:rsid w:val="00EF655D"/>
    <w:rsid w:val="00F34555"/>
    <w:rsid w:val="00FC0B97"/>
    <w:rsid w:val="00FE3916"/>
    <w:rsid w:val="00FE65A6"/>
    <w:rsid w:val="00FE70A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A31DE-B737-48E7-8EF7-ADF46980B5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1274</properties:Words>
  <properties:Characters>6785</properties:Characters>
  <properties:Lines>181</properties:Lines>
  <properties:Paragraphs>60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2017-09-11T10:55:00Z</dcterms:created>
  <dc:creator>Terezija Goreta</dc:creator>
  <cp:lastModifiedBy>Marina Gulin</cp:lastModifiedBy>
  <cp:lastPrinted>2017-09-14T07:01:00Z</cp:lastPrinted>
  <dcterms:modified xmlns:xsi="http://www.w3.org/2001/XMLSchema-instance" xsi:type="dcterms:W3CDTF">2017-09-14T07:32:00Z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