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f262" w14:paraId="d84f262" w:rsidRDefault="00266610" w:rsidP="00266610" w:rsidR="00266610" w:rsidRPr="00CA40E8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REPUBLIKA HRVATSKA                                         </w:t>
      </w:r>
      <w:r w:rsidR="00477A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77A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Broj: 2/St-</w:t>
      </w:r>
      <w:r w:rsid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>573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/</w:t>
      </w:r>
      <w:r w:rsid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>29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 U OSIJEKU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STALNA SLUŽBA  U 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35 000 SLAVONSKI BROD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</w:p>
    <w:p w:rsidRDefault="00266610" w:rsidP="00CA40E8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CA40E8" w:rsidR="00266610" w:rsidRPr="006C3D2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</w:t>
      </w:r>
      <w:r w:rsidR="006C3D27" w:rsidRP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 STALNA SLUŽBA U SLAVONSKOM BRODU, po stečajnom sucu Davorinu Pavičić, povodom prijedloga dužnika KTP d.o.o., OIB: 69291347722, Dr. Mile Budaka 1, Slavonski Brod, za otvaranje predstečajnog postupka, bez održanog ročišta, dana  </w:t>
      </w:r>
      <w:r w:rsid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>23</w:t>
      </w:r>
      <w:r w:rsidR="006C3D27" w:rsidRP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6C3D27" w:rsidRP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CA40E8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i o    j e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6C3D27" w:rsidP="006C3D27" w:rsidR="006C3D27" w:rsidRPr="006C3D2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radi ispitivanja tražbina određuje se za dan   </w:t>
      </w:r>
    </w:p>
    <w:p w:rsidRDefault="006C3D27" w:rsidP="006C3D27" w:rsidR="006C3D27" w:rsidRPr="006C3D2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C3D27" w:rsidP="006C3D27" w:rsidR="006C3D27" w:rsidRPr="006C3D27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18</w:t>
      </w:r>
      <w:r w:rsidRP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P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6C3D27">
        <w:rPr>
          <w:rFonts w:cs="Times New Roman" w:hAnsi="Times New Roman" w:ascii="Times New Roman"/>
          <w:color w:val="000000"/>
          <w:sz w:val="24"/>
          <w:szCs w:val="24"/>
          <w:lang w:val="hr-HR"/>
        </w:rPr>
        <w:t>. u 09,00 sati</w:t>
      </w:r>
    </w:p>
    <w:p w:rsidRDefault="00266610" w:rsidP="006C3D27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561794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Brodu, 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23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2017.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F68C8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Stečajni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sudac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</w:t>
      </w:r>
      <w:r w:rsidR="00AF68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Davorin Pavičić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DNA: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1. Objaviti na mrežnoj stranici e-Oglasna ploča sudova</w:t>
      </w:r>
    </w:p>
    <w:p w:rsidRDefault="006C3D27" w:rsidP="006C3D27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2. Povjereniku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Vinki Ivanković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F65D5" w:rsidR="009F65D5" w:rsidRPr="00CA40E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R="009F65D5" w:rsidRPr="00CA40E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465" w:rsidP="00A7777D" w:rsidR="00B65465">
      <w:pPr>
        <w:spacing w:lineRule="auto" w:line="240" w:after="0"/>
      </w:pPr>
      <w:r>
        <w:separator/>
      </w:r>
    </w:p>
  </w:endnote>
  <w:endnote w:id="0" w:type="continuationSeparator">
    <w:p w:rsidRDefault="00B65465" w:rsidP="00A7777D" w:rsidR="00B654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563643"/>
      <w:docPartObj>
        <w:docPartGallery w:val="Page Numbers (Bottom of Page)"/>
        <w:docPartUnique/>
      </w:docPartObj>
    </w:sdtPr>
    <w:sdtEndPr/>
    <w:sdtContent>
      <w:p w:rsidRDefault="00A7777D" w:rsidR="00A7777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BE8" w:rsidRPr="00026BE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7777D" w:rsidR="00A777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465" w:rsidP="00A7777D" w:rsidR="00B65465">
      <w:pPr>
        <w:spacing w:lineRule="auto" w:line="240" w:after="0"/>
      </w:pPr>
      <w:r>
        <w:separator/>
      </w:r>
    </w:p>
  </w:footnote>
  <w:footnote w:id="0" w:type="continuationSeparator">
    <w:p w:rsidRDefault="00B65465" w:rsidP="00A7777D" w:rsidR="00B65465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610"/>
    <w:rsid w:val="0002133C"/>
    <w:rsid w:val="00026BE8"/>
    <w:rsid w:val="00077721"/>
    <w:rsid w:val="00266610"/>
    <w:rsid w:val="00306C4B"/>
    <w:rsid w:val="0037586C"/>
    <w:rsid w:val="00477ADA"/>
    <w:rsid w:val="00561794"/>
    <w:rsid w:val="00656526"/>
    <w:rsid w:val="006709A3"/>
    <w:rsid w:val="006C3D27"/>
    <w:rsid w:val="007E5B7A"/>
    <w:rsid w:val="009F65D5"/>
    <w:rsid w:val="00A7777D"/>
    <w:rsid w:val="00AF68C8"/>
    <w:rsid w:val="00B65465"/>
    <w:rsid w:val="00CA40E8"/>
    <w:rsid w:val="00FC7414"/>
    <w:rsid w:val="00FD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610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0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0E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777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777D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777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777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26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B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B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B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B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610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0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0E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777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777D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777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777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26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B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B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B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B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220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302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347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727117.10</izvorni_sadrzaj>
    <derivirana_varijabla naziv="DomainObject.Predmet.InicijalnaVrijednost_1">727117.10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KTP d.o.o. za konzalting, trgovinu i posredovanje</izvorni_sadrzaj>
    <derivirana_varijabla naziv="DomainObject.Predmet.ProtustrankaFormated_1">  KTP d.o.o. za konzalting, trgovinu i posredovanje</derivirana_varijabla>
  </DomainObject.Predmet.ProtustrankaFormated>
  <DomainObject.Predmet.ProtustrankaFormatedOIB>
    <izvorni_sadrzaj>  KTP d.o.o. za konzalting, trgovinu i posredovanje, OIB 69291347722</izvorni_sadrzaj>
    <derivirana_varijabla naziv="DomainObject.Predmet.ProtustrankaFormatedOIB_1">  KTP d.o.o. za konzalting, trgovinu i posredovanje, OIB 69291347722</derivirana_varijabla>
  </DomainObject.Predmet.ProtustrankaFormatedOIB>
  <DomainObject.Predmet.ProtustrankaFormatedWithAdress>
    <izvorni_sadrzaj> KTP d.o.o. za konzalting, trgovinu i posredovanje, Dr. Mile Budaka 1, 35000 Slavonski Brod</izvorni_sadrzaj>
    <derivirana_varijabla naziv="DomainObject.Predmet.ProtustrankaFormatedWithAdress_1"> KTP d.o.o. za konzalting, trgovinu i posredovanje, Dr. Mile Budaka 1, 35000 Slavonski Brod</derivirana_varijabla>
  </DomainObject.Predmet.ProtustrankaFormatedWithAdress>
  <DomainObject.Predmet.ProtustrankaFormatedWithAdressOIB>
    <izvorni_sadrzaj> KTP d.o.o. za konzalting, trgovinu i posredovanje, OIB 69291347722, Dr. Mile Budaka 1, 35000 Slavonski Brod</izvorni_sadrzaj>
    <derivirana_varijabla naziv="DomainObject.Predmet.ProtustrankaFormatedWithAdressOIB_1"> KTP d.o.o. za konzalting, trgovinu i posredovanje, OIB 69291347722, Dr. Mile Budaka 1, 35000 Slavonski Brod</derivirana_varijabla>
  </DomainObject.Predmet.ProtustrankaFormatedWithAdressOIB>
  <DomainObject.Predmet.ProtustrankaWithAdress>
    <izvorni_sadrzaj>KTP d.o.o. za konzalting, trgovinu i posredovanje Dr. Mile Budaka 1, 35000 Slavonski Brod</izvorni_sadrzaj>
    <derivirana_varijabla naziv="DomainObject.Predmet.ProtustrankaWithAdress_1">KTP d.o.o. za konzalting, trgovinu i posredovanje Dr. Mile Budaka 1, 35000 Slavonski Brod</derivirana_varijabla>
  </DomainObject.Predmet.ProtustrankaWithAdress>
  <DomainObject.Predmet.ProtustrankaWithAdressOIB>
    <izvorni_sadrzaj>KTP d.o.o. za konzalting, trgovinu i posredovanje, OIB 69291347722, Dr. Mile Budaka 1, 35000 Slavonski Brod</izvorni_sadrzaj>
    <derivirana_varijabla naziv="DomainObject.Predmet.ProtustrankaWithAdressOIB_1">KTP d.o.o. za konzalting, trgovinu i posredovanje, OIB 69291347722, Dr. Mile Budaka 1, 35000 Slavonski Brod</derivirana_varijabla>
  </DomainObject.Predmet.ProtustrankaWithAdressOIB>
  <DomainObject.Predmet.ProtustrankaNazivFormated>
    <izvorni_sadrzaj>KTP d.o.o. za konzalting, trgovinu i posredovanje</izvorni_sadrzaj>
    <derivirana_varijabla naziv="DomainObject.Predmet.ProtustrankaNazivFormated_1">KTP d.o.o. za konzalting, trgovinu i posredovanje</derivirana_varijabla>
  </DomainObject.Predmet.ProtustrankaNazivFormated>
  <DomainObject.Predmet.ProtustrankaNazivFormatedOIB>
    <izvorni_sadrzaj>KTP d.o.o. za konzalting, trgovinu i posredovanje, OIB 69291347722</izvorni_sadrzaj>
    <derivirana_varijabla naziv="DomainObject.Predmet.ProtustrankaNazivFormatedOIB_1">KTP d.o.o. za konzalting, trgovinu i posredovanje, OIB 69291347722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KTP d.o.o. za konzalting, trgovinu i posredovanje</izvorni_sadrzaj>
    <derivirana_varijabla naziv="DomainObject.Predmet.StrankaFormated_1">  KTP d.o.o. za konzalting, trgovinu i posredovanje</derivirana_varijabla>
  </DomainObject.Predmet.StrankaFormated>
  <DomainObject.Predmet.StrankaFormatedOIB>
    <izvorni_sadrzaj>  KTP d.o.o. za konzalting, trgovinu i posredovanje, OIB 69291347722</izvorni_sadrzaj>
    <derivirana_varijabla naziv="DomainObject.Predmet.StrankaFormatedOIB_1">  KTP d.o.o. za konzalting, trgovinu i posredovanje, OIB 69291347722</derivirana_varijabla>
  </DomainObject.Predmet.StrankaFormatedOIB>
  <DomainObject.Predmet.StrankaFormatedWithAdress>
    <izvorni_sadrzaj> KTP d.o.o. za konzalting, trgovinu i posredovanje, Dr. Mile Budaka 1, 35000 Slavonski Brod</izvorni_sadrzaj>
    <derivirana_varijabla naziv="DomainObject.Predmet.StrankaFormatedWithAdress_1"> KTP d.o.o. za konzalting, trgovinu i posredovanje, Dr. Mile Budaka 1, 35000 Slavonski Brod</derivirana_varijabla>
  </DomainObject.Predmet.StrankaFormatedWithAdress>
  <DomainObject.Predmet.StrankaFormatedWithAdressOIB>
    <izvorni_sadrzaj> KTP d.o.o. za konzalting, trgovinu i posredovanje, OIB 69291347722, Dr. Mile Budaka 1, 35000 Slavonski Brod</izvorni_sadrzaj>
    <derivirana_varijabla naziv="DomainObject.Predmet.StrankaFormatedWithAdressOIB_1"> KTP d.o.o. za konzalting, trgovinu i posredovanje, OIB 69291347722, Dr. Mile Budaka 1, 35000 Slavonski Brod</derivirana_varijabla>
  </DomainObject.Predmet.StrankaFormatedWithAdressOIB>
  <DomainObject.Predmet.StrankaWithAdress>
    <izvorni_sadrzaj>KTP d.o.o. za konzalting, trgovinu i posredovanje Dr. Mile Budaka 1,35000 Slavonski Brod</izvorni_sadrzaj>
    <derivirana_varijabla naziv="DomainObject.Predmet.StrankaWithAdress_1">KTP d.o.o. za konzalting, trgovinu i posredovanje Dr. Mile Budaka 1,35000 Slavonski Brod</derivirana_varijabla>
  </DomainObject.Predmet.StrankaWithAdress>
  <DomainObject.Predmet.StrankaWithAdressOIB>
    <izvorni_sadrzaj>KTP d.o.o. za konzalting, trgovinu i posredovanje, OIB 69291347722, Dr. Mile Budaka 1,35000 Slavonski Brod</izvorni_sadrzaj>
    <derivirana_varijabla naziv="DomainObject.Predmet.StrankaWithAdressOIB_1">KTP d.o.o. za konzalting, trgovinu i posredovanje, OIB 69291347722, Dr. Mile Budaka 1,35000 Slavonski Brod</derivirana_varijabla>
  </DomainObject.Predmet.StrankaWithAdressOIB>
  <DomainObject.Predmet.StrankaNazivFormated>
    <izvorni_sadrzaj>KTP d.o.o. za konzalting, trgovinu i posredovanje</izvorni_sadrzaj>
    <derivirana_varijabla naziv="DomainObject.Predmet.StrankaNazivFormated_1">KTP d.o.o. za konzalting, trgovinu i posredovanje</derivirana_varijabla>
  </DomainObject.Predmet.StrankaNazivFormated>
  <DomainObject.Predmet.StrankaNazivFormatedOIB>
    <izvorni_sadrzaj>KTP d.o.o. za konzalting, trgovinu i posredovanje, OIB 69291347722</izvorni_sadrzaj>
    <derivirana_varijabla naziv="DomainObject.Predmet.StrankaNazivFormatedOIB_1">KTP d.o.o. za konzalting, trgovinu i posredovanje, OIB 69291347722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KTP d.o.o. za konzalting, trgovinu i posredovanje</item>
    </izvorni_sadrzaj>
    <derivirana_varijabla naziv="DomainObject.Predmet.StrankaListFormated_1">
      <item>KTP d.o.o. za konzalting, trgovinu i posredovanje</item>
    </derivirana_varijabla>
  </DomainObject.Predmet.StrankaListFormated>
  <DomainObject.Predmet.StrankaListFormatedOIB>
    <izvorni_sadrzaj>
      <item>KTP d.o.o. za konzalting, trgovinu i posredovanje, OIB 69291347722</item>
    </izvorni_sadrzaj>
    <derivirana_varijabla naziv="DomainObject.Predmet.StrankaListFormatedOIB_1">
      <item>KTP d.o.o. za konzalting, trgovinu i posredovanje, OIB 69291347722</item>
    </derivirana_varijabla>
  </DomainObject.Predmet.StrankaListFormatedOIB>
  <DomainObject.Predmet.StrankaListFormatedWithAdress>
    <izvorni_sadrzaj>
      <item>KTP d.o.o. za konzalting, trgovinu i posredovanje, Dr. Mile Budaka 1, 35000 Slavonski Brod</item>
    </izvorni_sadrzaj>
    <derivirana_varijabla naziv="DomainObject.Predmet.StrankaListFormatedWithAdress_1">
      <item>KTP d.o.o. za konzalting, trgovinu i posredovanje, Dr. Mile Budaka 1, 35000 Slavonski Brod</item>
    </derivirana_varijabla>
  </DomainObject.Predmet.StrankaListFormatedWithAdress>
  <DomainObject.Predmet.StrankaListFormatedWithAdressOIB>
    <izvorni_sadrzaj>
      <item>KTP d.o.o. za konzalting, trgovinu i posredovanje, OIB 69291347722, Dr. Mile Budaka 1, 35000 Slavonski Brod</item>
    </izvorni_sadrzaj>
    <derivirana_varijabla naziv="DomainObject.Predmet.StrankaListFormatedWithAdressOIB_1">
      <item>KTP d.o.o. za konzalting, trgovinu i posredovanje, OIB 69291347722, Dr. Mile Budaka 1, 35000 Slavonski Brod</item>
    </derivirana_varijabla>
  </DomainObject.Predmet.StrankaListFormatedWithAdressOIB>
  <DomainObject.Predmet.StrankaListNazivFormated>
    <izvorni_sadrzaj>
      <item>KTP d.o.o. za konzalting, trgovinu i posredovanje</item>
    </izvorni_sadrzaj>
    <derivirana_varijabla naziv="DomainObject.Predmet.StrankaListNazivFormated_1">
      <item>KTP d.o.o. za konzalting, trgovinu i posredovanje</item>
    </derivirana_varijabla>
  </DomainObject.Predmet.StrankaListNazivFormated>
  <DomainObject.Predmet.StrankaListNazivFormatedOIB>
    <izvorni_sadrzaj>
      <item>KTP d.o.o. za konzalting, trgovinu i posredovanje, OIB 69291347722</item>
    </izvorni_sadrzaj>
    <derivirana_varijabla naziv="DomainObject.Predmet.StrankaListNazivFormatedOIB_1">
      <item>KTP d.o.o. za konzalting, trgovinu i posredovanje, OIB 69291347722</item>
    </derivirana_varijabla>
  </DomainObject.Predmet.StrankaListNazivFormatedOIB>
  <DomainObject.Predmet.ProtuStrankaListFormated>
    <izvorni_sadrzaj>
      <item>KTP d.o.o. za konzalting, trgovinu i posredovanje</item>
    </izvorni_sadrzaj>
    <derivirana_varijabla naziv="DomainObject.Predmet.ProtuStrankaListFormated_1">
      <item>KTP d.o.o. za konzalting, trgovinu i posredovanje</item>
    </derivirana_varijabla>
  </DomainObject.Predmet.ProtuStrankaListFormated>
  <DomainObject.Predmet.ProtuStrankaListFormatedOIB>
    <izvorni_sadrzaj>
      <item>KTP d.o.o. za konzalting, trgovinu i posredovanje, OIB 69291347722</item>
    </izvorni_sadrzaj>
    <derivirana_varijabla naziv="DomainObject.Predmet.ProtuStrankaListFormatedOIB_1">
      <item>KTP d.o.o. za konzalting, trgovinu i posredovanje, OIB 69291347722</item>
    </derivirana_varijabla>
  </DomainObject.Predmet.ProtuStrankaListFormatedOIB>
  <DomainObject.Predmet.ProtuStrankaListFormatedWithAdress>
    <izvorni_sadrzaj>
      <item>KTP d.o.o. za konzalting, trgovinu i posredovanje, Dr. Mile Budaka 1, 35000 Slavonski Brod</item>
    </izvorni_sadrzaj>
    <derivirana_varijabla naziv="DomainObject.Predmet.ProtuStrankaListFormatedWithAdress_1">
      <item>KTP d.o.o. za konzalting, trgovinu i posredovanje, Dr. Mile Budaka 1, 35000 Slavonski Brod</item>
    </derivirana_varijabla>
  </DomainObject.Predmet.ProtuStrankaListFormatedWithAdress>
  <DomainObject.Predmet.ProtuStrankaListFormatedWithAdressOIB>
    <izvorni_sadrzaj>
      <item>KTP d.o.o. za konzalting, trgovinu i posredovanje, OIB 69291347722, Dr. Mile Budaka 1, 35000 Slavonski Brod</item>
    </izvorni_sadrzaj>
    <derivirana_varijabla naziv="DomainObject.Predmet.ProtuStrankaListFormatedWithAdressOIB_1">
      <item>KTP d.o.o. za konzalting, trgovinu i posredovanje, OIB 69291347722, Dr. Mile Budaka 1, 35000 Slavonski Brod</item>
    </derivirana_varijabla>
  </DomainObject.Predmet.ProtuStrankaListFormatedWithAdressOIB>
  <DomainObject.Predmet.ProtuStrankaListNazivFormated>
    <izvorni_sadrzaj>
      <item>KTP d.o.o. za konzalting, trgovinu i posredovanje</item>
    </izvorni_sadrzaj>
    <derivirana_varijabla naziv="DomainObject.Predmet.ProtuStrankaListNazivFormated_1">
      <item>KTP d.o.o. za konzalting, trgovinu i posredovanje</item>
    </derivirana_varijabla>
  </DomainObject.Predmet.ProtuStrankaListNazivFormated>
  <DomainObject.Predmet.ProtuStrankaListNazivFormatedOIB>
    <izvorni_sadrzaj>
      <item>KTP d.o.o. za konzalting, trgovinu i posredovanje, OIB 69291347722</item>
    </izvorni_sadrzaj>
    <derivirana_varijabla naziv="DomainObject.Predmet.ProtuStrankaListNazivFormatedOIB_1">
      <item>KTP d.o.o. za konzalting, trgovinu i posredovanje, OIB 69291347722</item>
    </derivirana_varijabla>
  </DomainObject.Predmet.ProtuStrankaListNazivFormatedOIB>
  <DomainObject.Predmet.OstaliListFormated>
    <izvorni_sadrzaj>
      <item>Vinka Ivanković</item>
      <item>Danijel Sočković</item>
      <item>Silvia Poljanec</item>
      <item>Gabrijel Zovak</item>
    </izvorni_sadrzaj>
    <derivirana_varijabla naziv="DomainObject.Predmet.OstaliListFormated_1">
      <item>Vinka Ivanković</item>
      <item>Danijel Sočković</item>
      <item>Silvia Poljanec</item>
      <item>Gabrijel Zovak</item>
    </derivirana_varijabla>
  </DomainObject.Predmet.OstaliListFormated>
  <DomainObject.Predmet.OstaliListFormatedOIB>
    <izvorni_sadrzaj>
      <item>Vinka Ivanković</item>
      <item>Danijel Sočković</item>
      <item>Silvia Poljanec</item>
      <item>Gabrijel Zovak</item>
    </izvorni_sadrzaj>
    <derivirana_varijabla naziv="DomainObject.Predmet.OstaliListFormatedOIB_1">
      <item>Vinka Ivanković</item>
      <item>Danijel Sočković</item>
      <item>Silvia Poljanec</item>
      <item>Gabrijel Zovak</item>
    </derivirana_varijabla>
  </DomainObject.Predmet.OstaliListFormatedOIB>
  <DomainObject.Predmet.OstaliListFormatedWithAdress>
    <izvorni_sadrzaj>
      <item>Vinka Ivanković, Sv. Antuna Padovanskog 5 a, 32100 Vinkovci</item>
      <item>Danijel Sočković</item>
      <item>Silvia Poljanec</item>
      <item>Gabrijel Zovak</item>
    </izvorni_sadrzaj>
    <derivirana_varijabla naziv="DomainObject.Predmet.OstaliListFormatedWithAdress_1">
      <item>Vinka Ivanković, Sv. Antuna Padovanskog 5 a, 32100 Vinkovci</item>
      <item>Danijel Sočković</item>
      <item>Silvia Poljanec</item>
      <item>Gabrijel Zovak</item>
    </derivirana_varijabla>
  </DomainObject.Predmet.OstaliListFormatedWithAdress>
  <DomainObject.Predmet.OstaliListFormatedWithAdressOIB>
    <izvorni_sadrzaj>
      <item>Vinka Ivanković, Sv. Antuna Padovanskog 5 a, 32100 Vinkovci</item>
      <item>Danijel Sočković</item>
      <item>Silvia Poljanec</item>
      <item>Gabrijel Zovak</item>
    </izvorni_sadrzaj>
    <derivirana_varijabla naziv="DomainObject.Predmet.OstaliListFormatedWithAdressOIB_1">
      <item>Vinka Ivanković, Sv. Antuna Padovanskog 5 a, 32100 Vinkovci</item>
      <item>Danijel Sočković</item>
      <item>Silvia Poljanec</item>
      <item>Gabrijel Zovak</item>
    </derivirana_varijabla>
  </DomainObject.Predmet.OstaliListFormatedWithAdressOIB>
  <DomainObject.Predmet.OstaliListNazivFormated>
    <izvorni_sadrzaj>
      <item>Vinka Ivanković</item>
      <item>Danijel Sočković</item>
      <item>Silvia Poljanec</item>
      <item>Gabrijel Zovak</item>
    </izvorni_sadrzaj>
    <derivirana_varijabla naziv="DomainObject.Predmet.OstaliListNazivFormated_1">
      <item>Vinka Ivanković</item>
      <item>Danijel Sočković</item>
      <item>Silvia Poljanec</item>
      <item>Gabrijel Zovak</item>
    </derivirana_varijabla>
  </DomainObject.Predmet.OstaliListNazivFormated>
  <DomainObject.Predmet.OstaliListNazivFormatedOIB>
    <izvorni_sadrzaj>
      <item>Vinka Ivanković</item>
      <item>Danijel Sočković</item>
      <item>Silvia Poljanec</item>
      <item>Gabrijel Zovak</item>
    </izvorni_sadrzaj>
    <derivirana_varijabla naziv="DomainObject.Predmet.OstaliListNazivFormatedOIB_1">
      <item>Vinka Ivanković</item>
      <item>Danijel Sočković</item>
      <item>Silvia Poljanec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KTP d.o.o. za konzalting, trgovinu i posredovanje</izvorni_sadrzaj>
    <derivirana_varijabla naziv="DomainObject.Predmet.StrankaIDrugi_1">KTP d.o.o. za konzalting, trgovinu i posredovanje</derivirana_varijabla>
  </DomainObject.Predmet.StrankaIDrugi>
  <DomainObject.Predmet.ProtustrankaIDrugi>
    <izvorni_sadrzaj>KTP d.o.o. za konzalting, trgovinu i posredovanje</izvorni_sadrzaj>
    <derivirana_varijabla naziv="DomainObject.Predmet.ProtustrankaIDrugi_1">KTP d.o.o. za konzalting, trgovinu i posredovanje</derivirana_varijabla>
  </DomainObject.Predmet.ProtustrankaIDrugi>
  <DomainObject.Predmet.StrankaIDrugiAdressOIB>
    <izvorni_sadrzaj>KTP d.o.o. za konzalting, trgovinu i posredovanje, OIB 69291347722, Dr. Mile Budaka 1, 35000 Slavonski Brod</izvorni_sadrzaj>
    <derivirana_varijabla naziv="DomainObject.Predmet.StrankaIDrugiAdressOIB_1">KTP d.o.o. za konzalting, trgovinu i posredovanje, OIB 69291347722, Dr. Mile Budaka 1, 35000 Slavonski Brod</derivirana_varijabla>
  </DomainObject.Predmet.StrankaIDrugiAdressOIB>
  <DomainObject.Predmet.ProtustrankaIDrugiAdressOIB>
    <izvorni_sadrzaj>KTP d.o.o. za konzalting, trgovinu i posredovanje, OIB 69291347722, Dr. Mile Budaka 1, 35000 Slavonski Brod</izvorni_sadrzaj>
    <derivirana_varijabla naziv="DomainObject.Predmet.ProtustrankaIDrugiAdressOIB_1">KTP d.o.o. za konzalting, trgovinu i posredovanje, OIB 69291347722,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KTP d.o.o. za konzalting, trgovinu i posredovanje</item>
      <item>KTP d.o.o. za konzalting, trgovinu i posredovanje</item>
      <item>Vinka Ivanković</item>
      <item>Danijel Sočković</item>
      <item>Silvia Poljanec</item>
      <item>Gabrijel Zovak</item>
    </izvorni_sadrzaj>
    <derivirana_varijabla naziv="DomainObject.Predmet.SudioniciListNaziv_1">
      <item>KTP d.o.o. za konzalting, trgovinu i posredovanje</item>
      <item>KTP d.o.o. za konzalting, trgovinu i posredovanje</item>
      <item>Vinka Ivanković</item>
      <item>Danijel Sočković</item>
      <item>Silvia Poljanec</item>
      <item>Gabrijel Zovak</item>
    </derivirana_varijabla>
  </DomainObject.Predmet.SudioniciListNaziv>
  <DomainObject.Predmet.SudioniciListAdressOIB>
    <izvorni_sadrzaj>
      <item>KTP d.o.o. za konzalting, trgovinu i posredovanje, OIB 69291347722, Dr. Mile Budaka 1,35000 Slavonski Brod</item>
      <item>KTP d.o.o. za konzalting, trgovinu i posredovanje, OIB 69291347722, Dr. Mile Budaka 1,35000 Slavonski Brod</item>
      <item>Vinka Ivanković, Sv. Antuna Padovanskog 5 a,32100 Vinkovci</item>
      <item>Danijel Sočković</item>
      <item>Silvia Poljanec</item>
      <item>Gabrijel Zovak</item>
    </izvorni_sadrzaj>
    <derivirana_varijabla naziv="DomainObject.Predmet.SudioniciListAdressOIB_1">
      <item>KTP d.o.o. za konzalting, trgovinu i posredovanje, OIB 69291347722, Dr. Mile Budaka 1,35000 Slavonski Brod</item>
      <item>KTP d.o.o. za konzalting, trgovinu i posredovanje, OIB 69291347722, Dr. Mile Budaka 1,35000 Slavonski Brod</item>
      <item>Vinka Ivanković, Sv. Antuna Padovanskog 5 a,32100 Vinkovci</item>
      <item>Danijel Sočković</item>
      <item>Silvia Poljanec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69291347722</item>
      <item>, OIB 69291347722</item>
      <item>, OIB null</item>
      <item>, OIB null</item>
      <item>, OIB null</item>
      <item>, OIB null</item>
    </izvorni_sadrzaj>
    <derivirana_varijabla naziv="DomainObject.Predmet.SudioniciListNazivOIB_1">
      <item>, OIB 69291347722</item>
      <item>, OIB 69291347722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115</properties:Words>
  <properties:Characters>574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2017-08-23T09:30:00Z</dcterms:created>
  <dc:creator>wsadmin</dc:creator>
  <cp:lastModifiedBy>wsadmin</cp:lastModifiedBy>
  <cp:lastPrinted>2017-08-23T09:13:00Z</cp:lastPrinted>
  <dcterms:modified xmlns:xsi="http://www.w3.org/2001/XMLSchema-instance" xsi:type="dcterms:W3CDTF">2017-08-23T09:32:00Z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