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69fc" w14:paraId="96a69f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14</w:t>
      </w:r>
      <w:r w:rsidR="00CE2855">
        <w:rPr>
          <w:rStyle w:val="Naglaeno"/>
          <w:b w:val="false"/>
        </w:rPr>
        <w:t>2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CE2855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CE2855">
        <w:t>ZDRAV IZBOR jednostavno društvo s ograničenom odgovornošću za trgovinu i usluge</w:t>
      </w:r>
      <w:r w:rsidR="00BB3D58">
        <w:t xml:space="preserve">, </w:t>
      </w:r>
      <w:r w:rsidR="00CE2855" w:rsidRPr="00CE2855">
        <w:t>Zagreb</w:t>
      </w:r>
      <w:r w:rsidR="00BB3D58">
        <w:t xml:space="preserve">, </w:t>
      </w:r>
      <w:r w:rsidR="00CE2855" w:rsidRPr="00CE2855">
        <w:t>Selska 215</w:t>
      </w:r>
      <w:r w:rsidR="00331402">
        <w:t>, MBS:</w:t>
      </w:r>
      <w:r w:rsidR="00BB3D58">
        <w:t xml:space="preserve"> </w:t>
      </w:r>
      <w:r w:rsidR="00CE2855" w:rsidRPr="00CE2855">
        <w:t>080982704</w:t>
      </w:r>
      <w:r w:rsidR="00331402">
        <w:t>, OIB:</w:t>
      </w:r>
      <w:r w:rsidR="00BB3D58">
        <w:t xml:space="preserve"> </w:t>
      </w:r>
      <w:r w:rsidR="00CE2855" w:rsidRPr="00CE2855">
        <w:t>73499782109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B66ED">
        <w:t>7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12E16">
        <w:t xml:space="preserve">ZDRAV IZBOR jednostavno društvo s ograničenom odgovornošću za trgovinu i usluge, </w:t>
      </w:r>
      <w:r w:rsidR="00212E16" w:rsidRPr="00CE2855">
        <w:t>Zagreb</w:t>
      </w:r>
      <w:r w:rsidR="00212E16">
        <w:t xml:space="preserve">, </w:t>
      </w:r>
      <w:r w:rsidR="00212E16" w:rsidRPr="00CE2855">
        <w:t>Selska 215</w:t>
      </w:r>
      <w:r w:rsidR="00212E16">
        <w:t xml:space="preserve">, MBS: </w:t>
      </w:r>
      <w:r w:rsidR="00212E16" w:rsidRPr="00CE2855">
        <w:t>080982704</w:t>
      </w:r>
      <w:r w:rsidR="00212E16">
        <w:t xml:space="preserve">, OIB: </w:t>
      </w:r>
      <w:r w:rsidR="00212E16" w:rsidRPr="00CE2855">
        <w:t>73499782109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B33434">
        <w:t>47.709,38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495563">
        <w:t>4</w:t>
      </w:r>
      <w:r w:rsidR="00CE2855">
        <w:t>2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B66ED">
        <w:t>7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6B662D" w:rsidP="006B662D" w:rsidR="006B662D">
      <w:pPr>
        <w:numPr>
          <w:ilvl w:val="0"/>
          <w:numId w:val="1"/>
        </w:numPr>
      </w:pPr>
      <w:r>
        <w:t>kal. 27.03.2017.</w:t>
      </w:r>
    </w:p>
    <w:p w:rsidRDefault="00532E0A" w:rsidP="006B662D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09D" w:rsidR="00B8509D">
      <w:r>
        <w:separator/>
      </w:r>
    </w:p>
  </w:endnote>
  <w:endnote w:id="0" w:type="continuationSeparator">
    <w:p w:rsidRDefault="00B8509D" w:rsidR="00B85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09D" w:rsidR="00B8509D">
      <w:r>
        <w:separator/>
      </w:r>
    </w:p>
  </w:footnote>
  <w:footnote w:id="0" w:type="continuationSeparator">
    <w:p w:rsidRDefault="00B8509D" w:rsidR="00B85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29E9"/>
    <w:rsid w:val="000E762A"/>
    <w:rsid w:val="000F61EA"/>
    <w:rsid w:val="000F6941"/>
    <w:rsid w:val="00102060"/>
    <w:rsid w:val="0012059F"/>
    <w:rsid w:val="001347E8"/>
    <w:rsid w:val="001366E1"/>
    <w:rsid w:val="001437B2"/>
    <w:rsid w:val="0016231A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15BD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B662D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33434"/>
    <w:rsid w:val="00B41500"/>
    <w:rsid w:val="00B67389"/>
    <w:rsid w:val="00B82540"/>
    <w:rsid w:val="00B8509D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1B04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3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623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623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31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31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3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623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623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31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31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49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St-142/2017-3</izvorni_sadrzaj>
    <derivirana_varijabla naziv="DomainObject.Oznaka_1">St-142/2017-3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ZDRAV IZBOR jednostavno društvo s ograničenom odgovornošću za trgovinu i usluge</izvorni_sadrzaj>
    <derivirana_varijabla naziv="DomainObject.Predmet.ProtustrankaFormated_1">  ZDRAV IZBOR jednostavno društvo s ograničenom odgovornošću za trgovinu i usluge</derivirana_varijabla>
  </DomainObject.Predmet.ProtustrankaFormated>
  <DomainObject.Predmet.ProtustrankaFormatedOIB>
    <izvorni_sadrzaj>  ZDRAV IZBOR jednostavno društvo s ograničenom odgovornošću za trgovinu i usluge, OIB 73499782109</izvorni_sadrzaj>
    <derivirana_varijabla naziv="DomainObject.Predmet.ProtustrankaFormatedOIB_1">  ZDRAV IZBOR jednostavno društvo s ograničenom odgovornošću za trgovinu i usluge, OIB 73499782109</derivirana_varijabla>
  </DomainObject.Predmet.ProtustrankaFormatedOIB>
  <DomainObject.Predmet.ProtustrankaFormatedWithAdress>
    <izvorni_sadrzaj> ZDRAV IZBOR jednostavno društvo s ograničenom odgovornošću za trgovinu i usluge, Selska 215, 10000 Zagreb</izvorni_sadrzaj>
    <derivirana_varijabla naziv="DomainObject.Predmet.ProtustrankaFormatedWithAdress_1"> ZDRAV IZBOR jednostavno društvo s ograničenom odgovornošću za trgovinu i usluge, Selska 215, 10000 Zagreb</derivirana_varijabla>
  </DomainObject.Predmet.ProtustrankaFormatedWithAdress>
  <DomainObject.Predmet.ProtustrankaFormatedWithAdressOIB>
    <izvorni_sadrzaj> ZDRAV IZBOR jednostavno društvo s ograničenom odgovornošću za trgovinu i usluge, OIB 73499782109, Selska 215, 10000 Zagreb</izvorni_sadrzaj>
    <derivirana_varijabla naziv="DomainObject.Predmet.ProtustrankaFormatedWithAdressOIB_1"> ZDRAV IZBOR jednostavno društvo s ograničenom odgovornošću za trgovinu i usluge, OIB 73499782109, Selska 215, 10000 Zagreb</derivirana_varijabla>
  </DomainObject.Predmet.ProtustrankaFormatedWithAdressOIB>
  <DomainObject.Predmet.ProtustrankaWithAdress>
    <izvorni_sadrzaj>ZDRAV IZBOR jednostavno društvo s ograničenom odgovornošću za trgovinu i usluge Selska 215, 10000 Zagreb</izvorni_sadrzaj>
    <derivirana_varijabla naziv="DomainObject.Predmet.ProtustrankaWithAdress_1">ZDRAV IZBOR jednostavno društvo s ograničenom odgovornošću za trgovinu i usluge Selska 215, 10000 Zagreb</derivirana_varijabla>
  </DomainObject.Predmet.ProtustrankaWithAdress>
  <DomainObject.Predmet.ProtustrankaWithAdressOIB>
    <izvorni_sadrzaj>ZDRAV IZBOR jednostavno društvo s ograničenom odgovornošću za trgovinu i usluge, OIB 73499782109, Selska 215, 10000 Zagreb</izvorni_sadrzaj>
    <derivirana_varijabla naziv="DomainObject.Predmet.ProtustrankaWithAdressOIB_1">ZDRAV IZBOR jednostavno društvo s ograničenom odgovornošću za trgovinu i usluge, OIB 73499782109, Selska 215, 10000 Zagreb</derivirana_varijabla>
  </DomainObject.Predmet.ProtustrankaWithAdressOIB>
  <DomainObject.Predmet.ProtustrankaNazivFormated>
    <izvorni_sadrzaj>ZDRAV IZBOR jednostavno društvo s ograničenom odgovornošću za trgovinu i usluge</izvorni_sadrzaj>
    <derivirana_varijabla naziv="DomainObject.Predmet.ProtustrankaNazivFormated_1">ZDRAV IZBOR jednostavno društvo s ograničenom odgovornošću za trgovinu i usluge</derivirana_varijabla>
  </DomainObject.Predmet.ProtustrankaNazivFormated>
  <DomainObject.Predmet.ProtustrankaNazivFormatedOIB>
    <izvorni_sadrzaj>ZDRAV IZBOR jednostavno društvo s ograničenom odgovornošću za trgovinu i usluge, OIB 73499782109</izvorni_sadrzaj>
    <derivirana_varijabla naziv="DomainObject.Predmet.ProtustrankaNazivFormatedOIB_1">ZDRAV IZBOR jednostavno društvo s ograničenom odgovornošću za trgovinu i usluge, OIB 73499782109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 IZBOR jednostavno društvo s ograničenom odgovornošću za trgovinu i usluge</item>
    </izvorni_sadrzaj>
    <derivirana_varijabla naziv="DomainObject.Predmet.ProtuStrankaListFormated_1">
      <item>ZDRAV IZBOR jednostavno društvo s ograničenom odgovornošću za trgovinu i usluge</item>
    </derivirana_varijabla>
  </DomainObject.Predmet.ProtuStrankaListFormated>
  <DomainObject.Predmet.ProtuStrankaListFormatedOIB>
    <izvorni_sadrzaj>
      <item>ZDRAV IZBOR jednostavno društvo s ograničenom odgovornošću za trgovinu i usluge, OIB 73499782109</item>
    </izvorni_sadrzaj>
    <derivirana_varijabla naziv="DomainObject.Predmet.ProtuStrankaListFormatedOIB_1">
      <item>ZDRAV IZBOR jednostavno društvo s ograničenom odgovornošću za trgovinu i usluge, OIB 73499782109</item>
    </derivirana_varijabla>
  </DomainObject.Predmet.ProtuStrankaListFormatedOIB>
  <DomainObject.Predmet.ProtuStrankaListFormatedWithAdress>
    <izvorni_sadrzaj>
      <item>ZDRAV IZBOR jednostavno društvo s ograničenom odgovornošću za trgovinu i usluge, Selska 215, 10000 Zagreb</item>
    </izvorni_sadrzaj>
    <derivirana_varijabla naziv="DomainObject.Predmet.ProtuStrankaListFormatedWithAdress_1">
      <item>ZDRAV IZBOR jednostavno društvo s ograničenom odgovornošću za trgovinu i usluge, Selska 215, 10000 Zagreb</item>
    </derivirana_varijabla>
  </DomainObject.Predmet.ProtuStrankaListFormatedWithAdress>
  <DomainObject.Predmet.ProtuStrankaListFormatedWithAdressOIB>
    <izvorni_sadrzaj>
      <item>ZDRAV IZBOR jednostavno društvo s ograničenom odgovornošću za trgovinu i usluge, OIB 73499782109, Selska 215, 10000 Zagreb</item>
    </izvorni_sadrzaj>
    <derivirana_varijabla naziv="DomainObject.Predmet.ProtuStrankaListFormatedWithAdressOIB_1">
      <item>ZDRAV IZBOR jednostavno društvo s ograničenom odgovornošću za trgovinu i usluge, OIB 73499782109, Selska 215, 10000 Zagreb</item>
    </derivirana_varijabla>
  </DomainObject.Predmet.ProtuStrankaListFormatedWithAdressOIB>
  <DomainObject.Predmet.ProtuStrankaListNazivFormated>
    <izvorni_sadrzaj>
      <item>ZDRAV IZBOR jednostavno društvo s ograničenom odgovornošću za trgovinu i usluge</item>
    </izvorni_sadrzaj>
    <derivirana_varijabla naziv="DomainObject.Predmet.ProtuStrankaListNazivFormated_1">
      <item>ZDRAV IZBOR jednostavno društvo s ograničenom odgovornošću za trgovinu i usluge</item>
    </derivirana_varijabla>
  </DomainObject.Predmet.ProtuStrankaListNazivFormated>
  <DomainObject.Predmet.ProtuStrankaListNazivFormatedOIB>
    <izvorni_sadrzaj>
      <item>ZDRAV IZBOR jednostavno društvo s ograničenom odgovornošću za trgovinu i usluge, OIB 73499782109</item>
    </izvorni_sadrzaj>
    <derivirana_varijabla naziv="DomainObject.Predmet.ProtuStrankaListNazivFormatedOIB_1">
      <item>ZDRAV IZBOR jednostavno društvo s ograničenom odgovornošću za trgovinu i usluge, OIB 73499782109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St-142/2017-3</izvorni_sadrzaj>
    <derivirana_varijabla naziv="DomainObject.PoslovniBrojDokumenta_1">St-142/2017-3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 IZBOR jednostavno društvo s ograničenom odgovornošću za trgovinu i usluge</izvorni_sadrzaj>
    <derivirana_varijabla naziv="DomainObject.Predmet.ProtustrankaIDrugi_1">ZDRAV IZBOR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ZDRAV IZBOR jednostavno društvo s ograničenom odgovornošću za trgovinu i usluge, OIB 73499782109, Selska 215, 10000 Zagreb</izvorni_sadrzaj>
    <derivirana_varijabla naziv="DomainObject.Predmet.ProtustrankaIDrugiAdressOIB_1">ZDRAV IZBOR jednostavno društvo s ograničenom odgovornošću za trgovinu i usluge, OIB 73499782109, Selska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 IZBOR jednostavno društvo s ograničenom odgovornošću za trgovinu i usluge</item>
      <item>FINA Regionalni centar Zagreb</item>
    </izvorni_sadrzaj>
    <derivirana_varijabla naziv="DomainObject.Predmet.SudioniciListNaziv_1">
      <item>ZDRAV IZBOR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ZDRAV IZBOR jednostavno društvo s ograničenom odgovornošću za trgovinu i usluge, OIB 73499782109, Selska 215,10000 Zagreb</item>
      <item>FINA Regionalni centar Zagreb, OIB 85821130368, Trg svibanjskih žrtava 1995. br. 1,10000 Zagreb</item>
    </izvorni_sadrzaj>
    <derivirana_varijabla naziv="DomainObject.Predmet.SudioniciListAdressOIB_1">
      <item>ZDRAV IZBOR jednostavno društvo s ograničenom odgovornošću za trgovinu i usluge, OIB 73499782109, Selska 215,10000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73499782109</item>
      <item>, OIB 85821130368</item>
    </izvorni_sadrzaj>
    <derivirana_varijabla naziv="DomainObject.Predmet.SudioniciListNazivOIB_1">
      <item>, OIB 73499782109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A21796-2CC0-44E9-9A52-056FA2ED4E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2129</properties:Characters>
  <properties:Lines>54</properties:Lines>
  <properties:Paragraphs>16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2017-02-07T11:15:00Z</dcterms:modified>
  <cp:revision>76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