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6c33" w14:paraId="34a6c3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3059DD">
        <w:t>PUTNIČKA AGENCIJA VELIKO PLAVETNILO d.o.o., Krešimirova 13, Kaštel Gomilica, OIB: 31760250445</w:t>
      </w:r>
      <w:r>
        <w:rPr>
          <w:lang w:val="hr-HR"/>
        </w:rPr>
        <w:t xml:space="preserve">, dana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059DD">
        <w:t>PUTNIČKA AGENCIJA VELIKO PLAVETNILO d.o.o., Krešimirova 13, Kaštel Gomilica, OIB: 31760250445</w:t>
      </w:r>
      <w:r w:rsidR="0003043B">
        <w:t xml:space="preserve">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3059DD">
        <w:rPr>
          <w:lang w:val="hr-HR"/>
        </w:rPr>
        <w:t>90.470,21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743CBD" w:rsidR="00473132">
    <w:pPr>
      <w:pStyle w:val="Zaglavlje"/>
      <w:jc w:val="center"/>
    </w:pPr>
  </w:p>
  <w:p w:rsidRDefault="00743CB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3059DD">
      <w:t>768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291D1D"/>
    <w:rsid w:val="002E06E3"/>
    <w:rsid w:val="003059DD"/>
    <w:rsid w:val="00335C91"/>
    <w:rsid w:val="003652A6"/>
    <w:rsid w:val="00394F80"/>
    <w:rsid w:val="003C2F22"/>
    <w:rsid w:val="00417EA6"/>
    <w:rsid w:val="005A61D0"/>
    <w:rsid w:val="00684A08"/>
    <w:rsid w:val="00693AB7"/>
    <w:rsid w:val="0071519E"/>
    <w:rsid w:val="00743CBD"/>
    <w:rsid w:val="007F7A84"/>
    <w:rsid w:val="00814EDB"/>
    <w:rsid w:val="00815142"/>
    <w:rsid w:val="00853B3E"/>
    <w:rsid w:val="008D2D97"/>
    <w:rsid w:val="009771F7"/>
    <w:rsid w:val="00981D37"/>
    <w:rsid w:val="00A51DE9"/>
    <w:rsid w:val="00B7506F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43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C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C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C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C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43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C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C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C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C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St-768/2015</izvorni_sadrzaj>
    <derivirana_varijabla naziv="DomainObject.Predmet.OznakaBroj_1">St-768/2015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PUTNIČKA AGENCIJA VELIKO PLAVETNILO d.o.o. za turizam, trgovinu i ugostiteljstvo</izvorni_sadrzaj>
    <derivirana_varijabla naziv="DomainObject.Predmet.ProtustrankaFormated_1">  PUTNIČKA AGENCIJA VELIKO PLAVETNILO d.o.o. za turizam, trgovinu i ugostiteljstvo</derivirana_varijabla>
  </DomainObject.Predmet.ProtustrankaFormated>
  <DomainObject.Predmet.ProtustrankaFormatedOIB>
    <izvorni_sadrzaj>  PUTNIČKA AGENCIJA VELIKO PLAVETNILO d.o.o. za turizam, trgovinu i ugostiteljstvo, OIB 31760250445</izvorni_sadrzaj>
    <derivirana_varijabla naziv="DomainObject.Predmet.ProtustrankaFormatedOIB_1">  PUTNIČKA AGENCIJA VELIKO PLAVETNILO d.o.o. za turizam, trgovinu i ugostiteljstvo, OIB 31760250445</derivirana_varijabla>
  </DomainObject.Predmet.ProtustrankaFormatedOIB>
  <DomainObject.Predmet.ProtustrankaFormatedWithAdress>
    <izvorni_sadrzaj> PUTNIČKA AGENCIJA VELIKO PLAVETNILO d.o.o. za turizam, trgovinu i ugostiteljstvo, Krešimirova 13, 21214 Kaštel Gomilica</izvorni_sadrzaj>
    <derivirana_varijabla naziv="DomainObject.Predmet.ProtustrankaFormatedWithAdress_1"> PUTNIČKA AGENCIJA VELIKO PLAVETNILO d.o.o. za turizam, trgovinu i ugostiteljstvo, Krešimirova 13, 21214 Kaštel Gomilica</derivirana_varijabla>
  </DomainObject.Predmet.ProtustrankaFormatedWithAdress>
  <DomainObject.Predmet.ProtustrankaFormatedWithAdressOIB>
    <izvorni_sadrzaj> PUTNIČKA AGENCIJA VELIKO PLAVETNILO d.o.o. za turizam, trgovinu i ugostiteljstvo, OIB 31760250445, Krešimirova 13, 21214 Kaštel Gomilica</izvorni_sadrzaj>
    <derivirana_varijabla naziv="DomainObject.Predmet.ProtustrankaFormatedWithAdressOIB_1"> PUTNIČKA AGENCIJA VELIKO PLAVETNILO d.o.o. za turizam, trgovinu i ugostiteljstvo, OIB 31760250445, Krešimirova 13, 21214 Kaštel Gomilica</derivirana_varijabla>
  </DomainObject.Predmet.ProtustrankaFormatedWithAdressOIB>
  <DomainObject.Predmet.ProtustrankaWithAdress>
    <izvorni_sadrzaj>PUTNIČKA AGENCIJA VELIKO PLAVETNILO d.o.o. za turizam, trgovinu i ugostiteljstvo Krešimirova 13, 21214 Kaštel Gomilica</izvorni_sadrzaj>
    <derivirana_varijabla naziv="DomainObject.Predmet.ProtustrankaWithAdress_1">PUTNIČKA AGENCIJA VELIKO PLAVETNILO d.o.o. za turizam, trgovinu i ugostiteljstvo Krešimirova 13, 21214 Kaštel Gomilica</derivirana_varijabla>
  </DomainObject.Predmet.ProtustrankaWithAdress>
  <DomainObject.Predmet.ProtustrankaWithAdressOIB>
    <izvorni_sadrzaj>PUTNIČKA AGENCIJA VELIKO PLAVETNILO d.o.o. za turizam, trgovinu i ugostiteljstvo, OIB 31760250445, Krešimirova 13, 21214 Kaštel Gomilica</izvorni_sadrzaj>
    <derivirana_varijabla naziv="DomainObject.Predmet.ProtustrankaWithAdressOIB_1">PUTNIČKA AGENCIJA VELIKO PLAVETNILO d.o.o. za turizam, trgovinu i ugostiteljstvo, OIB 31760250445, Krešimirova 13, 21214 Kaštel Gomilica</derivirana_varijabla>
  </DomainObject.Predmet.ProtustrankaWithAdressOIB>
  <DomainObject.Predmet.ProtustrankaNazivFormated>
    <izvorni_sadrzaj>PUTNIČKA AGENCIJA VELIKO PLAVETNILO d.o.o. za turizam, trgovinu i ugostiteljstvo</izvorni_sadrzaj>
    <derivirana_varijabla naziv="DomainObject.Predmet.ProtustrankaNazivFormated_1">PUTNIČKA AGENCIJA VELIKO PLAVETNILO d.o.o. za turizam, trgovinu i ugostiteljstvo</derivirana_varijabla>
  </DomainObject.Predmet.ProtustrankaNazivFormated>
  <DomainObject.Predmet.ProtustrankaNazivFormatedOIB>
    <izvorni_sadrzaj>PUTNIČKA AGENCIJA VELIKO PLAVETNILO d.o.o. za turizam, trgovinu i ugostiteljstvo, OIB 31760250445</izvorni_sadrzaj>
    <derivirana_varijabla naziv="DomainObject.Predmet.ProtustrankaNazivFormatedOIB_1">PUTNIČKA AGENCIJA VELIKO PLAVETNILO d.o.o. za turizam, trgovinu i ugostiteljstvo, OIB 31760250445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90470.21</izvorni_sadrzaj>
    <derivirana_varijabla naziv="DomainObject.Predmet.TrenutnaVrijednost_1">90470.21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PUTNIČKA AGENCIJA VELIKO PLAVETNILO d.o.o. za turizam, trgovinu i ugostiteljstvo</item>
    </izvorni_sadrzaj>
    <derivirana_varijabla naziv="DomainObject.Predmet.ProtuStrankaListFormated_1">
      <item>PUTNIČKA AGENCIJA VELIKO PLAVETNILO d.o.o. za turizam, trgovinu i ugostiteljstvo</item>
    </derivirana_varijabla>
  </DomainObject.Predmet.ProtuStrankaListFormated>
  <DomainObject.Predmet.ProtuStrankaListFormatedOIB>
    <izvorni_sadrzaj>
      <item>PUTNIČKA AGENCIJA VELIKO PLAVETNILO d.o.o. za turizam, trgovinu i ugostiteljstvo, OIB 31760250445</item>
    </izvorni_sadrzaj>
    <derivirana_varijabla naziv="DomainObject.Predmet.ProtuStrankaListFormatedOIB_1">
      <item>PUTNIČKA AGENCIJA VELIKO PLAVETNILO d.o.o. za turizam, trgovinu i ugostiteljstvo, OIB 31760250445</item>
    </derivirana_varijabla>
  </DomainObject.Predmet.ProtuStrankaListFormatedOIB>
  <DomainObject.Predmet.ProtuStrankaListFormatedWithAdress>
    <izvorni_sadrzaj>
      <item>PUTNIČKA AGENCIJA VELIKO PLAVETNILO d.o.o. za turizam, trgovinu i ugostiteljstvo, Krešimirova 13, 21214 Kaštel Gomilica</item>
    </izvorni_sadrzaj>
    <derivirana_varijabla naziv="DomainObject.Predmet.ProtuStrankaListFormatedWithAdress_1">
      <item>PUTNIČKA AGENCIJA VELIKO PLAVETNILO d.o.o. za turizam, trgovinu i ugostiteljstvo, Krešimirova 13, 21214 Kaštel Gomilica</item>
    </derivirana_varijabla>
  </DomainObject.Predmet.ProtuStrankaListFormatedWithAdress>
  <DomainObject.Predmet.ProtuStrankaListFormatedWithAdressOIB>
    <izvorni_sadrzaj>
      <item>PUTNIČKA AGENCIJA VELIKO PLAVETNILO d.o.o. za turizam, trgovinu i ugostiteljstvo, OIB 31760250445, Krešimirova 13, 21214 Kaštel Gomilica</item>
    </izvorni_sadrzaj>
    <derivirana_varijabla naziv="DomainObject.Predmet.ProtuStrankaListFormatedWithAdressOIB_1">
      <item>PUTNIČKA AGENCIJA VELIKO PLAVETNILO d.o.o. za turizam, trgovinu i ugostiteljstvo, OIB 31760250445, Krešimirova 13, 21214 Kaštel Gomilica</item>
    </derivirana_varijabla>
  </DomainObject.Predmet.ProtuStrankaListFormatedWithAdressOIB>
  <DomainObject.Predmet.ProtuStrankaListNazivFormated>
    <izvorni_sadrzaj>
      <item>PUTNIČKA AGENCIJA VELIKO PLAVETNILO d.o.o. za turizam, trgovinu i ugostiteljstvo</item>
    </izvorni_sadrzaj>
    <derivirana_varijabla naziv="DomainObject.Predmet.ProtuStrankaListNazivFormated_1">
      <item>PUTNIČKA AGENCIJA VELIKO PLAVETNILO d.o.o. za turizam, trgovinu i ugostiteljstvo</item>
    </derivirana_varijabla>
  </DomainObject.Predmet.ProtuStrankaListNazivFormated>
  <DomainObject.Predmet.ProtuStrankaListNazivFormatedOIB>
    <izvorni_sadrzaj>
      <item>PUTNIČKA AGENCIJA VELIKO PLAVETNILO d.o.o. za turizam, trgovinu i ugostiteljstvo, OIB 31760250445</item>
    </izvorni_sadrzaj>
    <derivirana_varijabla naziv="DomainObject.Predmet.ProtuStrankaListNazivFormatedOIB_1">
      <item>PUTNIČKA AGENCIJA VELIKO PLAVETNILO d.o.o. za turizam, trgovinu i ugostiteljstvo, OIB 31760250445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PUTNIČKA AGENCIJA VELIKO PLAVETNILO d.o.o. za turizam, trgovinu i ugostiteljstvo</izvorni_sadrzaj>
    <derivirana_varijabla naziv="DomainObject.Predmet.ProtustrankaIDrugi_1">PUTNIČKA AGENCIJA VELIKO PLAVETNILO d.o.o. za turizam,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PUTNIČKA AGENCIJA VELIKO PLAVETNILO d.o.o. za turizam, trgovinu i ugostiteljstvo, OIB 31760250445, Krešimirova 13, 21214 Kaštel Gomilica</izvorni_sadrzaj>
    <derivirana_varijabla naziv="DomainObject.Predmet.ProtustrankaIDrugiAdressOIB_1">PUTNIČKA AGENCIJA VELIKO PLAVETNILO d.o.o. za turizam, trgovinu i ugostiteljstvo, OIB 31760250445, Krešimirova 13,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PUTNIČKA AGENCIJA VELIKO PLAVETNILO d.o.o. za turizam, trgovinu i ugostiteljstvo</item>
      <item>FINANCIJSKA AGENCIJA, RC SPLIT</item>
    </izvorni_sadrzaj>
    <derivirana_varijabla naziv="DomainObject.Predmet.SudioniciListNaziv_1">
      <item>PUTNIČKA AGENCIJA VELIKO PLAVETNILO d.o.o. za turizam, trgovinu i ugostiteljstvo</item>
      <item>FINANCIJSKA AGENCIJA, RC SPLIT</item>
    </derivirana_varijabla>
  </DomainObject.Predmet.SudioniciListNaziv>
  <DomainObject.Predmet.SudioniciListAdressOIB>
    <izvorni_sadrzaj>
      <item>PUTNIČKA AGENCIJA VELIKO PLAVETNILO d.o.o. za turizam, trgovinu i ugostiteljstvo, OIB 31760250445, Krešimirova 13,21214 Kaštel Gomilica</item>
      <item>FINANCIJSKA AGENCIJA, RC SPLIT, OIB 85821130368, Mažuranićevo šetalište 24 b,21000 Split</item>
    </izvorni_sadrzaj>
    <derivirana_varijabla naziv="DomainObject.Predmet.SudioniciListAdressOIB_1">
      <item>PUTNIČKA AGENCIJA VELIKO PLAVETNILO d.o.o. za turizam, trgovinu i ugostiteljstvo, OIB 31760250445, Krešimirova 13,21214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31760250445</item>
      <item>, OIB 85821130368</item>
    </izvorni_sadrzaj>
    <derivirana_varijabla naziv="DomainObject.Predmet.SudioniciListNazivOIB_1">
      <item>, OIB 31760250445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320</properties:Words>
  <properties:Characters>1790</properties:Characters>
  <properties:Lines>46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2016-03-14T06:38:00Z</cp:lastPrinted>
  <dcterms:modified xmlns:xsi="http://www.w3.org/2001/XMLSchema-instance" xsi:type="dcterms:W3CDTF">2016-03-14T07:18:00Z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