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ebec" w14:paraId="530ebec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55136" w:rsidP="00755136" w:rsidR="00755136">
      <w:pPr>
        <w:rPr>
          <w:b/>
        </w:rPr>
      </w:pPr>
    </w:p>
    <w:p w:rsidRDefault="00755136" w:rsidP="00755136" w:rsidR="00755136">
      <w:pPr>
        <w:rPr>
          <w:b/>
        </w:rPr>
      </w:pPr>
    </w:p>
    <w:p w:rsidRDefault="00755136" w:rsidP="00755136" w:rsidR="00755136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>
        <w:t>4524</w:t>
      </w:r>
      <w:proofErr w:type="spellEnd"/>
      <w:r>
        <w:t>/</w:t>
      </w:r>
      <w:proofErr w:type="spellStart"/>
      <w:r>
        <w:t>15</w:t>
      </w:r>
      <w:proofErr w:type="spellEnd"/>
      <w:r>
        <w:t xml:space="preserve"> </w:t>
      </w:r>
    </w:p>
    <w:p w:rsidRDefault="00755136" w:rsidP="00755136" w:rsidR="00755136"/>
    <w:p w:rsidRDefault="00755136" w:rsidP="00755136" w:rsidR="00755136">
      <w:pPr>
        <w:jc w:val="center"/>
      </w:pPr>
      <w:r>
        <w:t xml:space="preserve">R E P U B L I K A   H R V A T S K A </w:t>
      </w:r>
    </w:p>
    <w:p w:rsidRDefault="00755136" w:rsidP="00755136" w:rsidR="00755136" w:rsidRPr="009302AD">
      <w:pPr>
        <w:jc w:val="center"/>
      </w:pPr>
      <w:r w:rsidRPr="009302AD">
        <w:t xml:space="preserve">Z A K </w:t>
      </w:r>
      <w:proofErr w:type="spellStart"/>
      <w:r w:rsidRPr="009302AD">
        <w:t>LJ</w:t>
      </w:r>
      <w:proofErr w:type="spellEnd"/>
      <w:r w:rsidRPr="009302AD">
        <w:t xml:space="preserve"> U Č A K</w:t>
      </w:r>
    </w:p>
    <w:p w:rsidRDefault="00755136" w:rsidP="00755136" w:rsidR="00755136">
      <w:pPr>
        <w:jc w:val="center"/>
        <w:rPr>
          <w:b/>
        </w:rPr>
      </w:pPr>
    </w:p>
    <w:p w:rsidRDefault="00755136" w:rsidP="00755136" w:rsidR="00755136">
      <w:pPr>
        <w:jc w:val="both"/>
      </w:pPr>
      <w:r>
        <w:tab/>
      </w:r>
      <w:r w:rsidRPr="00671B25">
        <w:t>TRGOVAČKI SUD U ZAGREBU</w:t>
      </w:r>
      <w:r w:rsidRPr="00010102">
        <w:t xml:space="preserve"> po sucu </w:t>
      </w:r>
      <w:r>
        <w:t xml:space="preserve">tog suda </w:t>
      </w:r>
      <w:r w:rsidRPr="00010102">
        <w:t xml:space="preserve">Anti Galiću, kao </w:t>
      </w:r>
      <w:r>
        <w:t>sucu pojedincu</w:t>
      </w:r>
      <w:r w:rsidRPr="00010102">
        <w:t xml:space="preserve">, </w:t>
      </w:r>
      <w:r>
        <w:t>u stečaj</w:t>
      </w:r>
      <w:r w:rsidRPr="00010102">
        <w:t xml:space="preserve">nom postupku nad </w:t>
      </w:r>
      <w:r>
        <w:t xml:space="preserve">dužnikom PEKARA </w:t>
      </w:r>
      <w:proofErr w:type="spellStart"/>
      <w:r>
        <w:t>BATKOVIĆ</w:t>
      </w:r>
      <w:proofErr w:type="spellEnd"/>
      <w:r>
        <w:t xml:space="preserve">  d.o.o. Kutina, Kralja Petra Krešimira IV.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47450599561</w:t>
      </w:r>
      <w:proofErr w:type="spellEnd"/>
      <w:r>
        <w:t xml:space="preserve">, dana </w:t>
      </w:r>
      <w:proofErr w:type="spellStart"/>
      <w:r>
        <w:t>30.kolovoza</w:t>
      </w:r>
      <w:proofErr w:type="spellEnd"/>
      <w:r>
        <w:t xml:space="preserve">  </w:t>
      </w:r>
      <w:proofErr w:type="spellStart"/>
      <w:r>
        <w:t>201</w:t>
      </w:r>
      <w:r w:rsidR="001F3C57">
        <w:t>6</w:t>
      </w:r>
      <w:proofErr w:type="spellEnd"/>
      <w:r>
        <w:t>.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  j e</w:t>
      </w:r>
    </w:p>
    <w:p w:rsidRDefault="00755136" w:rsidP="00755136" w:rsidR="00755136" w:rsidRPr="0007677D">
      <w:pPr>
        <w:jc w:val="both"/>
      </w:pPr>
    </w:p>
    <w:p w:rsidRDefault="008505D8" w:rsidP="008505D8" w:rsidR="005D1E68">
      <w:pPr>
        <w:ind w:firstLine="708"/>
        <w:jc w:val="both"/>
      </w:pPr>
      <w:r>
        <w:t xml:space="preserve">Temeljem članka  </w:t>
      </w:r>
      <w:proofErr w:type="spellStart"/>
      <w:r>
        <w:t>91</w:t>
      </w:r>
      <w:proofErr w:type="spellEnd"/>
      <w:r>
        <w:t>. stavak 3. Stečajnog zakona (N.N.br.71/</w:t>
      </w:r>
      <w:proofErr w:type="spellStart"/>
      <w:r>
        <w:t>15</w:t>
      </w:r>
      <w:proofErr w:type="spellEnd"/>
      <w:r>
        <w:t>) p</w:t>
      </w:r>
      <w:r w:rsidR="00135FA9">
        <w:t>oziva se privremeni stečajni upravitelj</w:t>
      </w:r>
      <w:r w:rsidR="00135FA9" w:rsidRPr="00135FA9">
        <w:t xml:space="preserve"> </w:t>
      </w:r>
      <w:r w:rsidR="00135FA9">
        <w:t xml:space="preserve">Janko </w:t>
      </w:r>
      <w:proofErr w:type="spellStart"/>
      <w:r w:rsidR="00135FA9">
        <w:t>Vidaček</w:t>
      </w:r>
      <w:proofErr w:type="spellEnd"/>
      <w:r w:rsidR="00135FA9">
        <w:t xml:space="preserve">, Zagreb, Brazilska 3., </w:t>
      </w:r>
      <w:proofErr w:type="spellStart"/>
      <w:r w:rsidR="00135FA9">
        <w:t>OIB</w:t>
      </w:r>
      <w:proofErr w:type="spellEnd"/>
      <w:r w:rsidR="00135FA9">
        <w:t>: (</w:t>
      </w:r>
      <w:proofErr w:type="spellStart"/>
      <w:r w:rsidR="00135FA9">
        <w:t>51043553915</w:t>
      </w:r>
      <w:proofErr w:type="spellEnd"/>
      <w:r w:rsidR="00135FA9">
        <w:t xml:space="preserve">), u roku od osama dana, pisano se očitovati o razlozima </w:t>
      </w:r>
      <w:r w:rsidR="007E3131">
        <w:t xml:space="preserve">propuštanja </w:t>
      </w:r>
      <w:r w:rsidR="00135FA9">
        <w:t xml:space="preserve">postupanja po zaključku ovog suda </w:t>
      </w:r>
      <w:r w:rsidR="007E3131">
        <w:t xml:space="preserve">od </w:t>
      </w:r>
      <w:proofErr w:type="spellStart"/>
      <w:r w:rsidR="007E3131">
        <w:t>5.srpnja</w:t>
      </w:r>
      <w:proofErr w:type="spellEnd"/>
      <w:r w:rsidR="007E3131">
        <w:t xml:space="preserve"> </w:t>
      </w:r>
      <w:proofErr w:type="spellStart"/>
      <w:r w:rsidR="007E3131">
        <w:t>2016</w:t>
      </w:r>
      <w:proofErr w:type="spellEnd"/>
      <w:r w:rsidR="007E3131">
        <w:t xml:space="preserve">. kojim mu je naloženo, u roku od 8 dana, </w:t>
      </w:r>
      <w:r>
        <w:t xml:space="preserve">stupiti u poslovni prostor dužnika, te razgledati poslovne knjige i druge poslovne isprave dužnika i nakon toga, </w:t>
      </w:r>
      <w:r w:rsidRPr="007108DB">
        <w:t>u roku od 8 dana</w:t>
      </w:r>
      <w:r>
        <w:t>,  podnijeti sudu izvješće u kojem će iznijeti svoje stručno mišljenje o tome postoji li kod dužnika stečajni razlog, koliki je iznos predvidivih troškova prethodnog i stečajnog postupka, te ispitati mogu li se imovinom dužnika namiriti troškovi postupka</w:t>
      </w: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proofErr w:type="spellStart"/>
      <w:r w:rsidR="007B0619">
        <w:t>30.kolovoza</w:t>
      </w:r>
      <w:proofErr w:type="spellEnd"/>
      <w:r w:rsidRPr="001D5467">
        <w:t xml:space="preserve"> </w:t>
      </w:r>
      <w:proofErr w:type="spellStart"/>
      <w:r w:rsidRPr="001D5467">
        <w:t>201</w:t>
      </w:r>
      <w:r w:rsidR="001F3C57">
        <w:t>6</w:t>
      </w:r>
      <w:proofErr w:type="spellEnd"/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1F3C57">
        <w:t>v.r.</w:t>
      </w:r>
    </w:p>
    <w:p w:rsidRDefault="007108DB" w:rsidP="002300E7" w:rsidR="007108DB">
      <w:pPr>
        <w:jc w:val="both"/>
      </w:pPr>
    </w:p>
    <w:p w:rsidRDefault="007108DB" w:rsidP="002300E7" w:rsidR="007108D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>-a)</w:t>
      </w:r>
    </w:p>
    <w:p w:rsidRDefault="007108DB" w:rsidP="007108DB" w:rsidR="007108DB"/>
    <w:p w:rsidRDefault="001F3C57" w:rsidP="00422EE0" w:rsidR="001F3C5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F3C57" w:rsidP="00422EE0" w:rsidR="001F3C57">
      <w:pPr>
        <w:jc w:val="both"/>
      </w:pPr>
      <w:r>
        <w:t xml:space="preserve">               Valentina Delač</w:t>
      </w:r>
    </w:p>
    <w:p w:rsidRDefault="007108DB" w:rsidP="001F3C57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  <w:r>
        <w:t xml:space="preserve"> </w:t>
      </w:r>
    </w:p>
    <w:sectPr w:rsidSect="001D2443" w:rsidR="007108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8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proofErr w:type="spellStart"/>
    <w:r w:rsidR="000C4ABF">
      <w:t>40</w:t>
    </w:r>
    <w:proofErr w:type="spellEnd"/>
    <w:r w:rsidR="000C4ABF">
      <w:t>- St-</w:t>
    </w:r>
    <w:proofErr w:type="spellStart"/>
    <w:r w:rsidR="00814AC6">
      <w:t>689</w:t>
    </w:r>
    <w:proofErr w:type="spellEnd"/>
    <w:r w:rsidR="00814AC6">
      <w:t>/</w:t>
    </w:r>
    <w:proofErr w:type="spellStart"/>
    <w:r w:rsidR="00814AC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3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2"/>
  </w:num>
  <w:num w:numId="23">
    <w:abstractNumId w:val="6"/>
  </w:num>
  <w:num w:numId="24">
    <w:abstractNumId w:val="21"/>
  </w:num>
  <w:num w:numId="25">
    <w:abstractNumId w:val="3"/>
  </w:num>
  <w:num w:numId="26">
    <w:abstractNumId w:val="20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1DDB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3C57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300E97"/>
    <w:rsid w:val="00300EBC"/>
    <w:rsid w:val="0030121C"/>
    <w:rsid w:val="003022D4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DD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C1DD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DD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C1DD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E3902-72DD-40B5-B779-79145B0ED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213</properties:Words>
  <properties:Characters>1048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2016-08-30T12:37:00Z</dcterms:created>
  <dc:creator>Korisnik</dc:creator>
  <cp:lastModifiedBy>Valentina Delač</cp:lastModifiedBy>
  <cp:lastPrinted>2016-08-30T12:37:00Z</cp:lastPrinted>
  <dcterms:modified xmlns:xsi="http://www.w3.org/2001/XMLSchema-instance" xsi:type="dcterms:W3CDTF">2016-08-30T12:38:00Z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