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25c4" w14:paraId="a4525c4" w:rsidRDefault="00914AE6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                     </w:t>
      </w:r>
      <w:r w:rsidR="00702487" w:rsidRPr="00655B39">
        <w:rPr>
          <w:rFonts w:hAnsi="Times New Roman" w:ascii="Times New Roman"/>
          <w:b/>
          <w:sz w:val="28"/>
        </w:rPr>
        <w:t xml:space="preserve">Obrazac </w:t>
      </w:r>
      <w:r w:rsidR="00702487"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8F5256">
        <w:rPr>
          <w:rFonts w:hAnsi="Times New Roman" w:ascii="Times New Roman"/>
          <w:sz w:val="24"/>
        </w:rPr>
        <w:t xml:space="preserve"> </w:t>
      </w:r>
      <w:r w:rsidR="008F5256" w:rsidRPr="00EB7449">
        <w:rPr>
          <w:rFonts w:hAnsi="Times New Roman" w:ascii="Times New Roman"/>
          <w:b/>
          <w:sz w:val="24"/>
        </w:rPr>
        <w:t>Trgovački sud u Zagrebu</w:t>
      </w:r>
      <w:r w:rsidR="008F5256">
        <w:rPr>
          <w:rFonts w:hAnsi="Times New Roman" w:ascii="Times New Roman"/>
          <w:sz w:val="24"/>
        </w:rPr>
        <w:t xml:space="preserve"> </w:t>
      </w:r>
    </w:p>
    <w:p w:rsidRDefault="00702487" w:rsidP="00702487" w:rsidR="00702487" w:rsidRPr="00EB744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EB7449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EB7449" w:rsidRPr="00EB7449">
        <w:rPr>
          <w:rFonts w:hAnsi="Times New Roman" w:ascii="Times New Roman"/>
          <w:b/>
          <w:sz w:val="24"/>
          <w:szCs w:val="24"/>
          <w:lang w:val="pl-PL"/>
        </w:rPr>
        <w:t>St- 5120</w:t>
      </w:r>
      <w:r w:rsidR="008F5256" w:rsidRPr="00EB7449">
        <w:rPr>
          <w:rFonts w:hAnsi="Times New Roman" w:ascii="Times New Roman"/>
          <w:b/>
          <w:sz w:val="24"/>
          <w:szCs w:val="24"/>
          <w:lang w:val="pl-PL"/>
        </w:rPr>
        <w:t>/15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256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EB7449" w:rsidP="00EB7449" w:rsidR="00702487" w:rsidRPr="00EB744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B7449">
        <w:rPr>
          <w:rFonts w:hAnsi="Times New Roman" w:ascii="Times New Roman"/>
          <w:b/>
          <w:sz w:val="24"/>
          <w:szCs w:val="24"/>
        </w:rPr>
        <w:t>PRO ALARM  d.o.o. OIB: 30439801100  Zagreb, Oreškovićeva 3 B.</w:t>
      </w:r>
    </w:p>
    <w:p w:rsidRDefault="00EB7449" w:rsidP="00702487" w:rsidR="00EB744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B7449" w:rsidP="00702487" w:rsidR="00EB744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B7449" w:rsidP="00EB7449" w:rsidR="00702487" w:rsidRPr="00EB7449">
      <w:pPr>
        <w:pStyle w:val="Bezproreda"/>
        <w:ind w:left="3360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I.VIŠI ISPLATNI RED </w:t>
      </w:r>
    </w:p>
    <w:tbl>
      <w:tblPr>
        <w:tblpPr w:tblpY="1" w:tblpXSpec="center" w:vertAnchor="text" w:rightFromText="180" w:leftFromText="180"/>
        <w:tblOverlap w:val="never"/>
        <w:tblW w:type="pct" w:w="614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403"/>
        <w:gridCol w:w="1536"/>
        <w:gridCol w:w="1243"/>
        <w:gridCol w:w="1476"/>
        <w:gridCol w:w="1243"/>
        <w:gridCol w:w="1476"/>
        <w:gridCol w:w="1123"/>
      </w:tblGrid>
      <w:tr w:rsidTr="006919D9" w:rsidR="00702487" w:rsidRPr="00B40BEB">
        <w:trPr>
          <w:trHeight w:val="1440"/>
          <w:jc w:val="center"/>
        </w:trPr>
        <w:tc>
          <w:tcPr>
            <w:tcW w:type="pct" w:w="54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5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4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919D9" w:rsidR="00702487" w:rsidRPr="00B40BEB">
        <w:trPr>
          <w:trHeight w:val="2406"/>
          <w:jc w:val="center"/>
        </w:trPr>
        <w:tc>
          <w:tcPr>
            <w:tcW w:type="pct" w:w="54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19D9" w:rsidP="000331A7" w:rsidR="006919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6"/>
          </w:tcPr>
          <w:p w:rsidRDefault="00CE5C4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CE5C47" w:rsidP="000331A7" w:rsidR="00CE5C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HRVATSKA 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Min.Financija.Porezna</w:t>
            </w:r>
          </w:p>
          <w:p w:rsidRDefault="00A34A09" w:rsidP="000331A7" w:rsidR="00A34A0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uprava zastupan po </w:t>
            </w:r>
          </w:p>
          <w:p w:rsidRDefault="00A34A09" w:rsidP="000331A7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ŽDO </w:t>
            </w:r>
          </w:p>
        </w:tc>
        <w:tc>
          <w:tcPr>
            <w:tcW w:type="pct" w:w="674"/>
          </w:tcPr>
          <w:p w:rsidRDefault="00A34A09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04"/>
          </w:tcPr>
          <w:p w:rsidRDefault="00A34A09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</w:t>
            </w:r>
          </w:p>
        </w:tc>
        <w:tc>
          <w:tcPr>
            <w:tcW w:type="pct" w:w="569"/>
          </w:tcPr>
          <w:p w:rsidRDefault="0039160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2.704.131,80</w:t>
            </w:r>
            <w:r w:rsidR="00640436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</w:p>
        </w:tc>
        <w:tc>
          <w:tcPr>
            <w:tcW w:type="pct" w:w="546"/>
          </w:tcPr>
          <w:p w:rsidRDefault="00391603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doh.</w:t>
            </w:r>
          </w:p>
          <w:p w:rsidRDefault="00391603" w:rsidP="000331A7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</w:t>
            </w:r>
          </w:p>
        </w:tc>
        <w:tc>
          <w:tcPr>
            <w:tcW w:type="pct" w:w="569"/>
          </w:tcPr>
          <w:p w:rsidRDefault="0039160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1603">
              <w:rPr>
                <w:rFonts w:hAnsi="Times New Roman" w:ascii="Times New Roman"/>
                <w:sz w:val="24"/>
                <w:szCs w:val="24"/>
              </w:rPr>
              <w:t xml:space="preserve">2.704.131,80    </w:t>
            </w:r>
          </w:p>
        </w:tc>
        <w:tc>
          <w:tcPr>
            <w:tcW w:type="pct" w:w="434"/>
          </w:tcPr>
          <w:p w:rsidRDefault="00391603" w:rsidP="00391603" w:rsidR="00391603" w:rsidRPr="0039160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1603">
              <w:rPr>
                <w:rFonts w:hAnsi="Times New Roman" w:ascii="Times New Roman"/>
                <w:sz w:val="24"/>
                <w:szCs w:val="24"/>
              </w:rPr>
              <w:t>Porez doh.</w:t>
            </w:r>
          </w:p>
          <w:p w:rsidRDefault="00391603" w:rsidP="00391603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91603">
              <w:rPr>
                <w:rFonts w:hAnsi="Times New Roman" w:ascii="Times New Roman"/>
                <w:sz w:val="24"/>
                <w:szCs w:val="24"/>
              </w:rPr>
              <w:t>doprinosi</w:t>
            </w:r>
          </w:p>
        </w:tc>
      </w:tr>
      <w:tr w:rsidTr="006919D9" w:rsidR="00702487" w:rsidRPr="00B40BEB">
        <w:trPr>
          <w:trHeight w:val="992"/>
          <w:jc w:val="center"/>
        </w:trPr>
        <w:tc>
          <w:tcPr>
            <w:tcW w:type="pct" w:w="54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6"/>
          </w:tcPr>
          <w:p w:rsidRDefault="00A34A09" w:rsidP="000331A7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4"/>
          </w:tcPr>
          <w:p w:rsidRDefault="00A34A09" w:rsidP="000331A7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9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</w:tcPr>
          <w:p w:rsidRDefault="00640436" w:rsidP="000331A7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69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34"/>
          </w:tcPr>
          <w:p w:rsidRDefault="00640436" w:rsidP="000331A7" w:rsidR="0064043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919D9" w:rsidR="006919D9" w:rsidRPr="00B40BEB">
        <w:trPr>
          <w:trHeight w:val="992"/>
          <w:jc w:val="center"/>
        </w:trPr>
        <w:tc>
          <w:tcPr>
            <w:tcW w:type="pct" w:w="547"/>
          </w:tcPr>
          <w:p w:rsidRDefault="006919D9" w:rsidP="006919D9" w:rsidR="006919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6"/>
          </w:tcPr>
          <w:p w:rsidRDefault="006919D9" w:rsidP="006919D9" w:rsidR="006919D9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674"/>
          </w:tcPr>
          <w:p w:rsidRDefault="006919D9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</w:t>
            </w:r>
          </w:p>
        </w:tc>
        <w:tc>
          <w:tcPr>
            <w:tcW w:type="pct" w:w="604"/>
          </w:tcPr>
          <w:p w:rsidRDefault="006919D9" w:rsidP="000331A7" w:rsidR="006919D9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69"/>
          </w:tcPr>
          <w:p w:rsidRDefault="006919D9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6"/>
          </w:tcPr>
          <w:p w:rsidRDefault="006919D9" w:rsidP="000331A7" w:rsidR="006919D9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pct" w:w="569"/>
          </w:tcPr>
          <w:p w:rsidRDefault="006919D9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  </w:t>
            </w:r>
          </w:p>
        </w:tc>
        <w:tc>
          <w:tcPr>
            <w:tcW w:type="pct" w:w="434"/>
          </w:tcPr>
          <w:p w:rsidRDefault="006919D9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34A09" w:rsidP="00A34A09" w:rsidR="00A34A09" w:rsidRPr="001D7793">
      <w:pPr>
        <w:pStyle w:val="Bezproreda"/>
        <w:pBdr>
          <w:top w:space="1" w:sz="4" w:color="auto" w:val="single"/>
          <w:left w:space="31" w:sz="4" w:color="auto" w:val="single"/>
          <w:bottom w:space="1" w:sz="4" w:color="auto" w:val="single"/>
          <w:bar w:sz="4" w:color="auto" w:val="single"/>
        </w:pBd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243ACF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243ACF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43ACF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64043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450B75" w:rsidP="00702487" w:rsidR="00450B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Mjesto i datum                                                                                                 Stečajni upravitelj</w:t>
      </w:r>
    </w:p>
    <w:p w:rsidRDefault="00391603" w:rsidP="00450B75" w:rsidR="00450B75" w:rsidRPr="001D779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 14.07.2017</w:t>
      </w:r>
      <w:r w:rsidR="00450B75">
        <w:rPr>
          <w:rFonts w:hAnsi="Times New Roman" w:ascii="Times New Roman"/>
          <w:sz w:val="24"/>
        </w:rPr>
        <w:t xml:space="preserve">.g                                                                                      Martin Lukin 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9ED" w:rsidP="00702487" w:rsidR="00C439ED">
      <w:pPr>
        <w:spacing w:after="0"/>
      </w:pPr>
      <w:r>
        <w:separator/>
      </w:r>
    </w:p>
  </w:endnote>
  <w:endnote w:id="0" w:type="continuationSeparator">
    <w:p w:rsidRDefault="00C439ED" w:rsidP="00702487" w:rsidR="00C439E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9ED" w:rsidP="00702487" w:rsidR="00C439ED">
      <w:pPr>
        <w:spacing w:after="0"/>
      </w:pPr>
      <w:r>
        <w:separator/>
      </w:r>
    </w:p>
  </w:footnote>
  <w:footnote w:id="0" w:type="continuationSeparator">
    <w:p w:rsidRDefault="00C439ED" w:rsidP="00702487" w:rsidR="00C439ED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055B6"/>
    <w:multiLevelType w:val="hybridMultilevel"/>
    <w:tmpl w:val="99F86DBC"/>
    <w:lvl w:tplc="F2589FF2" w:ilvl="0">
      <w:start w:val="1"/>
      <w:numFmt w:val="upperRoman"/>
      <w:lvlText w:val="%1."/>
      <w:lvlJc w:val="left"/>
      <w:pPr>
        <w:ind w:hanging="720" w:left="3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20"/>
      </w:pPr>
    </w:lvl>
    <w:lvl w:tentative="true" w:tplc="041A001B" w:ilvl="2">
      <w:start w:val="1"/>
      <w:numFmt w:val="lowerRoman"/>
      <w:lvlText w:val="%3."/>
      <w:lvlJc w:val="right"/>
      <w:pPr>
        <w:ind w:hanging="180" w:left="4440"/>
      </w:pPr>
    </w:lvl>
    <w:lvl w:tentative="true" w:tplc="041A000F" w:ilvl="3">
      <w:start w:val="1"/>
      <w:numFmt w:val="decimal"/>
      <w:lvlText w:val="%4."/>
      <w:lvlJc w:val="left"/>
      <w:pPr>
        <w:ind w:hanging="360" w:left="5160"/>
      </w:pPr>
    </w:lvl>
    <w:lvl w:tentative="true" w:tplc="041A0019" w:ilvl="4">
      <w:start w:val="1"/>
      <w:numFmt w:val="lowerLetter"/>
      <w:lvlText w:val="%5."/>
      <w:lvlJc w:val="left"/>
      <w:pPr>
        <w:ind w:hanging="360" w:left="5880"/>
      </w:pPr>
    </w:lvl>
    <w:lvl w:tentative="true" w:tplc="041A001B" w:ilvl="5">
      <w:start w:val="1"/>
      <w:numFmt w:val="lowerRoman"/>
      <w:lvlText w:val="%6."/>
      <w:lvlJc w:val="right"/>
      <w:pPr>
        <w:ind w:hanging="180" w:left="6600"/>
      </w:pPr>
    </w:lvl>
    <w:lvl w:tentative="true" w:tplc="041A000F" w:ilvl="6">
      <w:start w:val="1"/>
      <w:numFmt w:val="decimal"/>
      <w:lvlText w:val="%7."/>
      <w:lvlJc w:val="left"/>
      <w:pPr>
        <w:ind w:hanging="360" w:left="7320"/>
      </w:pPr>
    </w:lvl>
    <w:lvl w:tentative="true" w:tplc="041A0019" w:ilvl="7">
      <w:start w:val="1"/>
      <w:numFmt w:val="lowerLetter"/>
      <w:lvlText w:val="%8."/>
      <w:lvlJc w:val="left"/>
      <w:pPr>
        <w:ind w:hanging="360" w:left="8040"/>
      </w:pPr>
    </w:lvl>
    <w:lvl w:tentative="true" w:tplc="041A001B" w:ilvl="8">
      <w:start w:val="1"/>
      <w:numFmt w:val="lowerRoman"/>
      <w:lvlText w:val="%9."/>
      <w:lvlJc w:val="right"/>
      <w:pPr>
        <w:ind w:hanging="180" w:left="8760"/>
      </w:pPr>
    </w:lvl>
  </w:abstractNum>
  <w:abstractNum w:abstractNumId="2">
    <w:nsid w:val="40B36784"/>
    <w:multiLevelType w:val="hybridMultilevel"/>
    <w:tmpl w:val="1062CA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D32448"/>
    <w:multiLevelType w:val="hybridMultilevel"/>
    <w:tmpl w:val="B4025180"/>
    <w:lvl w:tplc="5838B21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102BE"/>
    <w:rsid w:val="00185505"/>
    <w:rsid w:val="001E6B92"/>
    <w:rsid w:val="00243ACF"/>
    <w:rsid w:val="00256CF3"/>
    <w:rsid w:val="00391603"/>
    <w:rsid w:val="00450B75"/>
    <w:rsid w:val="005521B8"/>
    <w:rsid w:val="005F512C"/>
    <w:rsid w:val="00640436"/>
    <w:rsid w:val="006919D9"/>
    <w:rsid w:val="00702487"/>
    <w:rsid w:val="008512FB"/>
    <w:rsid w:val="00852A9E"/>
    <w:rsid w:val="008F5256"/>
    <w:rsid w:val="00904112"/>
    <w:rsid w:val="00914AE6"/>
    <w:rsid w:val="009342E1"/>
    <w:rsid w:val="00A34A09"/>
    <w:rsid w:val="00A917CE"/>
    <w:rsid w:val="00A923EA"/>
    <w:rsid w:val="00AE414C"/>
    <w:rsid w:val="00B0606D"/>
    <w:rsid w:val="00BE2003"/>
    <w:rsid w:val="00BF591F"/>
    <w:rsid w:val="00C06055"/>
    <w:rsid w:val="00C439ED"/>
    <w:rsid w:val="00C55118"/>
    <w:rsid w:val="00C61F72"/>
    <w:rsid w:val="00CE5C47"/>
    <w:rsid w:val="00E156BF"/>
    <w:rsid w:val="00EB7449"/>
    <w:rsid w:val="00EC2093"/>
    <w:rsid w:val="00ED13CE"/>
    <w:rsid w:val="00FB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91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7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7C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7C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7C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9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7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7C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7C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7C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St-5120/2015-27</izvorni_sadrzaj>
    <derivirana_varijabla naziv="DomainObject.Oznaka_1">St-5120/2015-27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182C1-1E6C-4F59-A986-AF3125884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209</properties:Words>
  <properties:Characters>1272</properties:Characters>
  <properties:Lines>190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2017-06-20T11:08:00Z</dcterms:created>
  <dc:creator>ADMINIBM</dc:creator>
  <cp:lastModifiedBy>Valentina Kranjčić</cp:lastModifiedBy>
  <cp:lastPrinted>2016-12-04T17:04:00Z</cp:lastPrinted>
  <dcterms:modified xmlns:xsi="http://www.w3.org/2001/XMLSchema-instance" xsi:type="dcterms:W3CDTF">2017-06-20T11:12:00Z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St-5120/2015-27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