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057d" w14:paraId="89f057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B0741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1F7F8B">
        <w:t>JURICA STOLARIJA</w:t>
      </w:r>
      <w:r w:rsidR="00E32859">
        <w:t xml:space="preserve"> j.d.o.o.</w:t>
      </w:r>
      <w:r w:rsidR="00B0741A">
        <w:t xml:space="preserve">, </w:t>
      </w:r>
      <w:r w:rsidR="00E32859">
        <w:t xml:space="preserve">Zadar, </w:t>
      </w:r>
      <w:r w:rsidR="001F7F8B">
        <w:t>Cerodle 35</w:t>
      </w:r>
      <w:r w:rsidR="00E32859">
        <w:t xml:space="preserve">, </w:t>
      </w:r>
      <w:r w:rsidR="00B0741A">
        <w:t>OIB:</w:t>
      </w:r>
      <w:r w:rsidR="00E32859" w:rsidRPr="00E32859">
        <w:t xml:space="preserve"> </w:t>
      </w:r>
      <w:r w:rsidR="001F7F8B">
        <w:t>55868292534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F7F8B">
        <w:t>05</w:t>
      </w:r>
      <w:r>
        <w:t xml:space="preserve">. </w:t>
      </w:r>
      <w:r w:rsidR="001F7F8B">
        <w:t>siječnja</w:t>
      </w:r>
      <w:r w:rsidR="004635D5">
        <w:t xml:space="preserve"> </w:t>
      </w:r>
      <w:r w:rsidR="001F7F8B">
        <w:t>2017</w:t>
      </w:r>
      <w:r w:rsidRPr="00FC1537">
        <w:t>.</w:t>
      </w:r>
      <w:r>
        <w:t xml:space="preserve">, </w:t>
      </w:r>
      <w:r w:rsidR="001F7F8B">
        <w:t>19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F7F8B">
        <w:t>JURICA STOLARIJA j.d.o.o., Zadar, Cerodle 35, OIB:</w:t>
      </w:r>
      <w:r w:rsidR="001F7F8B" w:rsidRPr="00E32859">
        <w:t xml:space="preserve"> </w:t>
      </w:r>
      <w:r w:rsidR="001F7F8B">
        <w:t>55868292534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1F7F8B">
        <w:t>44</w:t>
      </w:r>
      <w:r w:rsidR="00E32859">
        <w:t>.</w:t>
      </w:r>
      <w:r w:rsidR="001F7F8B">
        <w:t>436</w:t>
      </w:r>
      <w:r w:rsidR="00E32859">
        <w:t>,</w:t>
      </w:r>
      <w:r w:rsidR="001F7F8B">
        <w:t>34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E32859">
        <w:t xml:space="preserve"> </w:t>
      </w:r>
      <w:r w:rsidR="001F7F8B" w:rsidRPr="001F7F8B">
        <w:rPr>
          <w:color w:themeColor="text1" w:val="000000"/>
        </w:rPr>
        <w:t>Marta Jurica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1F7F8B">
        <w:t xml:space="preserve"> 19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B0741A" w:rsidR="00B0741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F056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0741A">
      <w:t>Poslovni broj: 5</w:t>
    </w:r>
    <w:r w:rsidR="00B0741A" w:rsidRPr="00FC1537">
      <w:t xml:space="preserve"> St</w:t>
    </w:r>
    <w:r w:rsidR="001F7F8B">
      <w:t>-5/17</w:t>
    </w:r>
    <w:r w:rsidR="00B0741A">
      <w:t>-6</w:t>
    </w:r>
  </w:p>
  <w:p w:rsidRDefault="004635D5" w:rsidP="004635D5" w:rsidR="004635D5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14E35">
      <w:t>-</w:t>
    </w:r>
    <w:r w:rsidR="001F7F8B">
      <w:t>5/17</w:t>
    </w:r>
    <w:r w:rsidR="0098761E">
      <w:t>-</w:t>
    </w:r>
    <w:r w:rsidR="00E32859">
      <w:t>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F7F8B"/>
    <w:rsid w:val="00447958"/>
    <w:rsid w:val="004635D5"/>
    <w:rsid w:val="004F0562"/>
    <w:rsid w:val="005F67DA"/>
    <w:rsid w:val="00611283"/>
    <w:rsid w:val="006A66B9"/>
    <w:rsid w:val="006E6B12"/>
    <w:rsid w:val="00804643"/>
    <w:rsid w:val="00814E35"/>
    <w:rsid w:val="008337B7"/>
    <w:rsid w:val="00983B50"/>
    <w:rsid w:val="0098761E"/>
    <w:rsid w:val="00990A98"/>
    <w:rsid w:val="009E2467"/>
    <w:rsid w:val="00A32F79"/>
    <w:rsid w:val="00B0741A"/>
    <w:rsid w:val="00E3285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STOLARIJA j.d.o.o. za proizvodnju pvc stolarije</izvorni_sadrzaj>
    <derivirana_varijabla naziv="DomainObject.Predmet.ProtustrankaFormated_1">  JURICA STOLARIJA j.d.o.o. za proizvodnju pvc stolarije</derivirana_varijabla>
  </DomainObject.Predmet.ProtustrankaFormated>
  <DomainObject.Predmet.ProtustrankaFormatedOIB>
    <izvorni_sadrzaj>  JURICA STOLARIJA j.d.o.o. za proizvodnju pvc stolarije, OIB 55868292534</izvorni_sadrzaj>
    <derivirana_varijabla naziv="DomainObject.Predmet.ProtustrankaFormatedOIB_1">  JURICA STOLARIJA j.d.o.o. za proizvodnju pvc stolarije, OIB 55868292534</derivirana_varijabla>
  </DomainObject.Predmet.ProtustrankaFormatedOIB>
  <DomainObject.Predmet.ProtustrankaFormatedWithAdress>
    <izvorni_sadrzaj> JURICA STOLARIJA j.d.o.o. za proizvodnju pvc stolarije, Cerodle 35, 23000 Zadar</izvorni_sadrzaj>
    <derivirana_varijabla naziv="DomainObject.Predmet.ProtustrankaFormatedWithAdress_1"> JURICA STOLARIJA j.d.o.o. za proizvodnju pvc stolarije, Cerodle 35, 23000 Zadar</derivirana_varijabla>
  </DomainObject.Predmet.ProtustrankaFormatedWithAdress>
  <DomainObject.Predmet.ProtustrankaFormatedWithAdressOIB>
    <izvorni_sadrzaj> JURICA STOLARIJA j.d.o.o. za proizvodnju pvc stolarije, OIB 55868292534, Cerodle 35, 23000 Zadar</izvorni_sadrzaj>
    <derivirana_varijabla naziv="DomainObject.Predmet.ProtustrankaFormatedWithAdressOIB_1"> JURICA STOLARIJA j.d.o.o. za proizvodnju pvc stolarije, OIB 55868292534, Cerodle 35, 23000 Zadar</derivirana_varijabla>
  </DomainObject.Predmet.ProtustrankaFormatedWithAdressOIB>
  <DomainObject.Predmet.ProtustrankaWithAdress>
    <izvorni_sadrzaj>JURICA STOLARIJA j.d.o.o. za proizvodnju pvc stolarije Cerodle 35, 23000 Zadar</izvorni_sadrzaj>
    <derivirana_varijabla naziv="DomainObject.Predmet.ProtustrankaWithAdress_1">JURICA STOLARIJA j.d.o.o. za proizvodnju pvc stolarije Cerodle 35, 23000 Zadar</derivirana_varijabla>
  </DomainObject.Predmet.ProtustrankaWithAdress>
  <DomainObject.Predmet.ProtustrankaWithAdressOIB>
    <izvorni_sadrzaj>JURICA STOLARIJA j.d.o.o. za proizvodnju pvc stolarije, OIB 55868292534, Cerodle 35, 23000 Zadar</izvorni_sadrzaj>
    <derivirana_varijabla naziv="DomainObject.Predmet.ProtustrankaWithAdressOIB_1">JURICA STOLARIJA j.d.o.o. za proizvodnju pvc stolarije, OIB 55868292534, Cerodle 35, 23000 Zadar</derivirana_varijabla>
  </DomainObject.Predmet.ProtustrankaWithAdressOIB>
  <DomainObject.Predmet.ProtustrankaNazivFormated>
    <izvorni_sadrzaj>JURICA STOLARIJA j.d.o.o. za proizvodnju pvc stolarije</izvorni_sadrzaj>
    <derivirana_varijabla naziv="DomainObject.Predmet.ProtustrankaNazivFormated_1">JURICA STOLARIJA j.d.o.o. za proizvodnju pvc stolarije</derivirana_varijabla>
  </DomainObject.Predmet.ProtustrankaNazivFormated>
  <DomainObject.Predmet.ProtustrankaNazivFormatedOIB>
    <izvorni_sadrzaj>JURICA STOLARIJA j.d.o.o. za proizvodnju pvc stolarije, OIB 55868292534</izvorni_sadrzaj>
    <derivirana_varijabla naziv="DomainObject.Predmet.ProtustrankaNazivFormatedOIB_1">JURICA STOLARIJA j.d.o.o. za proizvodnju pvc stolarije, OIB 55868292534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44436.34</izvorni_sadrzaj>
    <derivirana_varijabla naziv="DomainObject.Predmet.TrenutnaVrijednost_1">44436.34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JURICA STOLARIJA j.d.o.o. za proizvodnju pvc stolarije</item>
    </izvorni_sadrzaj>
    <derivirana_varijabla naziv="DomainObject.Predmet.ProtuStrankaListFormated_1">
      <item>JURICA STOLARIJA j.d.o.o. za proizvodnju pvc stolarije</item>
    </derivirana_varijabla>
  </DomainObject.Predmet.ProtuStrankaListFormated>
  <DomainObject.Predmet.ProtuStrankaListFormatedOIB>
    <izvorni_sadrzaj>
      <item>JURICA STOLARIJA j.d.o.o. za proizvodnju pvc stolarije, OIB 55868292534</item>
    </izvorni_sadrzaj>
    <derivirana_varijabla naziv="DomainObject.Predmet.ProtuStrankaListFormatedOIB_1">
      <item>JURICA STOLARIJA j.d.o.o. za proizvodnju pvc stolarije, OIB 55868292534</item>
    </derivirana_varijabla>
  </DomainObject.Predmet.ProtuStrankaListFormatedOIB>
  <DomainObject.Predmet.ProtuStrankaListFormatedWithAdress>
    <izvorni_sadrzaj>
      <item>JURICA STOLARIJA j.d.o.o. za proizvodnju pvc stolarije, Cerodle 35, 23000 Zadar</item>
    </izvorni_sadrzaj>
    <derivirana_varijabla naziv="DomainObject.Predmet.ProtuStrankaListFormatedWithAdress_1">
      <item>JURICA STOLARIJA j.d.o.o. za proizvodnju pvc stolarije, Cerodle 35, 23000 Zadar</item>
    </derivirana_varijabla>
  </DomainObject.Predmet.ProtuStrankaListFormatedWithAdress>
  <DomainObject.Predmet.ProtuStrankaListFormatedWithAdressOIB>
    <izvorni_sadrzaj>
      <item>JURICA STOLARIJA j.d.o.o. za proizvodnju pvc stolarije, OIB 55868292534, Cerodle 35, 23000 Zadar</item>
    </izvorni_sadrzaj>
    <derivirana_varijabla naziv="DomainObject.Predmet.ProtuStrankaListFormatedWithAdressOIB_1">
      <item>JURICA STOLARIJA j.d.o.o. za proizvodnju pvc stolarije, OIB 55868292534, Cerodle 35, 23000 Zadar</item>
    </derivirana_varijabla>
  </DomainObject.Predmet.ProtuStrankaListFormatedWithAdressOIB>
  <DomainObject.Predmet.ProtuStrankaListNazivFormated>
    <izvorni_sadrzaj>
      <item>JURICA STOLARIJA j.d.o.o. za proizvodnju pvc stolarije</item>
    </izvorni_sadrzaj>
    <derivirana_varijabla naziv="DomainObject.Predmet.ProtuStrankaListNazivFormated_1">
      <item>JURICA STOLARIJA j.d.o.o. za proizvodnju pvc stolarije</item>
    </derivirana_varijabla>
  </DomainObject.Predmet.ProtuStrankaListNazivFormated>
  <DomainObject.Predmet.ProtuStrankaListNazivFormatedOIB>
    <izvorni_sadrzaj>
      <item>JURICA STOLARIJA j.d.o.o. za proizvodnju pvc stolarije, OIB 55868292534</item>
    </izvorni_sadrzaj>
    <derivirana_varijabla naziv="DomainObject.Predmet.ProtuStrankaListNazivFormatedOIB_1">
      <item>JURICA STOLARIJA j.d.o.o. za proizvodnju pvc stolarije, OIB 55868292534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JURICA STOLARIJA j.d.o.o. za proizvodnju pvc stolarije</izvorni_sadrzaj>
    <derivirana_varijabla naziv="DomainObject.Predmet.ProtustrankaIDrugi_1">JURICA STOLARIJA j.d.o.o. za proizvodnju pvc stolarije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JURICA STOLARIJA j.d.o.o. za proizvodnju pvc stolarije, OIB 55868292534, Cerodle 35, 23000 Zadar</izvorni_sadrzaj>
    <derivirana_varijabla naziv="DomainObject.Predmet.ProtustrankaIDrugiAdressOIB_1">JURICA STOLARIJA j.d.o.o. za proizvodnju pvc stolarije, OIB 55868292534,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JURICA STOLARIJA j.d.o.o. za proizvodnju pvc stolarije</item>
    </izvorni_sadrzaj>
    <derivirana_varijabla naziv="DomainObject.Predmet.SudioniciListNaziv_1">
      <item>Fina</item>
      <item>JURICA STOLARIJA j.d.o.o. za proizvodnju pvc stolarije</item>
    </derivirana_varijabla>
  </DomainObject.Predmet.SudioniciListNaziv>
  <DomainObject.Predmet.SudioniciListAdressOIB>
    <izvorni_sadrzaj>
      <item>Fina, OIB 85821130368</item>
      <item>JURICA STOLARIJA j.d.o.o. za proizvodnju pvc stolarije, OIB 55868292534, Cerodle 35,23000 Zadar</item>
    </izvorni_sadrzaj>
    <derivirana_varijabla naziv="DomainObject.Predmet.SudioniciListAdressOIB_1">
      <item>Fina, OIB 85821130368</item>
      <item>JURICA STOLARIJA j.d.o.o. za proizvodnju pvc stolarije, OIB 55868292534,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55868292534</item>
    </izvorni_sadrzaj>
    <derivirana_varijabla naziv="DomainObject.Predmet.SudioniciListNazivOIB_1">
      <item>, OIB 85821130368</item>
      <item>, OIB 55868292534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1963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2017-01-19T13:00:00Z</dcterms:created>
  <dc:creator>Tina Grgas</dc:creator>
  <cp:lastModifiedBy>wsadmin</cp:lastModifiedBy>
  <cp:lastPrinted>2017-01-10T12:00:00Z</cp:lastPrinted>
  <dcterms:modified xmlns:xsi="http://www.w3.org/2001/XMLSchema-instance" xsi:type="dcterms:W3CDTF">2017-01-19T13:16:00Z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