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a085" w14:paraId="c23a08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54E2" w:rsidP="000354E2" w:rsidR="000354E2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St-637/2017-2.</w:t>
      </w:r>
    </w:p>
    <w:p w:rsidRDefault="000354E2" w:rsidP="000354E2" w:rsidR="000354E2">
      <w:pPr>
        <w:outlineLvl w:val="0"/>
        <w:rPr>
          <w:rFonts w:cs="Arial" w:hAnsi="Arial" w:ascii="Arial"/>
          <w:noProof/>
        </w:rPr>
      </w:pPr>
    </w:p>
    <w:p w:rsidRDefault="000354E2" w:rsidP="000354E2" w:rsidR="000354E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354E2" w:rsidP="000354E2" w:rsidR="000354E2">
      <w:pPr>
        <w:rPr>
          <w:rFonts w:cs="Arial" w:hAnsi="Arial" w:ascii="Arial"/>
          <w:b/>
          <w:noProof/>
        </w:rPr>
      </w:pPr>
    </w:p>
    <w:p w:rsidRDefault="000354E2" w:rsidP="000354E2" w:rsidR="000354E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354E2" w:rsidP="000354E2" w:rsidR="000354E2">
      <w:pPr>
        <w:outlineLvl w:val="0"/>
        <w:rPr>
          <w:rFonts w:cs="Arial" w:hAnsi="Arial" w:ascii="Arial"/>
          <w:noProof/>
        </w:rPr>
      </w:pPr>
    </w:p>
    <w:p w:rsidRDefault="000354E2" w:rsidP="000354E2" w:rsidR="000354E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REPUBLIKE HRVATSKE, Ministarstva financija, Porezne uprave, Područni ured Zagreb, OIB 18683136487, zastupana po zastupniku po zakonu Županijskom državnom odvjetništvu, za otvaranje stečajnog postupka nad dužnikom ALFETA-ZAGREB Trgovina na veliko i malo, turizam i ugostiteljstvo, d.o.o. iz Zagreba, </w:t>
      </w:r>
      <w:proofErr w:type="spellStart"/>
      <w:r>
        <w:rPr>
          <w:rFonts w:cs="Arial" w:hAnsi="Arial" w:ascii="Arial"/>
        </w:rPr>
        <w:t>Zrinskogorska</w:t>
      </w:r>
      <w:proofErr w:type="spellEnd"/>
      <w:r>
        <w:rPr>
          <w:rFonts w:cs="Arial" w:hAnsi="Arial" w:ascii="Arial"/>
        </w:rPr>
        <w:t xml:space="preserve"> 5, MBS 080211225, OIB 04023393457, d</w:t>
      </w:r>
      <w:r>
        <w:rPr>
          <w:rFonts w:cs="Arial" w:hAnsi="Arial" w:ascii="Arial"/>
          <w:noProof/>
        </w:rPr>
        <w:t>ana 22. kolovoza 2017. godine</w:t>
      </w:r>
    </w:p>
    <w:p w:rsidRDefault="000354E2" w:rsidP="000354E2" w:rsidR="000354E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354E2" w:rsidP="000354E2" w:rsidR="000354E2">
      <w:pPr>
        <w:jc w:val="center"/>
        <w:rPr>
          <w:rFonts w:cs="Arial" w:hAnsi="Arial" w:ascii="Arial"/>
        </w:rPr>
      </w:pPr>
    </w:p>
    <w:p w:rsidRDefault="000354E2" w:rsidP="000354E2" w:rsidR="000354E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ALFETA-ZAGREB Trgovina na veliko i malo, turizam i ugostiteljstvo, d.o.o. iz Zagreba, </w:t>
      </w:r>
      <w:proofErr w:type="spellStart"/>
      <w:r>
        <w:rPr>
          <w:rFonts w:cs="Arial" w:hAnsi="Arial" w:ascii="Arial"/>
        </w:rPr>
        <w:t>Zrinskogorska</w:t>
      </w:r>
      <w:proofErr w:type="spellEnd"/>
      <w:r>
        <w:rPr>
          <w:rFonts w:cs="Arial" w:hAnsi="Arial" w:ascii="Arial"/>
        </w:rPr>
        <w:t xml:space="preserve"> 5, MBS 080211225, OIB 04023393457.</w:t>
      </w:r>
    </w:p>
    <w:p w:rsidRDefault="000354E2" w:rsidP="000354E2" w:rsidR="000354E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ALFETA-ZAGREB Trgovina na veliko i malo, turizam i ugostiteljstvo, d.o.o. iz Zagreba, </w:t>
      </w:r>
      <w:proofErr w:type="spellStart"/>
      <w:r>
        <w:rPr>
          <w:rFonts w:cs="Arial" w:hAnsi="Arial" w:ascii="Arial"/>
        </w:rPr>
        <w:t>Zrinskogorska</w:t>
      </w:r>
      <w:proofErr w:type="spellEnd"/>
      <w:r>
        <w:rPr>
          <w:rFonts w:cs="Arial" w:hAnsi="Arial" w:ascii="Arial"/>
        </w:rPr>
        <w:t xml:space="preserve"> 5, MBS 080211225, OIB 04023393457, p</w:t>
      </w:r>
      <w:r>
        <w:rPr>
          <w:rFonts w:cs="Arial" w:hAnsi="Arial" w:ascii="Arial"/>
          <w:noProof/>
        </w:rPr>
        <w:t>ostavlja se privremeni stečajni upravitelj.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BRANKO SMRTIĆ iz Virja, A.Mihanovića 116, OIB 267618029990.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29. rujna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</w:t>
      </w:r>
      <w:r>
        <w:rPr>
          <w:rFonts w:cs="Arial" w:hAnsi="Arial" w:ascii="Arial"/>
        </w:rPr>
        <w:t>REPUBLIKA HRVATSKA, Ministarstvo financija, Porezna uprava, Područni ured Zagreb, zastupana po ŽDO u Bjelovaru.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Milutin Džebić iz Zagreba, Zrinskogorska 5,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Branko Smrtić.</w:t>
      </w:r>
    </w:p>
    <w:p w:rsidRDefault="000354E2" w:rsidP="000354E2" w:rsidR="000354E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0354E2" w:rsidP="000354E2" w:rsidR="000354E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354E2" w:rsidP="000354E2" w:rsidR="000354E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354E2" w:rsidP="000354E2" w:rsidR="000354E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REPUBLIKA HRVATSKA, Ministarstvo financija, Porezna uprava, Područni ured Zagreb, podnijela je ovom sudu prijedlog za otvaranje stečaja nad dužnikom. U svom prijedlogu predlagatelj ističe da mu ova tvrtka duguje na ime poreza, doprinosa i drugih javnih davanja sveukupno 3.534.255,86 kuna, te da dužnik ima imovine iz koje se može naplatiti ovo potraživanje, a račun preko kojeg je ova tvrtka poslovala je neprekidno u blokadi duže od 60 dana. Kako je time ispunjen razlog za otvaranje stečaja, to se predlaže otvaranje stečaja nad istom tvrtkom.              </w:t>
      </w:r>
    </w:p>
    <w:p w:rsidRDefault="000354E2" w:rsidP="000354E2" w:rsidR="000354E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0354E2" w:rsidP="000354E2" w:rsidR="000354E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0354E2" w:rsidP="000354E2" w:rsidR="000354E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22. kolovoza 2017. godine </w:t>
      </w:r>
    </w:p>
    <w:p w:rsidRDefault="000354E2" w:rsidP="000354E2" w:rsidR="000354E2">
      <w:pPr>
        <w:jc w:val="both"/>
        <w:rPr>
          <w:rFonts w:cs="Arial" w:hAnsi="Arial" w:ascii="Arial"/>
          <w:noProof/>
        </w:rPr>
      </w:pPr>
    </w:p>
    <w:p w:rsidRDefault="000354E2" w:rsidP="000354E2" w:rsidR="000354E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354E2" w:rsidP="000354E2" w:rsidR="000354E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354E2" w:rsidP="000354E2" w:rsidR="000354E2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0354E2" w:rsidP="000354E2" w:rsidR="000354E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0354E2" w:rsidP="000354E2" w:rsidR="000354E2">
      <w:pPr>
        <w:jc w:val="both"/>
        <w:rPr>
          <w:rFonts w:cs="Arial" w:hAnsi="Arial" w:ascii="Arial"/>
        </w:rPr>
      </w:pPr>
    </w:p>
    <w:p w:rsidRDefault="000354E2" w:rsidP="000354E2" w:rsidR="000354E2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0354E2" w:rsidP="000354E2" w:rsidR="000354E2">
      <w:pPr>
        <w:jc w:val="both"/>
        <w:rPr>
          <w:rFonts w:cs="Arial" w:hAnsi="Arial" w:ascii="Arial"/>
          <w:noProof/>
        </w:rPr>
      </w:pPr>
    </w:p>
    <w:p w:rsidRDefault="000354E2" w:rsidP="000354E2" w:rsidR="000354E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354E2" w:rsidP="000354E2" w:rsidR="000354E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</w:t>
      </w:r>
    </w:p>
    <w:p w:rsidRDefault="000354E2" w:rsidP="000354E2" w:rsidR="000354E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0354E2" w:rsidP="000354E2" w:rsidR="000354E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0354E2" w:rsidP="000354E2" w:rsidR="000354E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putem e-oglasne ploče</w:t>
      </w:r>
    </w:p>
    <w:p w:rsidRDefault="000354E2" w:rsidP="000354E2" w:rsidR="000354E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0354E2" w:rsidP="000354E2" w:rsidR="000354E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354E2" w:rsidP="000354E2" w:rsidR="000354E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Bj.22.08.2017.g.</w:t>
      </w:r>
    </w:p>
    <w:p w:rsidRDefault="000354E2" w:rsidP="000354E2" w:rsidR="000354E2">
      <w:pPr>
        <w:rPr>
          <w:rFonts w:cs="Arial" w:hAnsi="Arial" w:ascii="Arial"/>
        </w:rPr>
      </w:pPr>
    </w:p>
    <w:p w:rsidRDefault="000354E2" w:rsidP="000354E2" w:rsidR="000354E2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54E2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3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St-637/2017-2</izvorni_sadrzaj>
    <derivirana_varijabla naziv="DomainObject.Oznaka_1">St-637/2017-2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ALFETA-ZAGREB Trgovina na veliko i malo, turizam i ugostiteljstvo, d.o.o.</izvorni_sadrzaj>
    <derivirana_varijabla naziv="DomainObject.Predmet.ProtustrankaFormated_1">  ALFETA-ZAGREB Trgovina na veliko i malo, turizam i ugostiteljstvo, d.o.o.</derivirana_varijabla>
  </DomainObject.Predmet.ProtustrankaFormated>
  <DomainObject.Predmet.ProtustrankaFormatedOIB>
    <izvorni_sadrzaj>  ALFETA-ZAGREB Trgovina na veliko i malo, turizam i ugostiteljstvo, d.o.o., OIB 04023393457</izvorni_sadrzaj>
    <derivirana_varijabla naziv="DomainObject.Predmet.ProtustrankaFormatedOIB_1">  ALFETA-ZAGREB Trgovina na veliko i malo, turizam i ugostiteljstvo, d.o.o., OIB 04023393457</derivirana_varijabla>
  </DomainObject.Predmet.ProtustrankaFormatedOIB>
  <DomainObject.Predmet.ProtustrankaFormatedWithAdress>
    <izvorni_sadrzaj> ALFETA-ZAGREB Trgovina na veliko i malo, turizam i ugostiteljstvo, d.o.o., Zrinskogorska 5, 10000 Zagreb</izvorni_sadrzaj>
    <derivirana_varijabla naziv="DomainObject.Predmet.ProtustrankaFormatedWithAdress_1"> ALFETA-ZAGREB Trgovina na veliko i malo, turizam i ugostiteljstvo, d.o.o., Zrinskogorska 5, 10000 Zagreb</derivirana_varijabla>
  </DomainObject.Predmet.ProtustrankaFormatedWithAdress>
  <DomainObject.Predmet.ProtustrankaFormatedWithAdressOIB>
    <izvorni_sadrzaj> ALFETA-ZAGREB Trgovina na veliko i malo, turizam i ugostiteljstvo, d.o.o., OIB 04023393457, Zrinskogorska 5, 10000 Zagreb</izvorni_sadrzaj>
    <derivirana_varijabla naziv="DomainObject.Predmet.ProtustrankaFormatedWithAdressOIB_1"> ALFETA-ZAGREB Trgovina na veliko i malo, turizam i ugostiteljstvo, d.o.o., OIB 04023393457, Zrinskogorska 5, 10000 Zagreb</derivirana_varijabla>
  </DomainObject.Predmet.ProtustrankaFormatedWithAdressOIB>
  <DomainObject.Predmet.ProtustrankaWithAdress>
    <izvorni_sadrzaj>ALFETA-ZAGREB Trgovina na veliko i malo, turizam i ugostiteljstvo, d.o.o. Zrinskogorska 5, 10000 Zagreb</izvorni_sadrzaj>
    <derivirana_varijabla naziv="DomainObject.Predmet.ProtustrankaWithAdress_1">ALFETA-ZAGREB Trgovina na veliko i malo, turizam i ugostiteljstvo, d.o.o. Zrinskogorska 5, 10000 Zagreb</derivirana_varijabla>
  </DomainObject.Predmet.ProtustrankaWithAdress>
  <DomainObject.Predmet.ProtustrankaWithAdressOIB>
    <izvorni_sadrzaj>ALFETA-ZAGREB Trgovina na veliko i malo, turizam i ugostiteljstvo, d.o.o., OIB 04023393457, Zrinskogorska 5, 10000 Zagreb</izvorni_sadrzaj>
    <derivirana_varijabla naziv="DomainObject.Predmet.ProtustrankaWithAdressOIB_1">ALFETA-ZAGREB Trgovina na veliko i malo, turizam i ugostiteljstvo, d.o.o., OIB 04023393457, Zrinskogorska 5, 10000 Zagreb</derivirana_varijabla>
  </DomainObject.Predmet.ProtustrankaWithAdressOIB>
  <DomainObject.Predmet.ProtustrankaNazivFormated>
    <izvorni_sadrzaj>ALFETA-ZAGREB Trgovina na veliko i malo, turizam i ugostiteljstvo, d.o.o.</izvorni_sadrzaj>
    <derivirana_varijabla naziv="DomainObject.Predmet.ProtustrankaNazivFormated_1">ALFETA-ZAGREB Trgovina na veliko i malo, turizam i ugostiteljstvo, d.o.o.</derivirana_varijabla>
  </DomainObject.Predmet.ProtustrankaNazivFormated>
  <DomainObject.Predmet.ProtustrankaNazivFormatedOIB>
    <izvorni_sadrzaj>ALFETA-ZAGREB Trgovina na veliko i malo, turizam i ugostiteljstvo, d.o.o., OIB 04023393457</izvorni_sadrzaj>
    <derivirana_varijabla naziv="DomainObject.Predmet.ProtustrankaNazivFormatedOIB_1">ALFETA-ZAGREB Trgovina na veliko i malo, turizam i ugostiteljstvo, d.o.o., OIB 04023393457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</izvorni_sadrzaj>
    <derivirana_varijabla naziv="DomainObject.Predmet.StrankaFormated_1">  REPUBLIKA HRVATSKA, Ministarstvo financija</derivirana_varijabla>
  </DomainObject.Predmet.StrankaFormated>
  <DomainObject.Predmet.StrankaFormatedOIB>
    <izvorni_sadrzaj>  REPUBLIKA HRVATSKA, Ministarstvo financija, OIB 18683136487</izvorni_sadrzaj>
    <derivirana_varijabla naziv="DomainObject.Predmet.StrankaFormatedOIB_1">  REPUBLIKA HRVATSKA, Ministarstvo financija, OIB 18683136487</derivirana_varijabla>
  </DomainObject.Predmet.StrankaFormatedOIB>
  <DomainObject.Predmet.StrankaFormatedWithAdress>
    <izvorni_sadrzaj> REPUBLIKA HRVATSKA, Ministarstvo financija</izvorni_sadrzaj>
    <derivirana_varijabla naziv="DomainObject.Predmet.StrankaFormatedWithAdress_1"> REPUBLIKA HRVATSKA, Ministarstvo financija</derivirana_varijabla>
  </DomainObject.Predmet.StrankaFormatedWithAdress>
  <DomainObject.Predmet.StrankaFormatedWithAdressOIB>
    <izvorni_sadrzaj> REPUBLIKA HRVATSKA, Ministarstvo financija, OIB 18683136487</izvorni_sadrzaj>
    <derivirana_varijabla naziv="DomainObject.Predmet.StrankaFormatedWithAdressOIB_1"> REPUBLIKA HRVATSKA, Ministarstvo financija, OIB 18683136487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18683136487</izvorni_sadrzaj>
    <derivirana_varijabla naziv="DomainObject.Predmet.StrankaWithAdressOIB_1">REPUBLIKA HRVATSKA, Ministarstvo financija, OIB 18683136487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18683136487</izvorni_sadrzaj>
    <derivirana_varijabla naziv="DomainObject.Predmet.StrankaNazivFormatedOIB_1">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</izvorni_sadrzaj>
    <derivirana_varijabla naziv="DomainObject.Predmet.StrankaListFormated_1">
      <item>REPUBLIKA HRVATSKA, Ministarstvo financija</item>
    </derivirana_varijabla>
  </DomainObject.Predmet.StrankaListFormated>
  <DomainObject.Predmet.StrankaListFormatedOIB>
    <izvorni_sadrzaj>
      <item>REPUBLIKA HRVATSKA, Ministarstvo financija, OIB 18683136487</item>
    </izvorni_sadrzaj>
    <derivirana_varijabla naziv="DomainObject.Predmet.StrankaListFormatedOIB_1">
      <item>REPUBLIKA HRVATSKA, Ministarstvo financija, OIB 18683136487</item>
    </derivirana_varijabla>
  </DomainObject.Predmet.StrankaListFormatedOIB>
  <DomainObject.Predmet.StrankaListFormatedWithAdress>
    <izvorni_sadrzaj>
      <item>REPUBLIKA HRVATSKA, Ministarstvo financija</item>
    </izvorni_sadrzaj>
    <derivirana_varijabla naziv="DomainObject.Predmet.StrankaListFormatedWithAdress_1">
      <item>REPUBLIKA HRVATSKA, Ministarstvo financija</item>
    </derivirana_varijabla>
  </DomainObject.Predmet.StrankaListFormatedWithAdress>
  <DomainObject.Predmet.StrankaListFormatedWithAdressOIB>
    <izvorni_sadrzaj>
      <item>REPUBLIKA HRVATSKA, Ministarstvo financija, OIB 18683136487</item>
    </izvorni_sadrzaj>
    <derivirana_varijabla naziv="DomainObject.Predmet.StrankaListFormatedWithAdressOIB_1">
      <item>REPUBLIKA HRVATSKA, Ministarstvo financija, OIB 18683136487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18683136487</item>
    </izvorni_sadrzaj>
    <derivirana_varijabla naziv="DomainObject.Predmet.StrankaListNazivFormatedOIB_1">
      <item>REPUBLIKA HRVATSKA, Ministarstvo financija, OIB 18683136487</item>
    </derivirana_varijabla>
  </DomainObject.Predmet.StrankaListNazivFormatedOIB>
  <DomainObject.Predmet.ProtuStrankaListFormated>
    <izvorni_sadrzaj>
      <item>ALFETA-ZAGREB Trgovina na veliko i malo, turizam i ugostiteljstvo, d.o.o.</item>
    </izvorni_sadrzaj>
    <derivirana_varijabla naziv="DomainObject.Predmet.ProtuStrankaListFormated_1">
      <item>ALFETA-ZAGREB Trgovina na veliko i malo, turizam i ugostiteljstvo, d.o.o.</item>
    </derivirana_varijabla>
  </DomainObject.Predmet.ProtuStrankaListFormated>
  <DomainObject.Predmet.ProtuStrankaListFormatedOIB>
    <izvorni_sadrzaj>
      <item>ALFETA-ZAGREB Trgovina na veliko i malo, turizam i ugostiteljstvo, d.o.o., OIB 04023393457</item>
    </izvorni_sadrzaj>
    <derivirana_varijabla naziv="DomainObject.Predmet.ProtuStrankaListFormatedOIB_1">
      <item>ALFETA-ZAGREB Trgovina na veliko i malo, turizam i ugostiteljstvo, d.o.o., OIB 04023393457</item>
    </derivirana_varijabla>
  </DomainObject.Predmet.ProtuStrankaListFormatedOIB>
  <DomainObject.Predmet.ProtuStrankaListFormatedWithAdress>
    <izvorni_sadrzaj>
      <item>ALFETA-ZAGREB Trgovina na veliko i malo, turizam i ugostiteljstvo, d.o.o., Zrinskogorska 5, 10000 Zagreb</item>
    </izvorni_sadrzaj>
    <derivirana_varijabla naziv="DomainObject.Predmet.ProtuStrankaListFormatedWithAdress_1">
      <item>ALFETA-ZAGREB Trgovina na veliko i malo, turizam i ugostiteljstvo, d.o.o., Zrinskogorska 5, 10000 Zagreb</item>
    </derivirana_varijabla>
  </DomainObject.Predmet.ProtuStrankaListFormatedWithAdress>
  <DomainObject.Predmet.ProtuStrankaListFormatedWithAdressOIB>
    <izvorni_sadrzaj>
      <item>ALFETA-ZAGREB Trgovina na veliko i malo, turizam i ugostiteljstvo, d.o.o., OIB 04023393457, Zrinskogorska 5, 10000 Zagreb</item>
    </izvorni_sadrzaj>
    <derivirana_varijabla naziv="DomainObject.Predmet.ProtuStrankaListFormatedWithAdressOIB_1">
      <item>ALFETA-ZAGREB Trgovina na veliko i malo, turizam i ugostiteljstvo, d.o.o., OIB 04023393457, Zrinskogorska 5, 10000 Zagreb</item>
    </derivirana_varijabla>
  </DomainObject.Predmet.ProtuStrankaListFormatedWithAdressOIB>
  <DomainObject.Predmet.ProtuStrankaListNazivFormated>
    <izvorni_sadrzaj>
      <item>ALFETA-ZAGREB Trgovina na veliko i malo, turizam i ugostiteljstvo, d.o.o.</item>
    </izvorni_sadrzaj>
    <derivirana_varijabla naziv="DomainObject.Predmet.ProtuStrankaListNazivFormated_1">
      <item>ALFETA-ZAGREB Trgovina na veliko i malo, turizam i ugostiteljstvo, d.o.o.</item>
    </derivirana_varijabla>
  </DomainObject.Predmet.ProtuStrankaListNazivFormated>
  <DomainObject.Predmet.ProtuStrankaListNazivFormatedOIB>
    <izvorni_sadrzaj>
      <item>ALFETA-ZAGREB Trgovina na veliko i malo, turizam i ugostiteljstvo, d.o.o., OIB 04023393457</item>
    </izvorni_sadrzaj>
    <derivirana_varijabla naziv="DomainObject.Predmet.ProtuStrankaListNazivFormatedOIB_1">
      <item>ALFETA-ZAGREB Trgovina na veliko i malo, turizam i ugostiteljstvo, d.o.o., OIB 04023393457</item>
    </derivirana_varijabla>
  </DomainObject.Predmet.ProtuStrankaListNazivFormatedOIB>
  <DomainObject.Predmet.OstaliListFormated>
    <izvorni_sadrzaj>
      <item>MILUTIN DŽEBIĆ</item>
    </izvorni_sadrzaj>
    <derivirana_varijabla naziv="DomainObject.Predmet.OstaliListFormated_1">
      <item>MILUTIN DŽEBIĆ</item>
    </derivirana_varijabla>
  </DomainObject.Predmet.OstaliListFormated>
  <DomainObject.Predmet.OstaliListFormatedOIB>
    <izvorni_sadrzaj>
      <item>MILUTIN DŽEBIĆ, OIB 81352612168</item>
    </izvorni_sadrzaj>
    <derivirana_varijabla naziv="DomainObject.Predmet.OstaliListFormatedOIB_1">
      <item>MILUTIN DŽEBIĆ, OIB 81352612168</item>
    </derivirana_varijabla>
  </DomainObject.Predmet.OstaliListFormatedOIB>
  <DomainObject.Predmet.OstaliListFormatedWithAdress>
    <izvorni_sadrzaj>
      <item>MILUTIN DŽEBIĆ, Zrinskogorska 5, 10000 Zagreb</item>
    </izvorni_sadrzaj>
    <derivirana_varijabla naziv="DomainObject.Predmet.OstaliListFormatedWithAdress_1">
      <item>MILUTIN DŽEBIĆ, Zrinskogorska 5, 10000 Zagreb</item>
    </derivirana_varijabla>
  </DomainObject.Predmet.OstaliListFormatedWithAdress>
  <DomainObject.Predmet.OstaliListFormatedWithAdressOIB>
    <izvorni_sadrzaj>
      <item>MILUTIN DŽEBIĆ, OIB 81352612168, Zrinskogorska 5, 10000 Zagreb</item>
    </izvorni_sadrzaj>
    <derivirana_varijabla naziv="DomainObject.Predmet.OstaliListFormatedWithAdressOIB_1">
      <item>MILUTIN DŽEBIĆ, OIB 81352612168, Zrinskogorska 5, 10000 Zagreb</item>
    </derivirana_varijabla>
  </DomainObject.Predmet.OstaliListFormatedWithAdressOIB>
  <DomainObject.Predmet.OstaliListNazivFormated>
    <izvorni_sadrzaj>
      <item>MILUTIN DŽEBIĆ</item>
    </izvorni_sadrzaj>
    <derivirana_varijabla naziv="DomainObject.Predmet.OstaliListNazivFormated_1">
      <item>MILUTIN DŽEBIĆ</item>
    </derivirana_varijabla>
  </DomainObject.Predmet.OstaliListNazivFormated>
  <DomainObject.Predmet.OstaliListNazivFormatedOIB>
    <izvorni_sadrzaj>
      <item>MILUTIN DŽEBIĆ, OIB 81352612168</item>
    </izvorni_sadrzaj>
    <derivirana_varijabla naziv="DomainObject.Predmet.OstaliListNazivFormatedOIB_1">
      <item>MILUTIN DŽEBIĆ, OIB 81352612168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St-637/2017-2</izvorni_sadrzaj>
    <derivirana_varijabla naziv="DomainObject.PoslovniBrojDokumenta_1">St-637/2017-2</derivirana_varijabla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ALFETA-ZAGREB Trgovina na veliko i malo, turizam i ugostiteljstvo, d.o.o.</izvorni_sadrzaj>
    <derivirana_varijabla naziv="DomainObject.Predmet.ProtustrankaIDrugi_1">ALFETA-ZAGREB Trgovina na veliko i malo, turizam i ugostiteljstvo, d.o.o.</derivirana_varijabla>
  </DomainObject.Predmet.ProtustrankaIDrugi>
  <DomainObject.Predmet.StrankaIDrugiAdressOIB>
    <izvorni_sadrzaj>REPUBLIKA HRVATSKA, Ministarstvo financija, OIB 18683136487</izvorni_sadrzaj>
    <derivirana_varijabla naziv="DomainObject.Predmet.StrankaIDrugiAdressOIB_1">REPUBLIKA HRVATSKA, Ministarstvo financija, OIB 18683136487</derivirana_varijabla>
  </DomainObject.Predmet.StrankaIDrugiAdressOIB>
  <DomainObject.Predmet.ProtustrankaIDrugiAdressOIB>
    <izvorni_sadrzaj>ALFETA-ZAGREB Trgovina na veliko i malo, turizam i ugostiteljstvo, d.o.o., OIB 04023393457, Zrinskogorska 5, 10000 Zagreb</izvorni_sadrzaj>
    <derivirana_varijabla naziv="DomainObject.Predmet.ProtustrankaIDrugiAdressOIB_1">ALFETA-ZAGREB Trgovina na veliko i malo, turizam i ugostiteljstvo, d.o.o., OIB 04023393457, Zrinskogorska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ALFETA-ZAGREB Trgovina na veliko i malo, turizam i ugostiteljstvo, d.o.o.</item>
      <item>MILUTIN DŽEBIĆ</item>
      <item>REPUBLIKA HRVATSKA, Ministarstvo financija</item>
    </izvorni_sadrzaj>
    <derivirana_varijabla naziv="DomainObject.Predmet.SudioniciListNaziv_1">
      <item>ALFETA-ZAGREB Trgovina na veliko i malo, turizam i ugostiteljstvo, d.o.o.</item>
      <item>MILUTIN DŽEBIĆ</item>
      <item>REPUBLIKA HRVATSKA, Ministarstvo financija</item>
    </derivirana_varijabla>
  </DomainObject.Predmet.SudioniciListNaziv>
  <DomainObject.Predmet.SudioniciListAdressOIB>
    <izvorni_sadrzaj>
      <item>ALFETA-ZAGREB Trgovina na veliko i malo, turizam i ugostiteljstvo, d.o.o., OIB 04023393457, Zrinskogorska 5,10000 Zagreb</item>
      <item>MILUTIN DŽEBIĆ, OIB 81352612168, Zrinskogorska 5,10000 Zagreb</item>
      <item>REPUBLIKA HRVATSKA, Ministarstvo financija, OIB 18683136487</item>
    </izvorni_sadrzaj>
    <derivirana_varijabla naziv="DomainObject.Predmet.SudioniciListAdressOIB_1">
      <item>ALFETA-ZAGREB Trgovina na veliko i malo, turizam i ugostiteljstvo, d.o.o., OIB 04023393457, Zrinskogorska 5,10000 Zagreb</item>
      <item>MILUTIN DŽEBIĆ, OIB 81352612168, Zrinskogorska 5,10000 Zagreb</item>
      <item>REPUBLIKA HRVATSKA,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A84B3-03B6-4761-A5B8-40AEB6E37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3699</properties:Characters>
  <properties:Lines>90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2017-08-22T08:20:00Z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