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d8747" w14:paraId="9ed8747" w:rsidRDefault="00BA1156" w:rsidP="00BA1156" w:rsidR="00BA1156" w:rsidRPr="00BA1156">
      <w:pPr>
        <w15:collapsed w:val="false"/>
        <w:rPr>
          <w:rFonts w:hAnsi="Times New Roman" w:ascii="Times New Roman"/>
          <w:b w:val="false"/>
        </w:rPr>
      </w:pPr>
      <w:bookmarkStart w:name="_GoBack" w:id="0"/>
      <w:bookmarkEnd w:id="0"/>
      <w:r w:rsidRPr="00BA1156">
        <w:rPr>
          <w:rFonts w:hAnsi="Times New Roman" w:ascii="Times New Roman"/>
          <w:b w:val="false"/>
        </w:rPr>
        <w:t>REPUBLIKA HRVATSKA</w:t>
      </w:r>
    </w:p>
    <w:p w:rsidRDefault="00BA1156" w:rsidP="00BA1156" w:rsidR="00BA1156" w:rsidRPr="00BA1156">
      <w:pPr>
        <w:rPr>
          <w:rFonts w:hAnsi="Times New Roman" w:ascii="Times New Roman"/>
          <w:b w:val="false"/>
        </w:rPr>
      </w:pPr>
      <w:r w:rsidRPr="00BA1156">
        <w:rPr>
          <w:rFonts w:hAnsi="Times New Roman" w:ascii="Times New Roman"/>
          <w:b w:val="false"/>
        </w:rPr>
        <w:t>TRGOVAČKI SUD U RIJECI</w:t>
      </w:r>
    </w:p>
    <w:p w:rsidRDefault="00BA1156" w:rsidP="00BA1156" w:rsidR="00BA1156">
      <w:pPr>
        <w:rPr>
          <w:rFonts w:hAnsi="Times New Roman" w:ascii="Times New Roman"/>
          <w:b w:val="false"/>
        </w:rPr>
      </w:pPr>
    </w:p>
    <w:p w:rsidRDefault="003A5B28" w:rsidP="00BA1156" w:rsidR="003A5B28" w:rsidRPr="00BA1156">
      <w:pPr>
        <w:rPr>
          <w:rFonts w:hAnsi="Times New Roman" w:ascii="Times New Roman"/>
          <w:b w:val="false"/>
        </w:rPr>
      </w:pPr>
    </w:p>
    <w:p w:rsidRDefault="00BA1156" w:rsidP="00BA1156" w:rsidR="00BA1156" w:rsidRPr="00BA1156">
      <w:pPr>
        <w:jc w:val="center"/>
        <w:rPr>
          <w:rFonts w:hAnsi="Times New Roman" w:ascii="Times New Roman"/>
          <w:b w:val="false"/>
        </w:rPr>
      </w:pPr>
      <w:r w:rsidRPr="00BA1156">
        <w:rPr>
          <w:rFonts w:hAnsi="Times New Roman" w:ascii="Times New Roman"/>
          <w:b w:val="false"/>
        </w:rPr>
        <w:t>Z A P I S N I K</w:t>
      </w:r>
    </w:p>
    <w:p w:rsidRDefault="00BA1156" w:rsidP="00BA1156" w:rsidR="00BA1156" w:rsidRPr="00BA1156">
      <w:pPr>
        <w:jc w:val="center"/>
        <w:rPr>
          <w:rFonts w:hAnsi="Times New Roman" w:ascii="Times New Roman"/>
          <w:b w:val="false"/>
        </w:rPr>
      </w:pPr>
      <w:r>
        <w:rPr>
          <w:rFonts w:hAnsi="Times New Roman" w:ascii="Times New Roman"/>
          <w:b w:val="false"/>
        </w:rPr>
        <w:t xml:space="preserve">od </w:t>
      </w:r>
      <w:r w:rsidRPr="00BA1156">
        <w:rPr>
          <w:rFonts w:hAnsi="Times New Roman" w:ascii="Times New Roman"/>
          <w:b w:val="false"/>
        </w:rPr>
        <w:t>4. rujna 201</w:t>
      </w:r>
      <w:r>
        <w:rPr>
          <w:rFonts w:hAnsi="Times New Roman" w:ascii="Times New Roman"/>
          <w:b w:val="false"/>
        </w:rPr>
        <w:t>8</w:t>
      </w:r>
      <w:r w:rsidRPr="00BA1156">
        <w:rPr>
          <w:rFonts w:hAnsi="Times New Roman" w:ascii="Times New Roman"/>
          <w:b w:val="false"/>
        </w:rPr>
        <w:t xml:space="preserve">. </w:t>
      </w:r>
    </w:p>
    <w:p w:rsidRDefault="003A5B28" w:rsidP="00BA1156" w:rsidR="003A5B28">
      <w:pPr>
        <w:jc w:val="center"/>
        <w:rPr>
          <w:rFonts w:hAnsi="Times New Roman" w:ascii="Times New Roman"/>
          <w:b w:val="false"/>
        </w:rPr>
      </w:pPr>
    </w:p>
    <w:p w:rsidRDefault="00BA1156" w:rsidP="00BA1156" w:rsidR="00BA1156" w:rsidRPr="002D79D1">
      <w:pPr>
        <w:jc w:val="center"/>
        <w:rPr>
          <w:rFonts w:hAnsi="Times New Roman" w:ascii="Times New Roman"/>
          <w:b w:val="false"/>
        </w:rPr>
      </w:pPr>
      <w:r w:rsidRPr="00BA1156">
        <w:rPr>
          <w:rFonts w:hAnsi="Times New Roman" w:ascii="Times New Roman"/>
          <w:b w:val="false"/>
        </w:rPr>
        <w:t xml:space="preserve">Sastavljen kod Trgovačkog suda u Rijeci, radi izjašnjenja o prijedlogu i rasprave o uvjetima za otvaranje stečajnog postupka nad dužnikom nad </w:t>
      </w:r>
      <w:r w:rsidR="00345262" w:rsidRPr="00345262">
        <w:rPr>
          <w:rFonts w:hAnsi="Times New Roman" w:ascii="Times New Roman"/>
          <w:b w:val="false"/>
        </w:rPr>
        <w:t>GOLF VIZIJA d.o.o. za usluge i savjetovanje Rijeka, Martina Kontuša 26, MBS:040238359, OIB:46347771252</w:t>
      </w:r>
    </w:p>
    <w:p w:rsidRDefault="00BA1156" w:rsidP="00BA1156" w:rsidR="00BA1156" w:rsidRPr="00BA1156">
      <w:pPr>
        <w:rPr>
          <w:rFonts w:hAnsi="Times New Roman" w:ascii="Times New Roman"/>
          <w:b w:val="false"/>
        </w:rPr>
      </w:pPr>
    </w:p>
    <w:p w:rsidRDefault="00BA1156" w:rsidP="00BA1156" w:rsidR="00BA1156" w:rsidRPr="00BA1156">
      <w:pPr>
        <w:rPr>
          <w:rFonts w:hAnsi="Times New Roman" w:ascii="Times New Roman"/>
          <w:b w:val="false"/>
        </w:rPr>
      </w:pPr>
      <w:r w:rsidRPr="00BA1156">
        <w:rPr>
          <w:rFonts w:hAnsi="Times New Roman" w:ascii="Times New Roman"/>
          <w:b w:val="false"/>
        </w:rPr>
        <w:t>OD SUDA PRISUTNI:</w:t>
      </w:r>
    </w:p>
    <w:p w:rsidRDefault="00BA1156" w:rsidP="00BA1156" w:rsidR="00BA1156" w:rsidRPr="00BA1156">
      <w:pPr>
        <w:rPr>
          <w:rFonts w:hAnsi="Times New Roman" w:ascii="Times New Roman"/>
          <w:b w:val="false"/>
        </w:rPr>
      </w:pPr>
      <w:r w:rsidRPr="00BA1156">
        <w:rPr>
          <w:rFonts w:hAnsi="Times New Roman" w:ascii="Times New Roman"/>
          <w:b w:val="false"/>
        </w:rPr>
        <w:t>Vera Jelenović, sudac</w:t>
      </w:r>
    </w:p>
    <w:p w:rsidRDefault="00BA1156" w:rsidP="00BA1156" w:rsidR="00BA1156" w:rsidRPr="00BA1156">
      <w:pPr>
        <w:rPr>
          <w:rFonts w:hAnsi="Times New Roman" w:ascii="Times New Roman"/>
          <w:b w:val="false"/>
        </w:rPr>
      </w:pPr>
      <w:r w:rsidRPr="00BA1156">
        <w:rPr>
          <w:rFonts w:hAnsi="Times New Roman" w:ascii="Times New Roman"/>
          <w:b w:val="false"/>
        </w:rPr>
        <w:t>Danijela Fumić, zapisničar</w:t>
      </w:r>
    </w:p>
    <w:p w:rsidRDefault="00BA1156" w:rsidP="00BA1156" w:rsidR="00BA1156" w:rsidRPr="00BA1156">
      <w:pPr>
        <w:rPr>
          <w:rFonts w:hAnsi="Times New Roman" w:ascii="Times New Roman"/>
          <w:b w:val="false"/>
        </w:rPr>
      </w:pPr>
    </w:p>
    <w:p w:rsidRDefault="00345262" w:rsidP="00BA1156" w:rsidR="00BA1156" w:rsidRPr="00BA1156">
      <w:pPr>
        <w:rPr>
          <w:rFonts w:hAnsi="Times New Roman" w:ascii="Times New Roman"/>
          <w:b w:val="false"/>
        </w:rPr>
      </w:pPr>
      <w:r>
        <w:rPr>
          <w:rFonts w:hAnsi="Times New Roman" w:ascii="Times New Roman"/>
          <w:b w:val="false"/>
        </w:rPr>
        <w:t>Početak u 10</w:t>
      </w:r>
      <w:r w:rsidR="00BA1156" w:rsidRPr="00BA1156">
        <w:rPr>
          <w:rFonts w:hAnsi="Times New Roman" w:ascii="Times New Roman"/>
          <w:b w:val="false"/>
        </w:rPr>
        <w:t>,</w:t>
      </w:r>
      <w:r>
        <w:rPr>
          <w:rFonts w:hAnsi="Times New Roman" w:ascii="Times New Roman"/>
          <w:b w:val="false"/>
        </w:rPr>
        <w:t>0</w:t>
      </w:r>
      <w:r w:rsidR="00BA1156" w:rsidRPr="00BA1156">
        <w:rPr>
          <w:rFonts w:hAnsi="Times New Roman" w:ascii="Times New Roman"/>
          <w:b w:val="false"/>
        </w:rPr>
        <w:t>0 sati.</w:t>
      </w:r>
    </w:p>
    <w:p w:rsidRDefault="00BA1156" w:rsidP="00BA1156" w:rsidR="00BA1156" w:rsidRPr="00BA1156">
      <w:pPr>
        <w:rPr>
          <w:rFonts w:hAnsi="Times New Roman" w:ascii="Times New Roman"/>
          <w:b w:val="false"/>
        </w:rPr>
      </w:pPr>
    </w:p>
    <w:p w:rsidRDefault="00BA1156" w:rsidP="00BA1156" w:rsidR="00BA1156" w:rsidRPr="00BA1156">
      <w:pPr>
        <w:rPr>
          <w:rFonts w:hAnsi="Times New Roman" w:ascii="Times New Roman"/>
          <w:b w:val="false"/>
        </w:rPr>
      </w:pPr>
      <w:r w:rsidRPr="00BA1156">
        <w:rPr>
          <w:rFonts w:hAnsi="Times New Roman" w:ascii="Times New Roman"/>
          <w:b w:val="false"/>
        </w:rPr>
        <w:t>Utvrđuje se da su na današnje ročište pristupili:</w:t>
      </w:r>
    </w:p>
    <w:p w:rsidRDefault="00BA1156" w:rsidP="00BA1156" w:rsidR="00BA1156" w:rsidRPr="00BA1156">
      <w:pPr>
        <w:rPr>
          <w:rFonts w:hAnsi="Times New Roman" w:ascii="Times New Roman"/>
          <w:b w:val="false"/>
        </w:rPr>
      </w:pPr>
    </w:p>
    <w:p w:rsidRDefault="00BA1156" w:rsidP="00BA1156" w:rsidR="00BA1156" w:rsidRPr="00BA1156">
      <w:pPr>
        <w:rPr>
          <w:rFonts w:hAnsi="Times New Roman" w:ascii="Times New Roman"/>
          <w:b w:val="false"/>
        </w:rPr>
      </w:pPr>
      <w:r w:rsidRPr="00BA1156">
        <w:rPr>
          <w:rFonts w:hAnsi="Times New Roman" w:ascii="Times New Roman"/>
          <w:b w:val="false"/>
        </w:rPr>
        <w:t xml:space="preserve">Privremeni stečajni upravitelj: </w:t>
      </w:r>
      <w:r w:rsidR="00E13378">
        <w:rPr>
          <w:rFonts w:hAnsi="Times New Roman" w:ascii="Times New Roman"/>
          <w:b w:val="false"/>
        </w:rPr>
        <w:t xml:space="preserve">Ranka Herljević </w:t>
      </w:r>
    </w:p>
    <w:p w:rsidRDefault="00BA1156" w:rsidP="00BA1156" w:rsidR="00BA1156" w:rsidRPr="00BA1156">
      <w:pPr>
        <w:rPr>
          <w:rFonts w:hAnsi="Times New Roman" w:ascii="Times New Roman"/>
          <w:b w:val="false"/>
        </w:rPr>
      </w:pPr>
      <w:r w:rsidRPr="00BA1156">
        <w:rPr>
          <w:rFonts w:hAnsi="Times New Roman" w:ascii="Times New Roman"/>
          <w:b w:val="false"/>
        </w:rPr>
        <w:t>Za predlagatelja: nitko, dostava poziva uredna</w:t>
      </w:r>
    </w:p>
    <w:p w:rsidRDefault="00BA1156" w:rsidP="00BA1156" w:rsidR="00BA1156" w:rsidRPr="00BA1156">
      <w:pPr>
        <w:rPr>
          <w:rFonts w:hAnsi="Times New Roman" w:ascii="Times New Roman"/>
          <w:b w:val="false"/>
        </w:rPr>
      </w:pPr>
      <w:r w:rsidRPr="00BA1156">
        <w:rPr>
          <w:rFonts w:hAnsi="Times New Roman" w:ascii="Times New Roman"/>
          <w:b w:val="false"/>
        </w:rPr>
        <w:t xml:space="preserve">Za dužnika: nitko, dostava poziva uredna </w:t>
      </w:r>
    </w:p>
    <w:p w:rsidRDefault="00BA1156" w:rsidP="00BA1156" w:rsidR="00BA1156" w:rsidRPr="00BA1156">
      <w:pPr>
        <w:jc w:val="both"/>
        <w:rPr>
          <w:rFonts w:hAnsi="Times New Roman" w:ascii="Times New Roman"/>
          <w:b w:val="false"/>
        </w:rPr>
      </w:pPr>
    </w:p>
    <w:p w:rsidRDefault="00BA1156" w:rsidP="00BA1156" w:rsidR="00BA1156" w:rsidRPr="00BA1156">
      <w:pPr>
        <w:jc w:val="both"/>
        <w:rPr>
          <w:rFonts w:hAnsi="Times New Roman" w:ascii="Times New Roman"/>
          <w:b w:val="false"/>
        </w:rPr>
      </w:pPr>
      <w:r w:rsidRPr="00BA1156">
        <w:rPr>
          <w:rFonts w:hAnsi="Times New Roman" w:ascii="Times New Roman"/>
          <w:b w:val="false"/>
        </w:rPr>
        <w:t xml:space="preserve">Sud je uvidom u prijedlog za stečaj i podnesak Financijske agencije od </w:t>
      </w:r>
      <w:r w:rsidR="00345262">
        <w:rPr>
          <w:rFonts w:hAnsi="Times New Roman" w:ascii="Times New Roman"/>
          <w:b w:val="false"/>
        </w:rPr>
        <w:t>23. ožujka 2018. godine (na listu 8</w:t>
      </w:r>
      <w:r w:rsidRPr="00BA1156">
        <w:rPr>
          <w:rFonts w:hAnsi="Times New Roman" w:ascii="Times New Roman"/>
          <w:b w:val="false"/>
        </w:rPr>
        <w:t xml:space="preserve"> spisa)  utvrdio kako dužnik ispunjava uvjete za stečaj s obzirom da je nesposoban za plaćanje.</w:t>
      </w:r>
    </w:p>
    <w:p w:rsidRDefault="00BA1156" w:rsidP="00BA1156" w:rsidR="00345262">
      <w:pPr>
        <w:jc w:val="both"/>
        <w:rPr>
          <w:rFonts w:hAnsi="Times New Roman" w:ascii="Times New Roman"/>
          <w:b w:val="false"/>
          <w:bCs/>
        </w:rPr>
      </w:pPr>
      <w:r w:rsidRPr="00BA1156">
        <w:rPr>
          <w:rFonts w:hAnsi="Times New Roman" w:ascii="Times New Roman"/>
          <w:b w:val="false"/>
        </w:rPr>
        <w:t xml:space="preserve">Iz izvješća privremenog stečajnog upravitelja od </w:t>
      </w:r>
      <w:r w:rsidR="004A22F9">
        <w:rPr>
          <w:rFonts w:hAnsi="Times New Roman" w:ascii="Times New Roman"/>
          <w:b w:val="false"/>
        </w:rPr>
        <w:t>13. kolovoza</w:t>
      </w:r>
      <w:r>
        <w:rPr>
          <w:rFonts w:hAnsi="Times New Roman" w:ascii="Times New Roman"/>
          <w:b w:val="false"/>
        </w:rPr>
        <w:t xml:space="preserve"> 2018</w:t>
      </w:r>
      <w:r w:rsidRPr="00BA1156">
        <w:rPr>
          <w:rFonts w:hAnsi="Times New Roman" w:ascii="Times New Roman"/>
          <w:b w:val="false"/>
        </w:rPr>
        <w:t xml:space="preserve">. godine </w:t>
      </w:r>
      <w:r w:rsidRPr="00BA1156">
        <w:rPr>
          <w:rFonts w:hAnsi="Times New Roman" w:ascii="Times New Roman"/>
          <w:b w:val="false"/>
          <w:bCs/>
        </w:rPr>
        <w:t xml:space="preserve">za utvrditi je kako </w:t>
      </w:r>
    </w:p>
    <w:p w:rsidRDefault="00345262" w:rsidP="00345262" w:rsidR="00BA1156" w:rsidRPr="00BA1156">
      <w:pPr>
        <w:jc w:val="both"/>
        <w:rPr>
          <w:rFonts w:hAnsi="Times New Roman" w:ascii="Times New Roman"/>
          <w:b w:val="false"/>
          <w:bCs/>
        </w:rPr>
      </w:pPr>
      <w:r>
        <w:rPr>
          <w:rFonts w:hAnsi="Times New Roman" w:ascii="Times New Roman"/>
          <w:b w:val="false"/>
          <w:bCs/>
        </w:rPr>
        <w:t xml:space="preserve">je dužnikova imovina, koju u naravi čine zalihe u potraživanju, iskazana u bilanci na dan 31. prosinca 2017. na temelju projekcije, a ne stvarnog stanja te tijekom prethodnog postupka zbog nedostatka dokumentacije i nesuradnje ovlaštenih osoba nije bilo moguće utvrditi njezinu stvarnu vrijednost, mogućnost unovčenja. </w:t>
      </w:r>
      <w:r w:rsidR="00E13378">
        <w:rPr>
          <w:rFonts w:hAnsi="Times New Roman" w:ascii="Times New Roman"/>
          <w:b w:val="false"/>
          <w:bCs/>
        </w:rPr>
        <w:t xml:space="preserve">Privremeni stečajni upravitelj posebno napominje da su knjigovodstveno evidentirane zalihe robe (alkoholna i bezalkoholna pića) koja ima ograničeni vijek trajanja, a koji je već istekao. </w:t>
      </w:r>
      <w:r>
        <w:rPr>
          <w:rFonts w:hAnsi="Times New Roman" w:ascii="Times New Roman"/>
          <w:b w:val="false"/>
          <w:bCs/>
        </w:rPr>
        <w:t xml:space="preserve">Stoga privremeni stečajni upravitelj nije utvrdio postojanje dužnikove </w:t>
      </w:r>
      <w:r w:rsidR="00BA1156" w:rsidRPr="00BA1156">
        <w:rPr>
          <w:rFonts w:hAnsi="Times New Roman" w:ascii="Times New Roman"/>
          <w:b w:val="false"/>
          <w:bCs/>
        </w:rPr>
        <w:t>imovine dostatne za pokriće troškova stečajnog postupka.</w:t>
      </w:r>
    </w:p>
    <w:p w:rsidRDefault="00BA1156" w:rsidP="00BA1156" w:rsidR="00BA1156">
      <w:pPr>
        <w:jc w:val="both"/>
        <w:rPr>
          <w:rFonts w:hAnsi="Times New Roman" w:ascii="Times New Roman"/>
          <w:b w:val="false"/>
          <w:bCs/>
        </w:rPr>
      </w:pPr>
      <w:r w:rsidRPr="00BA1156">
        <w:rPr>
          <w:rFonts w:hAnsi="Times New Roman" w:ascii="Times New Roman"/>
          <w:b w:val="false"/>
          <w:bCs/>
        </w:rPr>
        <w:t>Za zaključiti je da bi se troškovi stečajnog postupka mogli podmiriti</w:t>
      </w:r>
      <w:r>
        <w:rPr>
          <w:rFonts w:hAnsi="Times New Roman" w:ascii="Times New Roman"/>
          <w:b w:val="false"/>
          <w:bCs/>
        </w:rPr>
        <w:t xml:space="preserve"> jedino ako bi netko predujmio </w:t>
      </w:r>
      <w:r w:rsidRPr="00BA1156">
        <w:rPr>
          <w:rFonts w:hAnsi="Times New Roman" w:ascii="Times New Roman"/>
          <w:b w:val="false"/>
          <w:bCs/>
        </w:rPr>
        <w:t xml:space="preserve">minimalno </w:t>
      </w:r>
      <w:r w:rsidR="00345262">
        <w:rPr>
          <w:rFonts w:hAnsi="Times New Roman" w:ascii="Times New Roman"/>
          <w:b w:val="false"/>
          <w:bCs/>
        </w:rPr>
        <w:t>36.000</w:t>
      </w:r>
      <w:r w:rsidRPr="00BA1156">
        <w:rPr>
          <w:rFonts w:hAnsi="Times New Roman" w:ascii="Times New Roman"/>
          <w:b w:val="false"/>
          <w:bCs/>
        </w:rPr>
        <w:t>,00 kn koji se iznos odnosi na</w:t>
      </w:r>
      <w:r w:rsidR="004A22F9">
        <w:rPr>
          <w:rFonts w:hAnsi="Times New Roman" w:ascii="Times New Roman"/>
          <w:b w:val="false"/>
          <w:bCs/>
        </w:rPr>
        <w:t xml:space="preserve"> </w:t>
      </w:r>
      <w:r w:rsidR="00345262">
        <w:rPr>
          <w:rFonts w:hAnsi="Times New Roman" w:ascii="Times New Roman"/>
          <w:b w:val="false"/>
          <w:bCs/>
        </w:rPr>
        <w:t>7</w:t>
      </w:r>
      <w:r w:rsidR="004A22F9">
        <w:rPr>
          <w:rFonts w:hAnsi="Times New Roman" w:ascii="Times New Roman"/>
          <w:b w:val="false"/>
          <w:bCs/>
        </w:rPr>
        <w:t>.000,00 kn BRUTO nagrade privremenog stečajnog upravitelja, 20.000,00 kn BRUTO nagrade stečajnog upravitelja,</w:t>
      </w:r>
      <w:r w:rsidR="00345262">
        <w:rPr>
          <w:rFonts w:hAnsi="Times New Roman" w:ascii="Times New Roman"/>
          <w:b w:val="false"/>
          <w:bCs/>
        </w:rPr>
        <w:t xml:space="preserve"> 1.000,00 kn naknade troškova privremenog i stečajnog upravitelja, 1.500,00 kn materijalnog troška (pečat, troškovi platnog prometa, uredski materijal, poštarina, statistika i slično), 2.500,00 kn troškova popisa zaliha i inventure i 4</w:t>
      </w:r>
      <w:r w:rsidR="00E13378">
        <w:rPr>
          <w:rFonts w:hAnsi="Times New Roman" w:ascii="Times New Roman"/>
          <w:b w:val="false"/>
          <w:bCs/>
        </w:rPr>
        <w:t>.000,00 knjigovodstvenih usluga.</w:t>
      </w:r>
    </w:p>
    <w:p w:rsidRDefault="00E13378" w:rsidP="00BA1156" w:rsidR="00E13378" w:rsidRPr="00BA1156">
      <w:pPr>
        <w:jc w:val="both"/>
        <w:rPr>
          <w:rFonts w:hAnsi="Times New Roman" w:ascii="Times New Roman"/>
          <w:b w:val="false"/>
          <w:bCs/>
        </w:rPr>
      </w:pPr>
      <w:r>
        <w:rPr>
          <w:rFonts w:hAnsi="Times New Roman" w:ascii="Times New Roman"/>
          <w:b w:val="false"/>
          <w:bCs/>
        </w:rPr>
        <w:t xml:space="preserve">Privremeni s tečajni upravitelj posebno napominje kako smatra da bi osobu ovlaštenu za dužnikovo zastupanje valjalo kazniti novčano za ignoriranje poziva privremenog stečajnog upravitelja na suradnju i dostavu dokumentacije. Iz dostupnih podataka dobivenih i od dužnikovog knjigovodstvenog servisa, kao i iz Porezne uprave, za zaključiti je da dužnik ne raspolaže </w:t>
      </w:r>
      <w:r w:rsidR="002C0C42">
        <w:rPr>
          <w:rFonts w:hAnsi="Times New Roman" w:ascii="Times New Roman"/>
          <w:b w:val="false"/>
          <w:bCs/>
        </w:rPr>
        <w:t xml:space="preserve">materijalnim sredstvima i da o svom poslovanju ne vodi dokumentaciju na propisan način. Međutim, i u tim uvjetima mogao je surađivati sa privremenim stečajnim upraviteljem i dostaviti mu ono sa čime raspolaže, kao i potrebne informacije. </w:t>
      </w:r>
      <w:r w:rsidR="003A5B28">
        <w:rPr>
          <w:rFonts w:hAnsi="Times New Roman" w:ascii="Times New Roman"/>
          <w:b w:val="false"/>
          <w:bCs/>
        </w:rPr>
        <w:t xml:space="preserve">Spisu je priložila dokaz o pokušaju uspostavljanja komunikacije sa dužnikovim zakonskim zastupnikom Vedranom Žunićem, koji se na to oglušio. </w:t>
      </w:r>
    </w:p>
    <w:p w:rsidRDefault="00BA1156" w:rsidP="00BA1156" w:rsidR="00BA1156" w:rsidRPr="00BA1156">
      <w:pPr>
        <w:jc w:val="both"/>
        <w:rPr>
          <w:rFonts w:hAnsi="Times New Roman" w:ascii="Times New Roman"/>
          <w:b w:val="false"/>
          <w:bCs/>
        </w:rPr>
      </w:pPr>
    </w:p>
    <w:p w:rsidRDefault="00BA1156" w:rsidP="00BA1156" w:rsidR="00BA1156">
      <w:pPr>
        <w:jc w:val="both"/>
        <w:rPr>
          <w:rFonts w:hAnsi="Times New Roman" w:ascii="Times New Roman"/>
          <w:b w:val="false"/>
          <w:bCs/>
        </w:rPr>
      </w:pPr>
      <w:r w:rsidRPr="00BA1156">
        <w:rPr>
          <w:rFonts w:hAnsi="Times New Roman" w:ascii="Times New Roman"/>
          <w:b w:val="false"/>
          <w:bCs/>
        </w:rPr>
        <w:lastRenderedPageBreak/>
        <w:t>Sud donosi</w:t>
      </w:r>
    </w:p>
    <w:p w:rsidRDefault="003A5B28" w:rsidP="00BA1156" w:rsidR="003A5B28" w:rsidRPr="00BA1156">
      <w:pPr>
        <w:jc w:val="both"/>
        <w:rPr>
          <w:rFonts w:hAnsi="Times New Roman" w:ascii="Times New Roman"/>
          <w:b w:val="false"/>
          <w:bCs/>
        </w:rPr>
      </w:pPr>
    </w:p>
    <w:p w:rsidRDefault="00BA1156" w:rsidP="00BA1156" w:rsidR="00BA1156" w:rsidRPr="00BA1156">
      <w:pPr>
        <w:jc w:val="center"/>
        <w:rPr>
          <w:rFonts w:hAnsi="Times New Roman" w:ascii="Times New Roman"/>
          <w:b w:val="false"/>
          <w:bCs/>
        </w:rPr>
      </w:pPr>
      <w:r w:rsidRPr="00BA1156">
        <w:rPr>
          <w:rFonts w:hAnsi="Times New Roman" w:ascii="Times New Roman"/>
          <w:b w:val="false"/>
          <w:bCs/>
        </w:rPr>
        <w:t>r j e š e n j e</w:t>
      </w:r>
    </w:p>
    <w:p w:rsidRDefault="00BA1156" w:rsidP="00BA1156" w:rsidR="00BA1156" w:rsidRPr="00BA1156">
      <w:pPr>
        <w:jc w:val="both"/>
        <w:rPr>
          <w:rFonts w:hAnsi="Times New Roman" w:ascii="Times New Roman"/>
          <w:b w:val="false"/>
        </w:rPr>
      </w:pPr>
    </w:p>
    <w:p w:rsidRDefault="00BA1156" w:rsidP="00345262" w:rsidR="004C2AE8">
      <w:pPr>
        <w:pStyle w:val="Odlomakpopisa"/>
        <w:numPr>
          <w:ilvl w:val="0"/>
          <w:numId w:val="14"/>
        </w:numPr>
        <w:contextualSpacing/>
        <w:jc w:val="both"/>
        <w:rPr>
          <w:bCs/>
        </w:rPr>
      </w:pPr>
      <w:r w:rsidRPr="00BA1156">
        <w:t xml:space="preserve">Pozivaju se </w:t>
      </w:r>
      <w:r w:rsidRPr="00BA1156">
        <w:rPr>
          <w:color w:val="000000"/>
        </w:rPr>
        <w:t xml:space="preserve">osobe koje imaju pravni interes za provedbom stečajnoga postupka nad dužnikom  </w:t>
      </w:r>
      <w:r w:rsidR="00345262" w:rsidRPr="00345262">
        <w:t>GOLF VIZIJA d.o.o. za usluge i savjetovanje Rijeka, Martina Kontuša 26, MBS:040238359, OIB:46347771252</w:t>
      </w:r>
      <w:r w:rsidR="00345262">
        <w:t xml:space="preserve"> </w:t>
      </w:r>
      <w:r w:rsidRPr="00BA1156">
        <w:rPr>
          <w:color w:val="000000"/>
        </w:rPr>
        <w:t>da u roku od 15 dana uplate predujam za namirenje troškova prethodnoga i otvorenoga stečajnog postupka</w:t>
      </w:r>
      <w:r w:rsidRPr="00BA1156">
        <w:t xml:space="preserve"> u iznosu od </w:t>
      </w:r>
      <w:r w:rsidR="004A22F9">
        <w:t>71.500</w:t>
      </w:r>
      <w:r w:rsidRPr="00BA1156">
        <w:rPr>
          <w:bCs/>
        </w:rPr>
        <w:t xml:space="preserve">,00 </w:t>
      </w:r>
      <w:r w:rsidRPr="00BA1156">
        <w:t xml:space="preserve">kn na prolazni depozit suda koji se vodi kod Hrvatske poštanske banke d.d. Zagreb broj </w:t>
      </w:r>
      <w:r w:rsidRPr="00BA1156">
        <w:rPr>
          <w:bCs/>
        </w:rPr>
        <w:t>HR59 2390 0011 3000 0270 3.</w:t>
      </w:r>
    </w:p>
    <w:p w:rsidRDefault="004C2AE8" w:rsidP="00345262" w:rsidR="004C2AE8" w:rsidRPr="004C2AE8">
      <w:pPr>
        <w:pStyle w:val="Odlomakpopisa"/>
        <w:numPr>
          <w:ilvl w:val="0"/>
          <w:numId w:val="14"/>
        </w:numPr>
        <w:contextualSpacing/>
        <w:jc w:val="both"/>
        <w:rPr>
          <w:bCs/>
        </w:rPr>
      </w:pPr>
      <w:r w:rsidRPr="00BA1156">
        <w:rPr>
          <w:color w:val="000000"/>
        </w:rPr>
        <w:t>Ako osobe iz točke I. ovoga rješenja ne predujme traženi iznos, sud će donijeti rješenje o otvaranju i zaključenju stečajnoga postupka</w:t>
      </w:r>
      <w:r w:rsidRPr="00BA1156">
        <w:rPr>
          <w:bCs/>
        </w:rPr>
        <w:t xml:space="preserve"> </w:t>
      </w:r>
      <w:r w:rsidRPr="00BA1156">
        <w:t xml:space="preserve">nad dužnikom </w:t>
      </w:r>
      <w:r w:rsidR="00345262" w:rsidRPr="00345262">
        <w:t>GOLF VIZIJA d.o.o. za usluge i savjetovanje Rijeka, Martina Kontuša 26, MBS:040238359, OIB:46347771252</w:t>
      </w:r>
      <w:r w:rsidRPr="00BA1156">
        <w:t>.</w:t>
      </w:r>
    </w:p>
    <w:p w:rsidRDefault="00BA1156" w:rsidP="00BA1156" w:rsidR="00BA1156" w:rsidRPr="00BA1156">
      <w:pPr>
        <w:jc w:val="both"/>
        <w:rPr>
          <w:rFonts w:hAnsi="Times New Roman" w:ascii="Times New Roman"/>
          <w:b w:val="false"/>
        </w:rPr>
      </w:pPr>
    </w:p>
    <w:p w:rsidRDefault="00BA1156" w:rsidP="00BA1156" w:rsidR="00BA1156" w:rsidRPr="00BA1156">
      <w:pPr>
        <w:jc w:val="center"/>
        <w:rPr>
          <w:rFonts w:hAnsi="Times New Roman" w:ascii="Times New Roman"/>
          <w:b w:val="false"/>
        </w:rPr>
      </w:pPr>
      <w:r w:rsidRPr="00BA1156">
        <w:rPr>
          <w:rFonts w:hAnsi="Times New Roman" w:ascii="Times New Roman"/>
          <w:b w:val="false"/>
        </w:rPr>
        <w:t>Obrazloženje</w:t>
      </w:r>
    </w:p>
    <w:p w:rsidRDefault="00BA1156" w:rsidP="00BA1156" w:rsidR="00BA1156" w:rsidRPr="00BA1156">
      <w:pPr>
        <w:jc w:val="center"/>
        <w:rPr>
          <w:rFonts w:hAnsi="Times New Roman" w:ascii="Times New Roman"/>
          <w:b w:val="false"/>
        </w:rPr>
      </w:pPr>
    </w:p>
    <w:p w:rsidRDefault="00BA1156" w:rsidP="00BA1156" w:rsidR="00BA1156" w:rsidRPr="00BA1156">
      <w:pPr>
        <w:jc w:val="both"/>
        <w:rPr>
          <w:rFonts w:hAnsi="Times New Roman" w:ascii="Times New Roman"/>
          <w:b w:val="false"/>
        </w:rPr>
      </w:pPr>
      <w:r w:rsidRPr="00BA1156">
        <w:rPr>
          <w:rFonts w:hAnsi="Times New Roman" w:ascii="Times New Roman"/>
          <w:b w:val="false"/>
        </w:rPr>
        <w:tab/>
        <w:t>Predlagatelj je podnio sudu prijedlog za otvaranje stečajnog postupka nad dužnikom</w:t>
      </w:r>
      <w:r w:rsidRPr="00BA1156">
        <w:rPr>
          <w:rFonts w:eastAsiaTheme="minorHAnsi" w:hAnsi="Times New Roman" w:ascii="Times New Roman"/>
          <w:b w:val="false"/>
        </w:rPr>
        <w:t xml:space="preserve"> </w:t>
      </w:r>
      <w:r w:rsidRPr="00BA1156">
        <w:rPr>
          <w:rFonts w:hAnsi="Times New Roman" w:ascii="Times New Roman"/>
          <w:b w:val="false"/>
        </w:rPr>
        <w:t xml:space="preserve">nad </w:t>
      </w:r>
      <w:r w:rsidR="00EA674C" w:rsidRPr="00EA674C">
        <w:rPr>
          <w:rFonts w:hAnsi="Times New Roman" w:ascii="Times New Roman"/>
          <w:b w:val="false"/>
        </w:rPr>
        <w:t>OKTAR RI društvo s ograničenom odgovornošću za ugostiteljstvo i usluge Kastav, Rubeši 52/A, OIB: 33674319886, MBS: 080790231</w:t>
      </w:r>
      <w:r w:rsidRPr="00BA1156">
        <w:rPr>
          <w:rFonts w:hAnsi="Times New Roman" w:ascii="Times New Roman"/>
          <w:b w:val="false"/>
        </w:rPr>
        <w:t>.</w:t>
      </w:r>
    </w:p>
    <w:p w:rsidRDefault="00BA1156" w:rsidP="00BA1156" w:rsidR="00BA1156" w:rsidRPr="00BA1156">
      <w:pPr>
        <w:ind w:firstLine="708"/>
        <w:jc w:val="both"/>
        <w:rPr>
          <w:rFonts w:hAnsi="Times New Roman" w:ascii="Times New Roman"/>
          <w:b w:val="false"/>
        </w:rPr>
      </w:pPr>
      <w:r w:rsidRPr="00BA1156">
        <w:rPr>
          <w:rFonts w:hAnsi="Times New Roman" w:ascii="Times New Roman"/>
          <w:b w:val="false"/>
        </w:rPr>
        <w:t xml:space="preserve">Dana </w:t>
      </w:r>
      <w:r>
        <w:rPr>
          <w:rFonts w:hAnsi="Times New Roman" w:ascii="Times New Roman"/>
          <w:b w:val="false"/>
        </w:rPr>
        <w:t>23. veljače 2018</w:t>
      </w:r>
      <w:r w:rsidRPr="00BA1156">
        <w:rPr>
          <w:rFonts w:hAnsi="Times New Roman" w:ascii="Times New Roman"/>
          <w:b w:val="false"/>
        </w:rPr>
        <w:t>. godine doneseno je r</w:t>
      </w:r>
      <w:r>
        <w:rPr>
          <w:rFonts w:hAnsi="Times New Roman" w:ascii="Times New Roman"/>
          <w:b w:val="false"/>
        </w:rPr>
        <w:t>ješenje ovog suda posl. br. St-4</w:t>
      </w:r>
      <w:r w:rsidR="004A22F9">
        <w:rPr>
          <w:rFonts w:hAnsi="Times New Roman" w:ascii="Times New Roman"/>
          <w:b w:val="false"/>
        </w:rPr>
        <w:t>7</w:t>
      </w:r>
      <w:r>
        <w:rPr>
          <w:rFonts w:hAnsi="Times New Roman" w:ascii="Times New Roman"/>
          <w:b w:val="false"/>
        </w:rPr>
        <w:t>/2018</w:t>
      </w:r>
      <w:r w:rsidRPr="00BA1156">
        <w:rPr>
          <w:rFonts w:hAnsi="Times New Roman" w:ascii="Times New Roman"/>
          <w:b w:val="false"/>
        </w:rPr>
        <w:t>-3 kojim je pokrenut prethodni postupak radi utvrđivanja uvjeta za otvaranje stečajnog postupka nad dužnikom.</w:t>
      </w:r>
    </w:p>
    <w:p w:rsidRDefault="00BA1156" w:rsidP="00BA1156" w:rsidR="00BA1156" w:rsidRPr="00BA1156">
      <w:pPr>
        <w:ind w:firstLine="708"/>
        <w:jc w:val="both"/>
        <w:rPr>
          <w:rFonts w:hAnsi="Times New Roman" w:ascii="Times New Roman"/>
          <w:b w:val="false"/>
        </w:rPr>
      </w:pPr>
      <w:r w:rsidRPr="00BA1156">
        <w:rPr>
          <w:rFonts w:hAnsi="Times New Roman" w:ascii="Times New Roman"/>
          <w:b w:val="false"/>
        </w:rPr>
        <w:t xml:space="preserve">Uvidom u </w:t>
      </w:r>
      <w:r w:rsidRPr="00BA1156">
        <w:rPr>
          <w:rFonts w:hAnsi="Times New Roman" w:ascii="Times New Roman"/>
          <w:b w:val="false"/>
          <w:bCs/>
        </w:rPr>
        <w:t xml:space="preserve">prijedlog Financijske agencije za otvaranje stečajnog postupka nad dužnikom i podnesak Financijske agencije od </w:t>
      </w:r>
      <w:r w:rsidR="004A22F9">
        <w:rPr>
          <w:rFonts w:hAnsi="Times New Roman" w:ascii="Times New Roman"/>
          <w:b w:val="false"/>
        </w:rPr>
        <w:t>15. svibnja</w:t>
      </w:r>
      <w:r>
        <w:rPr>
          <w:rFonts w:hAnsi="Times New Roman" w:ascii="Times New Roman"/>
          <w:b w:val="false"/>
          <w:bCs/>
        </w:rPr>
        <w:t xml:space="preserve"> 2018.</w:t>
      </w:r>
      <w:r w:rsidRPr="00BA1156">
        <w:rPr>
          <w:rFonts w:hAnsi="Times New Roman" w:ascii="Times New Roman"/>
          <w:b w:val="false"/>
          <w:bCs/>
        </w:rPr>
        <w:t xml:space="preserve"> godine, </w:t>
      </w:r>
      <w:r w:rsidRPr="00BA1156">
        <w:rPr>
          <w:rFonts w:hAnsi="Times New Roman" w:ascii="Times New Roman"/>
          <w:b w:val="false"/>
        </w:rP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takvu imovinu nije pronašao ni privremeni stečajni upravitelj.</w:t>
      </w:r>
    </w:p>
    <w:p w:rsidRDefault="00BA1156" w:rsidP="00BA1156" w:rsidR="00BA1156" w:rsidRPr="00BA1156">
      <w:pPr>
        <w:ind w:firstLine="708"/>
        <w:jc w:val="both"/>
        <w:rPr>
          <w:rFonts w:hAnsi="Times New Roman" w:ascii="Times New Roman"/>
          <w:b w:val="false"/>
        </w:rPr>
      </w:pPr>
      <w:r w:rsidRPr="00BA1156">
        <w:rPr>
          <w:rFonts w:hAnsi="Times New Roman" w:ascii="Times New Roman"/>
          <w:b w:val="false"/>
        </w:rPr>
        <w:t>Prema odredbi članka 132. stavak 1. i 2. Stečajnog zakona (objavljen u NN 71/15</w:t>
      </w:r>
      <w:r>
        <w:rPr>
          <w:rFonts w:hAnsi="Times New Roman" w:ascii="Times New Roman"/>
          <w:b w:val="false"/>
        </w:rPr>
        <w:t>, 104/17</w:t>
      </w:r>
      <w:r w:rsidRPr="00BA1156">
        <w:rPr>
          <w:rFonts w:hAnsi="Times New Roman" w:ascii="Times New Roman"/>
          <w:b w:val="false"/>
        </w:rPr>
        <w:t xml:space="preserve">), </w:t>
      </w:r>
      <w:r w:rsidRPr="00BA1156">
        <w:rPr>
          <w:rFonts w:hAnsi="Times New Roman" w:ascii="Times New Roman"/>
          <w:b w:val="false"/>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sidRPr="00BA1156">
        <w:rPr>
          <w:rFonts w:hAnsi="Times New Roman" w:ascii="Times New Roman"/>
          <w:b w:val="false"/>
          <w:bCs/>
        </w:rPr>
        <w:t xml:space="preserve">minimalno </w:t>
      </w:r>
      <w:r w:rsidR="0025714F" w:rsidRPr="0025714F">
        <w:rPr>
          <w:rFonts w:hAnsi="Times New Roman" w:ascii="Times New Roman"/>
          <w:b w:val="false"/>
          <w:bCs/>
        </w:rPr>
        <w:t>36.000,00 kn</w:t>
      </w:r>
      <w:r w:rsidR="0025714F" w:rsidRPr="004A22F9">
        <w:rPr>
          <w:rFonts w:hAnsi="Times New Roman" w:ascii="Times New Roman"/>
          <w:b w:val="false"/>
          <w:bCs/>
        </w:rPr>
        <w:t xml:space="preserve"> </w:t>
      </w:r>
      <w:r w:rsidR="0025714F">
        <w:rPr>
          <w:rFonts w:hAnsi="Times New Roman" w:ascii="Times New Roman"/>
          <w:b w:val="false"/>
          <w:bCs/>
        </w:rPr>
        <w:t xml:space="preserve"> u skladu s prijedlogom  privremenog stečajnog upravitelja </w:t>
      </w:r>
      <w:r w:rsidR="0025714F" w:rsidRPr="0025714F">
        <w:rPr>
          <w:rFonts w:hAnsi="Times New Roman" w:ascii="Times New Roman"/>
          <w:b w:val="false"/>
          <w:bCs/>
        </w:rPr>
        <w:t>koji se iznos odnosi na 7.000,00 kn</w:t>
      </w:r>
      <w:r w:rsidR="0025714F">
        <w:rPr>
          <w:rFonts w:hAnsi="Times New Roman" w:ascii="Times New Roman"/>
          <w:b w:val="false"/>
          <w:bCs/>
        </w:rPr>
        <w:t xml:space="preserve"> </w:t>
      </w:r>
      <w:r w:rsidR="0025714F" w:rsidRPr="0025714F">
        <w:rPr>
          <w:rFonts w:hAnsi="Times New Roman" w:ascii="Times New Roman"/>
          <w:b w:val="false"/>
          <w:bCs/>
        </w:rPr>
        <w:t>BRUTO nagrade privremenog stečajnog upravitelja, 20.000,00 kn BRUTO nagrade stečajnog upravitelja, 1.000,00 kn naknade troškova privremenog i stečajnog upravitelja, 1.500,00 kn materijalnog troška (pečat, troškovi platnog prometa, uredski materijal, poštarina, statistika i slično), 2.500,00 kn troškova popisa zaliha i inventure i 4.000,00 knjigovodstvenih usluga</w:t>
      </w:r>
      <w:r w:rsidRPr="00BA1156">
        <w:rPr>
          <w:rFonts w:hAnsi="Times New Roman" w:ascii="Times New Roman"/>
          <w:b w:val="false"/>
          <w:bCs/>
        </w:rPr>
        <w:t>)</w:t>
      </w:r>
      <w:r w:rsidRPr="00BA1156">
        <w:rPr>
          <w:rFonts w:hAnsi="Times New Roman" w:ascii="Times New Roman"/>
          <w:b w:val="false"/>
          <w:color w:val="000000"/>
        </w:rPr>
        <w:t>, sud će donijeti rješenje o otvaranju i zaključenju stečajnoga postupka.</w:t>
      </w:r>
    </w:p>
    <w:p w:rsidRDefault="00BA1156" w:rsidP="00BA1156" w:rsidR="00BA1156" w:rsidRPr="00BA1156">
      <w:pPr>
        <w:ind w:firstLine="708"/>
        <w:jc w:val="both"/>
        <w:rPr>
          <w:rFonts w:hAnsi="Times New Roman" w:ascii="Times New Roman"/>
          <w:b w:val="false"/>
        </w:rPr>
      </w:pPr>
      <w:r w:rsidRPr="00BA1156">
        <w:rPr>
          <w:rFonts w:hAnsi="Times New Roman" w:ascii="Times New Roman"/>
          <w:b w:val="false"/>
        </w:rPr>
        <w:t>Slijedom navedenog, a na temelju citiranih zakonskih odredbi, odlučeno je kao u izreci ovog rješenja.</w:t>
      </w:r>
    </w:p>
    <w:p w:rsidRDefault="00BA1156" w:rsidP="00BA1156" w:rsidR="00BA1156" w:rsidRPr="00BA1156">
      <w:pPr>
        <w:jc w:val="center"/>
        <w:rPr>
          <w:rFonts w:hAnsi="Times New Roman" w:ascii="Times New Roman"/>
          <w:b w:val="false"/>
        </w:rPr>
      </w:pPr>
      <w:r w:rsidRPr="00BA1156">
        <w:rPr>
          <w:rFonts w:hAnsi="Times New Roman" w:ascii="Times New Roman"/>
          <w:b w:val="false"/>
        </w:rPr>
        <w:t xml:space="preserve">Rijeka, </w:t>
      </w:r>
      <w:r>
        <w:rPr>
          <w:rFonts w:hAnsi="Times New Roman" w:ascii="Times New Roman"/>
          <w:b w:val="false"/>
        </w:rPr>
        <w:t>4. rujna 2018</w:t>
      </w:r>
      <w:r w:rsidRPr="00BA1156">
        <w:rPr>
          <w:rFonts w:hAnsi="Times New Roman" w:ascii="Times New Roman"/>
          <w:b w:val="false"/>
        </w:rPr>
        <w:t xml:space="preserve">. </w:t>
      </w:r>
    </w:p>
    <w:p w:rsidRDefault="00BA1156" w:rsidP="00BA1156" w:rsidR="00BA1156" w:rsidRPr="00BA1156">
      <w:pPr>
        <w:rPr>
          <w:rFonts w:hAnsi="Times New Roman" w:ascii="Times New Roman"/>
          <w:b w:val="false"/>
        </w:rPr>
      </w:pPr>
    </w:p>
    <w:p w:rsidRDefault="00BA1156" w:rsidP="00BA1156" w:rsidR="00BA1156" w:rsidRPr="00BA1156">
      <w:pPr>
        <w:jc w:val="both"/>
        <w:rPr>
          <w:rFonts w:hAnsi="Times New Roman" w:ascii="Times New Roman"/>
          <w:b w:val="false"/>
        </w:rPr>
      </w:pPr>
      <w:r w:rsidRPr="00BA1156">
        <w:rPr>
          <w:rFonts w:hAnsi="Times New Roman" w:ascii="Times New Roman"/>
          <w:b w:val="false"/>
        </w:rPr>
        <w:t xml:space="preserve">                                                                                                        Sudac</w:t>
      </w:r>
    </w:p>
    <w:p w:rsidRDefault="00BA1156" w:rsidP="00BA1156" w:rsidR="00BA1156" w:rsidRPr="00BA1156">
      <w:pPr>
        <w:jc w:val="both"/>
        <w:rPr>
          <w:rFonts w:hAnsi="Times New Roman" w:ascii="Times New Roman"/>
          <w:b w:val="false"/>
        </w:rPr>
      </w:pPr>
      <w:r w:rsidRPr="00BA1156">
        <w:rPr>
          <w:rFonts w:hAnsi="Times New Roman" w:ascii="Times New Roman"/>
          <w:b w:val="false"/>
        </w:rPr>
        <w:t xml:space="preserve">                                                                                                 Vera Jelenović </w:t>
      </w:r>
    </w:p>
    <w:p w:rsidRDefault="00BA1156" w:rsidP="00BA1156" w:rsidR="00BA1156" w:rsidRPr="00BA1156">
      <w:pPr>
        <w:rPr>
          <w:rFonts w:hAnsi="Times New Roman" w:ascii="Times New Roman"/>
          <w:b w:val="false"/>
        </w:rPr>
      </w:pPr>
    </w:p>
    <w:p w:rsidRDefault="003A5B28" w:rsidP="00BA1156" w:rsidR="003A5B28">
      <w:pPr>
        <w:rPr>
          <w:rFonts w:hAnsi="Times New Roman" w:ascii="Times New Roman"/>
          <w:b w:val="false"/>
        </w:rPr>
      </w:pPr>
    </w:p>
    <w:p w:rsidRDefault="00BA1156" w:rsidP="00BA1156" w:rsidR="00BA1156" w:rsidRPr="00BA1156">
      <w:pPr>
        <w:rPr>
          <w:rFonts w:hAnsi="Times New Roman" w:ascii="Times New Roman"/>
          <w:b w:val="false"/>
        </w:rPr>
      </w:pPr>
      <w:r w:rsidRPr="00BA1156">
        <w:rPr>
          <w:rFonts w:hAnsi="Times New Roman" w:ascii="Times New Roman"/>
          <w:b w:val="false"/>
        </w:rPr>
        <w:t>UPUTA O PRAVNOM LIJEKU:</w:t>
      </w:r>
    </w:p>
    <w:p w:rsidRDefault="00BA1156" w:rsidP="00BA1156" w:rsidR="00BA1156" w:rsidRPr="00BA1156">
      <w:pPr>
        <w:jc w:val="both"/>
        <w:rPr>
          <w:rFonts w:hAnsi="Times New Roman" w:ascii="Times New Roman"/>
          <w:b w:val="false"/>
        </w:rPr>
      </w:pPr>
      <w:r w:rsidRPr="00BA1156">
        <w:rPr>
          <w:rFonts w:hAnsi="Times New Roman" w:ascii="Times New Roman"/>
          <w:b w:val="false"/>
        </w:rP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BA1156" w:rsidP="00BA1156" w:rsidR="00BA1156" w:rsidRPr="00BA1156">
      <w:pPr>
        <w:rPr>
          <w:rFonts w:hAnsi="Times New Roman" w:ascii="Times New Roman"/>
          <w:b w:val="false"/>
          <w:lang w:eastAsia="hr-HR"/>
        </w:rPr>
      </w:pPr>
    </w:p>
    <w:p w:rsidRDefault="00BA1156" w:rsidP="00BA1156" w:rsidR="00BA1156" w:rsidRPr="00BA1156">
      <w:pPr>
        <w:rPr>
          <w:rFonts w:hAnsi="Times New Roman" w:ascii="Times New Roman"/>
          <w:b w:val="false"/>
        </w:rPr>
      </w:pPr>
      <w:r>
        <w:rPr>
          <w:rFonts w:hAnsi="Times New Roman" w:ascii="Times New Roman"/>
          <w:b w:val="false"/>
        </w:rPr>
        <w:t xml:space="preserve">Dovršeno u </w:t>
      </w:r>
      <w:r w:rsidR="0025714F">
        <w:rPr>
          <w:rFonts w:hAnsi="Times New Roman" w:ascii="Times New Roman"/>
          <w:b w:val="false"/>
        </w:rPr>
        <w:t>10</w:t>
      </w:r>
      <w:r w:rsidR="00CD4D70">
        <w:rPr>
          <w:rFonts w:hAnsi="Times New Roman" w:ascii="Times New Roman"/>
          <w:b w:val="false"/>
        </w:rPr>
        <w:t>,14</w:t>
      </w:r>
      <w:r w:rsidRPr="00BA1156">
        <w:rPr>
          <w:rFonts w:hAnsi="Times New Roman" w:ascii="Times New Roman"/>
          <w:b w:val="false"/>
        </w:rPr>
        <w:t xml:space="preserve"> sati.</w:t>
      </w:r>
    </w:p>
    <w:p w:rsidRDefault="00BA1156" w:rsidP="00BA1156" w:rsidR="00BA1156" w:rsidRPr="00BA1156">
      <w:pPr>
        <w:rPr>
          <w:rFonts w:hAnsi="Times New Roman" w:ascii="Times New Roman"/>
          <w:b w:val="false"/>
        </w:rPr>
      </w:pPr>
    </w:p>
    <w:p w:rsidRDefault="00BA1156" w:rsidP="00BA1156" w:rsidR="00BA1156">
      <w:pPr>
        <w:ind w:firstLine="708" w:left="3540"/>
        <w:rPr>
          <w:rFonts w:hAnsi="Times New Roman" w:ascii="Times New Roman"/>
          <w:b w:val="false"/>
        </w:rPr>
      </w:pPr>
      <w:r w:rsidRPr="00BA1156">
        <w:rPr>
          <w:rFonts w:hAnsi="Times New Roman" w:ascii="Times New Roman"/>
          <w:b w:val="false"/>
        </w:rPr>
        <w:t xml:space="preserve">Sudac                      </w:t>
      </w:r>
      <w:r w:rsidR="00E13378">
        <w:rPr>
          <w:rFonts w:hAnsi="Times New Roman" w:ascii="Times New Roman"/>
          <w:b w:val="false"/>
        </w:rPr>
        <w:t>Privremeni stečajni upravitelj</w:t>
      </w:r>
    </w:p>
    <w:p w:rsidRDefault="00E13378" w:rsidP="00BA1156" w:rsidR="00E13378" w:rsidRPr="00BA1156">
      <w:pPr>
        <w:ind w:firstLine="708" w:left="3540"/>
        <w:rPr>
          <w:rFonts w:hAnsi="Times New Roman" w:ascii="Times New Roman"/>
          <w:b w:val="false"/>
        </w:rPr>
      </w:pPr>
    </w:p>
    <w:p w:rsidRDefault="00BA1156" w:rsidP="00BA1156" w:rsidR="00BA1156" w:rsidRPr="00BA1156">
      <w:pPr>
        <w:rPr>
          <w:rFonts w:hAnsi="Times New Roman" w:ascii="Times New Roman"/>
          <w:b w:val="false"/>
        </w:rPr>
      </w:pPr>
    </w:p>
    <w:p w:rsidRDefault="00BA1156" w:rsidP="00BA1156" w:rsidR="00E057A2" w:rsidRPr="00BA1156">
      <w:pPr>
        <w:rPr>
          <w:rFonts w:hAnsi="Times New Roman" w:ascii="Times New Roman"/>
          <w:b w:val="false"/>
        </w:rPr>
      </w:pPr>
      <w:r w:rsidRPr="00BA1156">
        <w:rPr>
          <w:rFonts w:hAnsi="Times New Roman" w:ascii="Times New Roman"/>
          <w:b w:val="false"/>
        </w:rPr>
        <w:t xml:space="preserve">           </w:t>
      </w:r>
      <w:r w:rsidRPr="00BA1156">
        <w:rPr>
          <w:rFonts w:hAnsi="Times New Roman" w:ascii="Times New Roman"/>
          <w:b w:val="false"/>
        </w:rPr>
        <w:tab/>
      </w:r>
      <w:r w:rsidRPr="00BA1156">
        <w:rPr>
          <w:rFonts w:hAnsi="Times New Roman" w:ascii="Times New Roman"/>
          <w:b w:val="false"/>
        </w:rPr>
        <w:tab/>
      </w:r>
      <w:r w:rsidRPr="00BA1156">
        <w:rPr>
          <w:rFonts w:hAnsi="Times New Roman" w:ascii="Times New Roman"/>
          <w:b w:val="false"/>
        </w:rPr>
        <w:tab/>
      </w:r>
      <w:r w:rsidRPr="00BA1156">
        <w:rPr>
          <w:rFonts w:hAnsi="Times New Roman" w:ascii="Times New Roman"/>
          <w:b w:val="false"/>
        </w:rPr>
        <w:tab/>
      </w:r>
      <w:r w:rsidRPr="00BA1156">
        <w:rPr>
          <w:rFonts w:hAnsi="Times New Roman" w:ascii="Times New Roman"/>
          <w:b w:val="false"/>
        </w:rPr>
        <w:tab/>
      </w:r>
      <w:r w:rsidRPr="00BA1156">
        <w:rPr>
          <w:rFonts w:hAnsi="Times New Roman" w:ascii="Times New Roman"/>
          <w:b w:val="false"/>
        </w:rPr>
        <w:tab/>
        <w:t xml:space="preserve">Zapisničar            </w:t>
      </w:r>
      <w:r w:rsidRPr="00BA1156">
        <w:rPr>
          <w:rFonts w:hAnsi="Times New Roman" w:ascii="Times New Roman"/>
          <w:b w:val="false"/>
        </w:rPr>
        <w:tab/>
      </w:r>
      <w:r w:rsidRPr="00BA1156">
        <w:rPr>
          <w:rFonts w:hAnsi="Times New Roman" w:ascii="Times New Roman"/>
          <w:b w:val="false"/>
        </w:rPr>
        <w:tab/>
        <w:t xml:space="preserve">Stranke   </w:t>
      </w:r>
    </w:p>
    <w:sectPr w:rsidSect="00E77EC8" w:rsidR="00E057A2" w:rsidRPr="00BA1156">
      <w:headerReference w:type="default" r:id="rId10"/>
      <w:footerReference w:type="default" r:id="rId11"/>
      <w:headerReference w:type="first" r:id="rId12"/>
      <w:footerReference w:type="firs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24BB" w:rsidP="00C75245" w:rsidR="009C24BB">
      <w:r>
        <w:separator/>
      </w:r>
    </w:p>
  </w:endnote>
  <w:endnote w:id="0" w:type="continuationSeparator">
    <w:p w:rsidRDefault="009C24BB" w:rsidP="00C75245" w:rsidR="009C24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1D5338">
          <w:rPr>
            <w:noProof/>
          </w:rPr>
          <w:t>1</w:t>
        </w:r>
        <w:r>
          <w:fldChar w:fldCharType="end"/>
        </w:r>
      </w:p>
    </w:sdtContent>
  </w:sdt>
  <w:p w:rsidRDefault="001D5338"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24BB" w:rsidP="00C75245" w:rsidR="009C24BB">
      <w:r>
        <w:separator/>
      </w:r>
    </w:p>
  </w:footnote>
  <w:footnote w:id="0" w:type="continuationSeparator">
    <w:p w:rsidRDefault="009C24BB" w:rsidP="00C75245" w:rsidR="009C24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1156" w:rsidP="00BA1156" w:rsidR="0009789E" w:rsidRPr="00BA1156">
    <w:pPr>
      <w:jc w:val="right"/>
      <w:rPr>
        <w:rFonts w:hAnsi="Times New Roman" w:ascii="Times New Roman"/>
        <w:b w:val="false"/>
      </w:rPr>
    </w:pPr>
    <w:r>
      <w:rPr>
        <w:b w:val="false"/>
      </w:rPr>
      <w:tab/>
    </w:r>
    <w:r w:rsidR="00345262">
      <w:rPr>
        <w:rFonts w:hAnsi="Times New Roman" w:ascii="Times New Roman"/>
        <w:b w:val="false"/>
      </w:rPr>
      <w:t>Posl. br.14 St-196/</w:t>
    </w:r>
    <w:r w:rsidRPr="00BA1156">
      <w:rPr>
        <w:rFonts w:hAnsi="Times New Roman" w:ascii="Times New Roman"/>
        <w:b w:val="false"/>
      </w:rPr>
      <w:t>2018</w:t>
    </w:r>
  </w:p>
  <w:p w:rsidRDefault="001D5338" w:rsidP="0009789E" w:rsidR="0014093D" w:rsidRPr="00BA1156">
    <w:pPr>
      <w:pStyle w:val="Zaglavlje"/>
      <w:rPr>
        <w:rFonts w:cs="Times New Roman"/>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1">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2">
    <w:nsid w:val="12C13663"/>
    <w:multiLevelType w:val="hybridMultilevel"/>
    <w:tmpl w:val="4B4C18C8"/>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6F961225"/>
    <w:multiLevelType w:val="hybridMultilevel"/>
    <w:tmpl w:val="732E4514"/>
    <w:lvl w:tplc="85581170" w:ilvl="0">
      <w:start w:val="1"/>
      <w:numFmt w:val="upperRoman"/>
      <w:lvlText w:val="%1."/>
      <w:lvlJc w:val="left"/>
      <w:pPr>
        <w:ind w:hanging="720" w:left="72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abstractNum w:abstractNumId="10">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0"/>
  </w:num>
  <w:num w:numId="10">
    <w:abstractNumId w:val="6"/>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
  </w:num>
  <w:num w:numId="1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9789E"/>
    <w:rsid w:val="000C77C5"/>
    <w:rsid w:val="000E593A"/>
    <w:rsid w:val="0010127F"/>
    <w:rsid w:val="0010243B"/>
    <w:rsid w:val="001126E6"/>
    <w:rsid w:val="001D0EF7"/>
    <w:rsid w:val="001D5338"/>
    <w:rsid w:val="001D6C96"/>
    <w:rsid w:val="001F0BC0"/>
    <w:rsid w:val="001F6F38"/>
    <w:rsid w:val="002019D6"/>
    <w:rsid w:val="0024002A"/>
    <w:rsid w:val="0024139F"/>
    <w:rsid w:val="00243611"/>
    <w:rsid w:val="0025714F"/>
    <w:rsid w:val="00257C08"/>
    <w:rsid w:val="002B3671"/>
    <w:rsid w:val="002C0C42"/>
    <w:rsid w:val="002D79D1"/>
    <w:rsid w:val="00325176"/>
    <w:rsid w:val="00345262"/>
    <w:rsid w:val="00385207"/>
    <w:rsid w:val="00397E6A"/>
    <w:rsid w:val="003A05A7"/>
    <w:rsid w:val="003A2F09"/>
    <w:rsid w:val="003A5B28"/>
    <w:rsid w:val="003D2E2A"/>
    <w:rsid w:val="003F02B9"/>
    <w:rsid w:val="003F2DFA"/>
    <w:rsid w:val="00413641"/>
    <w:rsid w:val="0041565A"/>
    <w:rsid w:val="00456260"/>
    <w:rsid w:val="00494FB2"/>
    <w:rsid w:val="00497052"/>
    <w:rsid w:val="004A22F9"/>
    <w:rsid w:val="004A2B10"/>
    <w:rsid w:val="004C2A9B"/>
    <w:rsid w:val="004C2AE8"/>
    <w:rsid w:val="004C2D6D"/>
    <w:rsid w:val="0060550D"/>
    <w:rsid w:val="0061104D"/>
    <w:rsid w:val="006713E4"/>
    <w:rsid w:val="00681A77"/>
    <w:rsid w:val="0068396D"/>
    <w:rsid w:val="00686117"/>
    <w:rsid w:val="006B0E81"/>
    <w:rsid w:val="006E16C2"/>
    <w:rsid w:val="0070734A"/>
    <w:rsid w:val="0072363D"/>
    <w:rsid w:val="0072559B"/>
    <w:rsid w:val="007424DD"/>
    <w:rsid w:val="00744572"/>
    <w:rsid w:val="00784120"/>
    <w:rsid w:val="00790743"/>
    <w:rsid w:val="007949ED"/>
    <w:rsid w:val="00796F72"/>
    <w:rsid w:val="007B500B"/>
    <w:rsid w:val="007E5F1B"/>
    <w:rsid w:val="00805C48"/>
    <w:rsid w:val="00810717"/>
    <w:rsid w:val="00842366"/>
    <w:rsid w:val="00842A2C"/>
    <w:rsid w:val="008964AA"/>
    <w:rsid w:val="008A2140"/>
    <w:rsid w:val="008D78DC"/>
    <w:rsid w:val="008F410A"/>
    <w:rsid w:val="008F4144"/>
    <w:rsid w:val="00920C6B"/>
    <w:rsid w:val="00955063"/>
    <w:rsid w:val="0096240A"/>
    <w:rsid w:val="00996BFC"/>
    <w:rsid w:val="009B4968"/>
    <w:rsid w:val="009C24BB"/>
    <w:rsid w:val="00A51E81"/>
    <w:rsid w:val="00A805C2"/>
    <w:rsid w:val="00A811AD"/>
    <w:rsid w:val="00AC64CA"/>
    <w:rsid w:val="00AE380D"/>
    <w:rsid w:val="00AF7AF2"/>
    <w:rsid w:val="00B1301F"/>
    <w:rsid w:val="00B3391E"/>
    <w:rsid w:val="00B4445B"/>
    <w:rsid w:val="00B45B51"/>
    <w:rsid w:val="00B54D90"/>
    <w:rsid w:val="00B9772E"/>
    <w:rsid w:val="00BA0277"/>
    <w:rsid w:val="00BA1156"/>
    <w:rsid w:val="00C119F5"/>
    <w:rsid w:val="00C60B28"/>
    <w:rsid w:val="00C75245"/>
    <w:rsid w:val="00CB0C5F"/>
    <w:rsid w:val="00CC037E"/>
    <w:rsid w:val="00CC68D6"/>
    <w:rsid w:val="00CD4D70"/>
    <w:rsid w:val="00D73553"/>
    <w:rsid w:val="00D9228D"/>
    <w:rsid w:val="00D930A1"/>
    <w:rsid w:val="00DC79F5"/>
    <w:rsid w:val="00E057A2"/>
    <w:rsid w:val="00E13378"/>
    <w:rsid w:val="00E13E17"/>
    <w:rsid w:val="00E20C10"/>
    <w:rsid w:val="00E40102"/>
    <w:rsid w:val="00E77EC8"/>
    <w:rsid w:val="00E8615B"/>
    <w:rsid w:val="00EA1771"/>
    <w:rsid w:val="00EA1F33"/>
    <w:rsid w:val="00EA674C"/>
    <w:rsid w:val="00EB21C9"/>
    <w:rsid w:val="00EC4032"/>
    <w:rsid w:val="00EF14C0"/>
    <w:rsid w:val="00F31CAD"/>
    <w:rsid w:val="00F44656"/>
    <w:rsid w:val="00F50C0F"/>
    <w:rsid w:val="00F74E1C"/>
    <w:rsid w:val="00F82F22"/>
    <w:rsid w:val="00F960E1"/>
    <w:rsid w:val="00FB05D3"/>
    <w:rsid w:val="00FC2696"/>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1D5338"/>
    <w:rPr>
      <w:color w:val="808080"/>
      <w:bdr w:space="0" w:sz="0" w:color="auto" w:val="none"/>
      <w:shd w:fill="auto" w:color="auto" w:val="clear"/>
    </w:rPr>
  </w:style>
  <w:style w:customStyle="true" w:styleId="eSPISCCParagraphDefaultFont" w:type="character">
    <w:name w:val="eSPIS_CC_Paragraph Default Font"/>
    <w:basedOn w:val="Zadanifontodlomka"/>
    <w:rsid w:val="001D53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533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D53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53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1D5338"/>
    <w:rPr>
      <w:color w:val="808080"/>
      <w:bdr w:color="auto" w:space="0" w:sz="0" w:val="none"/>
      <w:shd w:color="auto" w:fill="auto" w:val="clear"/>
    </w:rPr>
  </w:style>
  <w:style w:customStyle="1" w:styleId="eSPISCCParagraphDefaultFont" w:type="character">
    <w:name w:val="eSPIS_CC_Paragraph Default Font"/>
    <w:basedOn w:val="Zadanifontodlomka"/>
    <w:rsid w:val="001D53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533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D53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533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16662266">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4. rujna 2018.</izvorni_sadrzaj>
    <derivirana_varijabla naziv="DomainObject.PlaniraniZavrsetakDatum_1">4. rujna 2018.</derivirana_varijabla>
  </DomainObject.PlaniraniZavrsetakDatum>
  <DomainObject.PlaniraniPocetakDatum>
    <izvorni_sadrzaj>4. rujna 2018.</izvorni_sadrzaj>
    <derivirana_varijabla naziv="DomainObject.PlaniraniPocetakDatum_1">4. rujna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rujna 2018.</izvorni_sadrzaj>
    <derivirana_varijabla naziv="DomainObject.Zapisnik.DatumKreiranja_1">4. rujna 2018.</derivirana_varijabla>
  </DomainObject.Zapisnik.DatumKreiranja>
  <DomainObject.Zapisnik.ImovinskaKorist>
    <izvorni_sadrzaj/>
    <derivirana_varijabla naziv="DomainObject.Zapisnik.ImovinskaKorist_1"/>
  </DomainObject.Zapisnik.ImovinskaKorist>
  <DomainObject.Zapisnik.Oznaka>
    <izvorni_sadrzaj>St-196/2018-12</izvorni_sadrzaj>
    <derivirana_varijabla naziv="DomainObject.Zapisnik.Oznaka_1">St-196/2018-12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izvorni_sadrzaj>
    <derivirana_varijabla naziv="DomainObject.Predmet.Broj_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2018.</izvorni_sadrzaj>
    <derivirana_varijabla naziv="DomainObject.Predmet.DatumOsnivanja_1">14.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St-196/2018</izvorni_sadrzaj>
    <derivirana_varijabla naziv="DomainObject.Predmet.OznakaBroj_1">St-196/2018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GOLF VIZIJA d.o.o.</izvorni_sadrzaj>
    <derivirana_varijabla naziv="DomainObject.Predmet.ProtustrankaFormated_1">  GOLF VIZIJA d.o.o.</derivirana_varijabla>
  </DomainObject.Predmet.ProtustrankaFormated>
  <DomainObject.Predmet.ProtustrankaFormatedOIB>
    <izvorni_sadrzaj>  GOLF VIZIJA d.o.o., OIB 46347771252</izvorni_sadrzaj>
    <derivirana_varijabla naziv="DomainObject.Predmet.ProtustrankaFormatedOIB_1">  GOLF VIZIJA d.o.o., OIB 46347771252</derivirana_varijabla>
  </DomainObject.Predmet.ProtustrankaFormatedOIB>
  <DomainObject.Predmet.ProtustrankaFormatedWithAdress>
    <izvorni_sadrzaj> GOLF VIZIJA d.o.o., Martina Kontuša 26, 51000 Rijeka</izvorni_sadrzaj>
    <derivirana_varijabla naziv="DomainObject.Predmet.ProtustrankaFormatedWithAdress_1"> GOLF VIZIJA d.o.o., Martina Kontuša 26, 51000 Rijeka</derivirana_varijabla>
  </DomainObject.Predmet.ProtustrankaFormatedWithAdress>
  <DomainObject.Predmet.ProtustrankaFormatedWithAdressOIB>
    <izvorni_sadrzaj> GOLF VIZIJA d.o.o., OIB 46347771252, Martina Kontuša 26, 51000 Rijeka</izvorni_sadrzaj>
    <derivirana_varijabla naziv="DomainObject.Predmet.ProtustrankaFormatedWithAdressOIB_1"> GOLF VIZIJA d.o.o., OIB 46347771252, Martina Kontuša 26, 51000 Rijeka</derivirana_varijabla>
  </DomainObject.Predmet.ProtustrankaFormatedWithAdressOIB>
  <DomainObject.Predmet.ProtustrankaWithAdress>
    <izvorni_sadrzaj>GOLF VIZIJA d.o.o. Martina Kontuša 26, 51000 Rijeka</izvorni_sadrzaj>
    <derivirana_varijabla naziv="DomainObject.Predmet.ProtustrankaWithAdress_1">GOLF VIZIJA d.o.o. Martina Kontuša 26, 51000 Rijeka</derivirana_varijabla>
  </DomainObject.Predmet.ProtustrankaWithAdress>
  <DomainObject.Predmet.ProtustrankaWithAdressOIB>
    <izvorni_sadrzaj>GOLF VIZIJA d.o.o., OIB 46347771252, Martina Kontuša 26, 51000 Rijeka</izvorni_sadrzaj>
    <derivirana_varijabla naziv="DomainObject.Predmet.ProtustrankaWithAdressOIB_1">GOLF VIZIJA d.o.o., OIB 46347771252, Martina Kontuša 26, 51000 Rijeka</derivirana_varijabla>
  </DomainObject.Predmet.ProtustrankaWithAdressOIB>
  <DomainObject.Predmet.ProtustrankaNazivFormated>
    <izvorni_sadrzaj>GOLF VIZIJA d.o.o.</izvorni_sadrzaj>
    <derivirana_varijabla naziv="DomainObject.Predmet.ProtustrankaNazivFormated_1">GOLF VIZIJA d.o.o.</derivirana_varijabla>
  </DomainObject.Predmet.ProtustrankaNazivFormated>
  <DomainObject.Predmet.ProtustrankaNazivFormatedOIB>
    <izvorni_sadrzaj>GOLF VIZIJA d.o.o., OIB 46347771252</izvorni_sadrzaj>
    <derivirana_varijabla naziv="DomainObject.Predmet.ProtustrankaNazivFormatedOIB_1">GOLF VIZIJA d.o.o., OIB 46347771252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GOLF VIZIJA d.o.o.</item>
    </izvorni_sadrzaj>
    <derivirana_varijabla naziv="DomainObject.Predmet.ProtuStrankaListFormated_1">
      <item>GOLF VIZIJA d.o.o.</item>
    </derivirana_varijabla>
  </DomainObject.Predmet.ProtuStrankaListFormated>
  <DomainObject.Predmet.ProtuStrankaListFormatedOIB>
    <izvorni_sadrzaj>
      <item>GOLF VIZIJA d.o.o., OIB 46347771252</item>
    </izvorni_sadrzaj>
    <derivirana_varijabla naziv="DomainObject.Predmet.ProtuStrankaListFormatedOIB_1">
      <item>GOLF VIZIJA d.o.o., OIB 46347771252</item>
    </derivirana_varijabla>
  </DomainObject.Predmet.ProtuStrankaListFormatedOIB>
  <DomainObject.Predmet.ProtuStrankaListFormatedWithAdress>
    <izvorni_sadrzaj>
      <item>GOLF VIZIJA d.o.o., Martina Kontuša 26, 51000 Rijeka</item>
    </izvorni_sadrzaj>
    <derivirana_varijabla naziv="DomainObject.Predmet.ProtuStrankaListFormatedWithAdress_1">
      <item>GOLF VIZIJA d.o.o., Martina Kontuša 26, 51000 Rijeka</item>
    </derivirana_varijabla>
  </DomainObject.Predmet.ProtuStrankaListFormatedWithAdress>
  <DomainObject.Predmet.ProtuStrankaListFormatedWithAdressOIB>
    <izvorni_sadrzaj>
      <item>GOLF VIZIJA d.o.o., OIB 46347771252, Martina Kontuša 26, 51000 Rijeka</item>
    </izvorni_sadrzaj>
    <derivirana_varijabla naziv="DomainObject.Predmet.ProtuStrankaListFormatedWithAdressOIB_1">
      <item>GOLF VIZIJA d.o.o., OIB 46347771252, Martina Kontuša 26, 51000 Rijeka</item>
    </derivirana_varijabla>
  </DomainObject.Predmet.ProtuStrankaListFormatedWithAdressOIB>
  <DomainObject.Predmet.ProtuStrankaListNazivFormated>
    <izvorni_sadrzaj>
      <item>GOLF VIZIJA d.o.o.</item>
    </izvorni_sadrzaj>
    <derivirana_varijabla naziv="DomainObject.Predmet.ProtuStrankaListNazivFormated_1">
      <item>GOLF VIZIJA d.o.o.</item>
    </derivirana_varijabla>
  </DomainObject.Predmet.ProtuStrankaListNazivFormated>
  <DomainObject.Predmet.ProtuStrankaListNazivFormatedOIB>
    <izvorni_sadrzaj>
      <item>GOLF VIZIJA d.o.o., OIB 46347771252</item>
    </izvorni_sadrzaj>
    <derivirana_varijabla naziv="DomainObject.Predmet.ProtuStrankaListNazivFormatedOIB_1">
      <item>GOLF VIZIJA d.o.o., OIB 46347771252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2018.</izvorni_sadrzaj>
    <derivirana_varijabla naziv="DomainObject.Datum_1">4. rujna 2018.</derivirana_varijabla>
  </DomainObject.Datum>
  <DomainObject.PoslovniBrojDokumenta>
    <izvorni_sadrzaj>St-196/2018-12</izvorni_sadrzaj>
    <derivirana_varijabla naziv="DomainObject.PoslovniBrojDokumenta_1">St-196/2018-12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GOLF VIZIJA d.o.o.</izvorni_sadrzaj>
    <derivirana_varijabla naziv="DomainObject.Predmet.ProtustrankaIDrugi_1">GOLF VIZIJA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GOLF VIZIJA d.o.o., OIB 46347771252, Martina Kontuša 26, 51000 Rijeka</izvorni_sadrzaj>
    <derivirana_varijabla naziv="DomainObject.Predmet.ProtustrankaIDrugiAdressOIB_1">GOLF VIZIJA d.o.o., OIB 46347771252, Martina Kontuša 26,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GOLF VIZIJA d.o.o.</item>
    </izvorni_sadrzaj>
    <derivirana_varijabla naziv="DomainObject.Predmet.SudioniciListNaziv_1">
      <item>FINA  Rijeka</item>
      <item>GOLF VIZIJA d.o.o.</item>
    </derivirana_varijabla>
  </DomainObject.Predmet.SudioniciListNaziv>
  <DomainObject.Predmet.SudioniciListAdressOIB>
    <izvorni_sadrzaj>
      <item>FINA  Rijeka, OIB 85821130368, Frana Kurelca 8,51000 Rijeka</item>
      <item>GOLF VIZIJA d.o.o., OIB 46347771252, Martina Kontuša 26,51000 Rijeka</item>
    </izvorni_sadrzaj>
    <derivirana_varijabla naziv="DomainObject.Predmet.SudioniciListAdressOIB_1">
      <item>FINA  Rijeka, OIB 85821130368, Frana Kurelca 8,51000 Rijeka</item>
      <item>GOLF VIZIJA d.o.o., OIB 46347771252, Martina Kontuša 26,51000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46347771252</item>
    </izvorni_sadrzaj>
    <derivirana_varijabla naziv="DomainObject.Predmet.SudioniciListNazivOIB_1">
      <item>, OIB 85821130368</item>
      <item>, OIB 46347771252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0BB683-8542-4F16-8189-EB3010A7E6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885</properties:Words>
  <properties:Characters>5214</properties:Characters>
  <properties:Lines>112</properties:Lines>
  <properties:Paragraphs>36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2018-09-04T08:16:00Z</dcterms:created>
  <dc:creator>Danijela Fumić</dc:creator>
  <cp:lastModifiedBy>Danijela Fumić</cp:lastModifiedBy>
  <cp:lastPrinted>2018-09-04T08:15:00Z</cp:lastPrinted>
  <dcterms:modified xmlns:xsi="http://www.w3.org/2001/XMLSchema-instance" xsi:type="dcterms:W3CDTF">2018-09-04T08:17:00Z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St-196/2018-12 / Zapisnik - Ročište radi rasprave o uvjetima za otvaranje steč. post. (zapisnik 196 18.docx)</vt:lpwstr>
  </prop:property>
  <prop:property name="CC_coloring" pid="4" fmtid="{D5CDD505-2E9C-101B-9397-08002B2CF9AE}">
    <vt:bool>false</vt:bool>
  </prop:property>
  <prop:property name="BrojStranica" pid="5" fmtid="{D5CDD505-2E9C-101B-9397-08002B2CF9AE}">
    <vt:i4>3</vt:i4>
  </prop:property>
</prop:Properties>
</file>