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55b4" w14:paraId="ae655b4" w:rsidRDefault="000407FD" w:rsidP="0016469F" w:rsidR="0014559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59455" cx="573206"/>
            <wp:effectExtent b="317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6520" cx="57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BF4DC5">
        <w:rPr>
          <w:rFonts w:cs="Times New Roman" w:hAnsi="Times New Roman" w:ascii="Times New Roman"/>
          <w:sz w:val="24"/>
          <w:szCs w:val="24"/>
        </w:rPr>
        <w:t xml:space="preserve">       </w:t>
      </w:r>
      <w:r w:rsidR="0031166E">
        <w:rPr>
          <w:rFonts w:cs="Times New Roman" w:hAnsi="Times New Roman" w:ascii="Times New Roman"/>
          <w:sz w:val="24"/>
          <w:szCs w:val="24"/>
        </w:rPr>
        <w:t>Broj: 2/St-1509/2017-7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145594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31166E" w:rsidRPr="0031166E">
        <w:t>JAKOBOVIĆ d.o.o., Ramanovci, Ramanovci 14, OIB: 53677379733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31166E">
        <w:t>19</w:t>
      </w:r>
      <w:r w:rsidRPr="0016469F">
        <w:t xml:space="preserve">. </w:t>
      </w:r>
      <w:r w:rsidR="005437A9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  <w:r w:rsidR="00643221">
        <w:t xml:space="preserve"> </w:t>
      </w:r>
    </w:p>
    <w:p w:rsidRDefault="00B6503E" w:rsidP="00656332" w:rsidR="00B6503E">
      <w:pPr>
        <w:ind w:firstLine="708"/>
        <w:jc w:val="both"/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455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C45810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tražbina prvog višeg isplatnog reda nema</w:t>
      </w:r>
      <w:r w:rsidR="0001666D">
        <w:rPr>
          <w:rFonts w:cs="Times New Roman" w:hAnsi="Times New Roman" w:ascii="Times New Roman"/>
          <w:sz w:val="24"/>
          <w:szCs w:val="24"/>
        </w:rPr>
        <w:t>.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1166E" w:rsidP="00C45810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1166E">
              <w:rPr>
                <w:rFonts w:cs="Times New Roman" w:hAnsi="Times New Roman" w:ascii="Times New Roman"/>
                <w:sz w:val="24"/>
                <w:szCs w:val="24"/>
              </w:rPr>
              <w:t xml:space="preserve">RH, Min. financija, Porezna uprava, </w:t>
            </w:r>
            <w:r w:rsidRPr="0001666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Područni ured Požega</w:t>
            </w:r>
            <w:r w:rsidR="00B6503E" w:rsidRPr="0001666D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1166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166E">
              <w:rPr>
                <w:rFonts w:cs="Times New Roman" w:hAnsi="Times New Roman" w:ascii="Times New Roman"/>
                <w:sz w:val="24"/>
                <w:szCs w:val="24"/>
              </w:rPr>
              <w:t>17.941,48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1166E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166E">
              <w:rPr>
                <w:rFonts w:cs="Times New Roman" w:hAnsi="Times New Roman" w:ascii="Times New Roman"/>
                <w:sz w:val="24"/>
                <w:szCs w:val="24"/>
              </w:rPr>
              <w:t>17.941,48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C458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C45810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186778">
        <w:rPr>
          <w:rFonts w:cs="Times New Roman" w:hAnsi="Times New Roman" w:ascii="Times New Roman"/>
          <w:sz w:val="24"/>
          <w:szCs w:val="24"/>
        </w:rPr>
        <w:t>tražbin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B6503E">
        <w:rPr>
          <w:rFonts w:cs="Times New Roman" w:hAnsi="Times New Roman" w:ascii="Times New Roman"/>
          <w:sz w:val="24"/>
          <w:szCs w:val="24"/>
        </w:rPr>
        <w:t xml:space="preserve"> višeg isplatnog reda, jer tražbin</w:t>
      </w:r>
      <w:r w:rsidR="00D94348">
        <w:rPr>
          <w:rFonts w:cs="Times New Roman" w:hAnsi="Times New Roman" w:ascii="Times New Roman"/>
          <w:sz w:val="24"/>
          <w:szCs w:val="24"/>
        </w:rPr>
        <w:t>e</w:t>
      </w:r>
      <w:r w:rsidR="00B6503E">
        <w:rPr>
          <w:rFonts w:cs="Times New Roman" w:hAnsi="Times New Roman" w:ascii="Times New Roman"/>
          <w:sz w:val="24"/>
          <w:szCs w:val="24"/>
        </w:rPr>
        <w:t xml:space="preserve"> prvog višeg isplatnog reda nisu prijavljene. Tražbin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120FE0">
        <w:rPr>
          <w:rFonts w:cs="Times New Roman" w:hAnsi="Times New Roman" w:ascii="Times New Roman"/>
          <w:sz w:val="24"/>
          <w:szCs w:val="24"/>
        </w:rPr>
        <w:t>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B6503E">
        <w:rPr>
          <w:rFonts w:cs="Times New Roman" w:hAnsi="Times New Roman" w:ascii="Times New Roman"/>
          <w:sz w:val="24"/>
          <w:szCs w:val="24"/>
        </w:rPr>
        <w:t>II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1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2226DA">
        <w:rPr>
          <w:rFonts w:cs="Times New Roman" w:hAnsi="Times New Roman" w:ascii="Times New Roman"/>
          <w:sz w:val="24"/>
          <w:szCs w:val="24"/>
        </w:rPr>
        <w:t>utvrđen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="002226DA">
        <w:rPr>
          <w:rFonts w:cs="Times New Roman" w:hAnsi="Times New Roman" w:ascii="Times New Roman"/>
          <w:sz w:val="24"/>
          <w:szCs w:val="24"/>
        </w:rPr>
        <w:t xml:space="preserve"> u iznos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2226DA">
        <w:rPr>
          <w:rFonts w:cs="Times New Roman" w:hAnsi="Times New Roman" w:ascii="Times New Roman"/>
          <w:sz w:val="24"/>
          <w:szCs w:val="24"/>
        </w:rPr>
        <w:t xml:space="preserve"> kako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="002226DA">
        <w:rPr>
          <w:rFonts w:cs="Times New Roman" w:hAnsi="Times New Roman" w:ascii="Times New Roman"/>
          <w:sz w:val="24"/>
          <w:szCs w:val="24"/>
        </w:rPr>
        <w:t xml:space="preserve"> i prijavljen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2226DA">
        <w:rPr>
          <w:rFonts w:cs="Times New Roman" w:hAnsi="Times New Roman" w:ascii="Times New Roman"/>
          <w:sz w:val="24"/>
          <w:szCs w:val="24"/>
        </w:rPr>
        <w:t xml:space="preserve">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jer nitko od prisutnih nije osporio tražbin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B66E55">
        <w:rPr>
          <w:rFonts w:cs="Times New Roman" w:hAnsi="Times New Roman" w:ascii="Times New Roman"/>
          <w:sz w:val="24"/>
          <w:szCs w:val="24"/>
        </w:rPr>
        <w:t xml:space="preserve"> priznat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B66E55">
        <w:rPr>
          <w:rFonts w:cs="Times New Roman" w:hAnsi="Times New Roman" w:ascii="Times New Roman"/>
          <w:sz w:val="24"/>
          <w:szCs w:val="24"/>
        </w:rPr>
        <w:t xml:space="preserve"> od strane stečajn</w:t>
      </w:r>
      <w:r w:rsidR="00D94348">
        <w:rPr>
          <w:rFonts w:cs="Times New Roman" w:hAnsi="Times New Roman" w:ascii="Times New Roman"/>
          <w:sz w:val="24"/>
          <w:szCs w:val="24"/>
        </w:rPr>
        <w:t>e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94348">
        <w:rPr>
          <w:rFonts w:cs="Times New Roman" w:hAnsi="Times New Roman" w:ascii="Times New Roman"/>
          <w:sz w:val="24"/>
          <w:szCs w:val="24"/>
        </w:rPr>
        <w:t>ice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131824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B914AE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F15ADD" w:rsidP="0016469F" w:rsidR="00F15AD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0469D2">
        <w:rPr>
          <w:rFonts w:cs="Times New Roman" w:hAnsi="Times New Roman" w:ascii="Times New Roman"/>
          <w:sz w:val="24"/>
          <w:szCs w:val="24"/>
        </w:rPr>
        <w:t>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469D2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D94348" w:rsidR="005C1F1D" w:rsidRPr="0016469F">
      <w:footerReference w:type="default" r:id="rId10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C5C" w:rsidP="007A5E17" w:rsidR="00B60C5C">
      <w:r>
        <w:separator/>
      </w:r>
    </w:p>
  </w:endnote>
  <w:endnote w:id="0" w:type="continuationSeparator">
    <w:p w:rsidRDefault="00B60C5C" w:rsidP="007A5E17" w:rsidR="00B60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50C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C5C" w:rsidP="007A5E17" w:rsidR="00B60C5C">
      <w:r>
        <w:separator/>
      </w:r>
    </w:p>
  </w:footnote>
  <w:footnote w:id="0" w:type="continuationSeparator">
    <w:p w:rsidRDefault="00B60C5C" w:rsidP="007A5E17" w:rsidR="00B60C5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130F"/>
    <w:rsid w:val="00006C90"/>
    <w:rsid w:val="0001331F"/>
    <w:rsid w:val="0001666D"/>
    <w:rsid w:val="000407FD"/>
    <w:rsid w:val="00042EC2"/>
    <w:rsid w:val="0004322A"/>
    <w:rsid w:val="000469D2"/>
    <w:rsid w:val="000B38D0"/>
    <w:rsid w:val="000B544A"/>
    <w:rsid w:val="000E5DA5"/>
    <w:rsid w:val="0010664C"/>
    <w:rsid w:val="00116C32"/>
    <w:rsid w:val="00120FE0"/>
    <w:rsid w:val="0013035B"/>
    <w:rsid w:val="00131824"/>
    <w:rsid w:val="001336CD"/>
    <w:rsid w:val="00145594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2226DA"/>
    <w:rsid w:val="00291512"/>
    <w:rsid w:val="00292DF8"/>
    <w:rsid w:val="002B6E5C"/>
    <w:rsid w:val="002E723D"/>
    <w:rsid w:val="002F4650"/>
    <w:rsid w:val="002F4E75"/>
    <w:rsid w:val="0031166E"/>
    <w:rsid w:val="00335241"/>
    <w:rsid w:val="00346C4A"/>
    <w:rsid w:val="00346D68"/>
    <w:rsid w:val="00365730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8744F"/>
    <w:rsid w:val="00490142"/>
    <w:rsid w:val="004A715E"/>
    <w:rsid w:val="004B7C5B"/>
    <w:rsid w:val="004E5DDB"/>
    <w:rsid w:val="00504597"/>
    <w:rsid w:val="005302E9"/>
    <w:rsid w:val="005437A9"/>
    <w:rsid w:val="005450CC"/>
    <w:rsid w:val="00552DE4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43221"/>
    <w:rsid w:val="00656332"/>
    <w:rsid w:val="00656545"/>
    <w:rsid w:val="00656812"/>
    <w:rsid w:val="00665A37"/>
    <w:rsid w:val="006B345D"/>
    <w:rsid w:val="00713D8F"/>
    <w:rsid w:val="00731A14"/>
    <w:rsid w:val="00773B18"/>
    <w:rsid w:val="00776F11"/>
    <w:rsid w:val="007A5E17"/>
    <w:rsid w:val="007D32B1"/>
    <w:rsid w:val="00810A50"/>
    <w:rsid w:val="00833AD1"/>
    <w:rsid w:val="00874641"/>
    <w:rsid w:val="008954E3"/>
    <w:rsid w:val="008B1FF2"/>
    <w:rsid w:val="008C6BC1"/>
    <w:rsid w:val="008D2FE4"/>
    <w:rsid w:val="008E0AD2"/>
    <w:rsid w:val="0091157B"/>
    <w:rsid w:val="00912665"/>
    <w:rsid w:val="0092186B"/>
    <w:rsid w:val="0095068D"/>
    <w:rsid w:val="00994902"/>
    <w:rsid w:val="009A5B4A"/>
    <w:rsid w:val="009B4718"/>
    <w:rsid w:val="009B5F48"/>
    <w:rsid w:val="009E1A3E"/>
    <w:rsid w:val="009E4305"/>
    <w:rsid w:val="009F6AE2"/>
    <w:rsid w:val="00A01578"/>
    <w:rsid w:val="00A152F6"/>
    <w:rsid w:val="00A233CB"/>
    <w:rsid w:val="00A267D3"/>
    <w:rsid w:val="00A34A06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60C5C"/>
    <w:rsid w:val="00B6503E"/>
    <w:rsid w:val="00B66E55"/>
    <w:rsid w:val="00B914AE"/>
    <w:rsid w:val="00B9320A"/>
    <w:rsid w:val="00B961A2"/>
    <w:rsid w:val="00BF22FC"/>
    <w:rsid w:val="00BF26E7"/>
    <w:rsid w:val="00BF4DC5"/>
    <w:rsid w:val="00C11F4E"/>
    <w:rsid w:val="00C3296E"/>
    <w:rsid w:val="00C45810"/>
    <w:rsid w:val="00C502B0"/>
    <w:rsid w:val="00C6723F"/>
    <w:rsid w:val="00C72994"/>
    <w:rsid w:val="00C90E6B"/>
    <w:rsid w:val="00C92F90"/>
    <w:rsid w:val="00D11BC8"/>
    <w:rsid w:val="00D136CB"/>
    <w:rsid w:val="00D13D0F"/>
    <w:rsid w:val="00D163B5"/>
    <w:rsid w:val="00D26261"/>
    <w:rsid w:val="00D515BA"/>
    <w:rsid w:val="00D629AF"/>
    <w:rsid w:val="00D72684"/>
    <w:rsid w:val="00D92462"/>
    <w:rsid w:val="00D94348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5ADD"/>
    <w:rsid w:val="00F17CE1"/>
    <w:rsid w:val="00F60E12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545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545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_1">
      <item>ŽDO SLAV. BROD punomoćnik sudionika u postupku REPUBLIKA HRVATSKA-MINISTARSTVO FINANCIJA</item>
      <item>Lidija Balog</item>
      <item>Gabrijel Zovak</item>
    </derivirana_varijabla>
  </DomainObject.Predmet.OstaliListFormated>
  <DomainObject.Predmet.OstaliListFormated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OIB_1">
      <item>ŽDO SLAV. BROD punomoćnik sudionika u postupku REPUBLIKA HRVATSKA-MINISTARSTVO FINANCIJA</item>
      <item>Lidija Balog</item>
      <item>Gabrijel Zovak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_1">
      <item>ŽDO SLAV. BROD punomoćnik sudionika u postupku REPUBLIKA HRVATSKA-MINISTARSTVO FINANCIJA</item>
      <item>Lidija Balog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OIB_1">
      <item>ŽDO SLAV. BROD punomoćnik sudionika u postupku REPUBLIKA HRVATSKA-MINISTARSTVO FINANCIJA</item>
      <item>Lidija Balog</item>
      <item>Gabrijel Zovak</item>
    </derivirana_varijabla>
  </DomainObject.Predmet.OstaliListFormatedWithAdressOIB>
  <DomainObject.Predmet.OstaliListNazivFormated>
    <izvorni_sadrzaj>
      <item>ŽDO SLAV. BROD</item>
      <item>Lidija Balog</item>
      <item>Gabrijel Zovak</item>
    </izvorni_sadrzaj>
    <derivirana_varijabla naziv="DomainObject.Predmet.OstaliListNazivFormated_1">
      <item>ŽDO SLAV. BROD</item>
      <item>Lidija Balog</item>
      <item>Gabrijel Zovak</item>
    </derivirana_varijabla>
  </DomainObject.Predmet.OstaliListNazivFormated>
  <DomainObject.Predmet.OstaliListNazivFormatedOIB>
    <izvorni_sadrzaj>
      <item>ŽDO SLAV. BROD</item>
      <item>Lidija Balog</item>
      <item>Gabrijel Zovak</item>
    </izvorni_sadrzaj>
    <derivirana_varijabla naziv="DomainObject.Predmet.OstaliListNazivFormatedOIB_1">
      <item>ŽDO SLAV. BROD</item>
      <item>Lidija Balog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  <item>Lidija Balog</item>
      <item>Gabrijel Zovak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  <item>Lidija Balog</item>
      <item>Gabrijel Zovak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  <item>, OIB null</item>
      <item>, OIB null</item>
    </izvorni_sadrzaj>
    <derivirana_varijabla naziv="DomainObject.Predmet.SudioniciListNazivOIB_1">
      <item>, OIB 53677379733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303</properties:Words>
  <properties:Characters>1482</properties:Characters>
  <properties:Lines>63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2018-11-19T10:21:00Z</dcterms:created>
  <dc:creator>wsadmin</dc:creator>
  <cp:lastModifiedBy>wsadmin</cp:lastModifiedBy>
  <cp:lastPrinted>2018-09-21T06:56:00Z</cp:lastPrinted>
  <dcterms:modified xmlns:xsi="http://www.w3.org/2001/XMLSchema-instance" xsi:type="dcterms:W3CDTF">2018-11-20T07:39:00Z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tražbine.docx 19.11.2018..docx)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