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4d8b" w14:paraId="b7f4d8b" w:rsidRDefault="00934972" w:rsidP="00934972" w:rsidR="00934972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972" w:rsidP="00934972" w:rsidR="00934972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934972" w:rsidP="00934972" w:rsidR="00934972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934972" w:rsidP="00934972" w:rsidR="00934972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50</w:t>
      </w:r>
      <w:r w:rsidRPr="00897965">
        <w:t>/15-71</w:t>
      </w:r>
    </w:p>
    <w:p w:rsidRDefault="00934972" w:rsidP="00934972" w:rsidR="00934972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934972" w:rsidP="00934972" w:rsidR="00934972" w:rsidRPr="00F83270">
      <w:pPr>
        <w:jc w:val="right"/>
      </w:pPr>
    </w:p>
    <w:p w:rsidRDefault="00934972" w:rsidP="00934972" w:rsidR="00934972" w:rsidRPr="00F83270">
      <w:pPr>
        <w:jc w:val="center"/>
      </w:pPr>
      <w:r w:rsidRPr="00F83270">
        <w:t>R E P U B L I K A  H R V A T S K A</w:t>
      </w:r>
    </w:p>
    <w:p w:rsidRDefault="00934972" w:rsidP="00934972" w:rsidR="00934972" w:rsidRPr="00F83270"/>
    <w:p w:rsidRDefault="00934972" w:rsidP="00934972" w:rsidR="00934972" w:rsidRPr="00F83270">
      <w:pPr>
        <w:jc w:val="center"/>
      </w:pPr>
      <w:r w:rsidRPr="00F83270">
        <w:t>R J E Š E NJ E</w:t>
      </w:r>
    </w:p>
    <w:p w:rsidRDefault="00934972" w:rsidP="00934972" w:rsidR="00934972">
      <w:pPr>
        <w:jc w:val="both"/>
      </w:pPr>
    </w:p>
    <w:p w:rsidRDefault="00934972" w:rsidP="00934972" w:rsidR="00934972" w:rsidRPr="00F83270">
      <w:pPr>
        <w:jc w:val="both"/>
      </w:pPr>
    </w:p>
    <w:p w:rsidRDefault="00934972" w:rsidP="00934972" w:rsidR="00934972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9240C0">
        <w:t>PROJEKT RAMANESA d.o.o.</w:t>
      </w:r>
      <w:r>
        <w:t xml:space="preserve"> u stečaju</w:t>
      </w:r>
      <w:r w:rsidRPr="009240C0">
        <w:t>, Poreč, Partizanska 13, OIB: 16035649550</w:t>
      </w:r>
      <w:r>
        <w:t>,</w:t>
      </w:r>
      <w:r w:rsidRPr="00FA23DA">
        <w:t xml:space="preserve"> </w:t>
      </w:r>
      <w:r w:rsidRPr="00DE7BF7">
        <w:t>da</w:t>
      </w:r>
      <w:r w:rsidRPr="00897965">
        <w:t xml:space="preserve">na </w:t>
      </w:r>
      <w:r w:rsidR="00897965" w:rsidRPr="00897965">
        <w:t>15</w:t>
      </w:r>
      <w:r w:rsidRPr="00897965">
        <w:t>. prosinca 2016.,</w:t>
      </w:r>
      <w:r w:rsidRPr="00DE7BF7">
        <w:t xml:space="preserve"> </w:t>
      </w:r>
    </w:p>
    <w:p w:rsidRDefault="00934972" w:rsidP="00934972" w:rsidR="00934972" w:rsidRPr="00F100FA">
      <w:pPr>
        <w:jc w:val="both"/>
      </w:pPr>
    </w:p>
    <w:p w:rsidRDefault="00934972" w:rsidP="00934972" w:rsidR="00934972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934972" w:rsidP="00934972" w:rsidR="00934972">
      <w:pPr>
        <w:ind w:left="705"/>
        <w:jc w:val="both"/>
      </w:pPr>
    </w:p>
    <w:p w:rsidRDefault="008D5DED" w:rsidP="008D5DED" w:rsidR="008D5DED" w:rsidRPr="00BB4AC9">
      <w:pPr>
        <w:jc w:val="both"/>
      </w:pPr>
      <w:r>
        <w:tab/>
      </w:r>
      <w:r w:rsidR="00934972">
        <w:t>Određuje se naknada stvarnih troškova</w:t>
      </w:r>
      <w:r w:rsidR="00934972" w:rsidRPr="00092887">
        <w:t xml:space="preserve"> stečajnom upravitelju</w:t>
      </w:r>
      <w:r w:rsidR="00934972">
        <w:t xml:space="preserve"> Damiru Majstoroviću, Pula, Koparska 37, OIB: 49931983367, za poslove obavljene u stečajnom postupku</w:t>
      </w:r>
      <w:r w:rsidR="00934972" w:rsidRPr="00092887">
        <w:t xml:space="preserve"> nad dužnikom</w:t>
      </w:r>
      <w:r w:rsidR="00934972" w:rsidRPr="00E33DD0">
        <w:rPr>
          <w:b/>
        </w:rPr>
        <w:t xml:space="preserve"> </w:t>
      </w:r>
      <w:r w:rsidR="00934972" w:rsidRPr="009240C0">
        <w:t>PROJEKT RAMANESA d.o.o.</w:t>
      </w:r>
      <w:r w:rsidR="00934972">
        <w:t xml:space="preserve"> u stečaju</w:t>
      </w:r>
      <w:r w:rsidR="00934972" w:rsidRPr="009240C0">
        <w:t>, Poreč, Partizanska 13, OIB: 16035649550</w:t>
      </w:r>
      <w:r w:rsidR="00934972" w:rsidRPr="000027B0">
        <w:t>,</w:t>
      </w:r>
      <w:r w:rsidR="00934972">
        <w:t xml:space="preserve"> </w:t>
      </w:r>
      <w:r w:rsidRPr="00BB4AC9">
        <w:t xml:space="preserve">po obračunu zaprimljenom </w:t>
      </w:r>
      <w:r>
        <w:t>7</w:t>
      </w:r>
      <w:r w:rsidRPr="00BB4AC9">
        <w:t xml:space="preserve">. lipnja 2016. u iznosu od </w:t>
      </w:r>
      <w:r>
        <w:t>694,00</w:t>
      </w:r>
      <w:r w:rsidRPr="00BB4AC9">
        <w:t xml:space="preserve"> kn neto</w:t>
      </w:r>
      <w:r>
        <w:t>, po obračunu zaprimljenom 6. rujna 2016. u iznosu od 558,00 kn neto</w:t>
      </w:r>
      <w:r w:rsidRPr="00BB4AC9">
        <w:t xml:space="preserve"> te po obračunu zaprimljenom </w:t>
      </w:r>
      <w:r>
        <w:t>9. prosinca</w:t>
      </w:r>
      <w:r w:rsidRPr="00BB4AC9">
        <w:t xml:space="preserve"> 2016. u iznosu od </w:t>
      </w:r>
      <w:r>
        <w:t>698,00</w:t>
      </w:r>
      <w:r w:rsidRPr="00BB4AC9">
        <w:t xml:space="preserve"> kn neto. </w:t>
      </w:r>
    </w:p>
    <w:p w:rsidRDefault="00934972" w:rsidP="00934972" w:rsidR="00934972" w:rsidRPr="00F73A20">
      <w:pPr>
        <w:jc w:val="both"/>
      </w:pPr>
      <w:r>
        <w:t xml:space="preserve"> </w:t>
      </w:r>
    </w:p>
    <w:p w:rsidRDefault="00934972" w:rsidP="00934972" w:rsidR="00934972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934972" w:rsidP="00934972" w:rsidR="00934972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934972" w:rsidP="00934972" w:rsidR="00934972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stečajni upravitelj ima pravo na naknadu stvarnih troškova. </w:t>
      </w:r>
      <w:r>
        <w:t>Naknadu troškova rješenjem određuje sud na temelju pisanog, obrazloženog i dokumentiranog izvješća stečajnog upravitelja.</w:t>
      </w:r>
    </w:p>
    <w:p w:rsidRDefault="00934972" w:rsidP="008D5DED" w:rsidR="008D5DED" w:rsidRPr="00BB4AC9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Damir Majstorović, Pula, Koparska 37, OIB: 49931983367, dostavio</w:t>
      </w:r>
      <w:r w:rsidRPr="00E86206">
        <w:t xml:space="preserve"> je dana </w:t>
      </w:r>
      <w:r w:rsidR="008D5DED">
        <w:t>7. lipnja</w:t>
      </w:r>
      <w:r>
        <w:t xml:space="preserve"> 2016.</w:t>
      </w:r>
      <w:r w:rsidR="008D5DED" w:rsidRPr="008D5DED">
        <w:t xml:space="preserve"> </w:t>
      </w:r>
      <w:r w:rsidR="008D5DED" w:rsidRPr="00BB4AC9">
        <w:t xml:space="preserve">obračun stvarnih troškova nastalih u stečajnom postupku u razdoblju od </w:t>
      </w:r>
      <w:r w:rsidR="008D5DED">
        <w:t>3.3.2016</w:t>
      </w:r>
      <w:r w:rsidR="008D5DED" w:rsidRPr="00BB4AC9">
        <w:t xml:space="preserve">. do </w:t>
      </w:r>
      <w:r w:rsidR="008D5DED">
        <w:t>3.6.</w:t>
      </w:r>
      <w:r w:rsidR="008D5DED" w:rsidRPr="00BB4AC9">
        <w:t xml:space="preserve">2016. u iznosu od </w:t>
      </w:r>
      <w:r w:rsidR="008D5DED">
        <w:t>694,00</w:t>
      </w:r>
      <w:r w:rsidR="008D5DED" w:rsidRPr="00BB4AC9">
        <w:t xml:space="preserve"> kn neto. Iz obračuna proizlazi da je riječ o telefonskim troškovima</w:t>
      </w:r>
      <w:r w:rsidR="008D5DED">
        <w:t xml:space="preserve"> (30,00 kn mjesečno x 3 mjeseca)</w:t>
      </w:r>
      <w:r w:rsidR="008D5DED" w:rsidRPr="00BB4AC9">
        <w:t xml:space="preserve"> u iznosu od </w:t>
      </w:r>
      <w:r w:rsidR="008D5DED">
        <w:t>90,00</w:t>
      </w:r>
      <w:r w:rsidR="008D5DED" w:rsidRPr="00BB4AC9">
        <w:t xml:space="preserve"> kn, putnim troškovima u iznosu od </w:t>
      </w:r>
      <w:r w:rsidR="008D5DED">
        <w:t>568,00</w:t>
      </w:r>
      <w:r w:rsidR="008D5DED" w:rsidRPr="00BB4AC9">
        <w:t xml:space="preserve"> kn</w:t>
      </w:r>
      <w:r w:rsidR="008D5DED">
        <w:t xml:space="preserve"> i trošku cestarine u iznosu od 36,00 kn. Priložio</w:t>
      </w:r>
      <w:r w:rsidR="008D5DED" w:rsidRPr="00BB4AC9">
        <w:t xml:space="preserve"> je obračun naknade za korištenje osobnog vozila u službene svrhe s dnevnikom putovanja u kojem su navedene relacije i svrha korištenja vozila,</w:t>
      </w:r>
      <w:r w:rsidR="008D5DED">
        <w:t xml:space="preserve"> potvrde o plaćenoj cestarini i obračun troškova telefona.</w:t>
      </w:r>
      <w:r w:rsidR="008D5DED" w:rsidRPr="00BB4AC9">
        <w:t xml:space="preserve"> </w:t>
      </w:r>
    </w:p>
    <w:p w:rsidRDefault="008D5DED" w:rsidP="008D5DED" w:rsidR="008D5DED" w:rsidRPr="00BB4AC9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dostavio</w:t>
      </w:r>
      <w:r w:rsidRPr="00E86206">
        <w:t xml:space="preserve"> je dana </w:t>
      </w:r>
      <w:r>
        <w:t>6. rujna 2016.</w:t>
      </w:r>
      <w:r w:rsidRPr="008D5DED">
        <w:t xml:space="preserve"> </w:t>
      </w:r>
      <w:r w:rsidRPr="00BB4AC9">
        <w:t xml:space="preserve">obračun stvarnih troškova nastalih u stečajnom postupku u razdoblju od </w:t>
      </w:r>
      <w:r>
        <w:t>3.6.2016</w:t>
      </w:r>
      <w:r w:rsidRPr="00BB4AC9">
        <w:t xml:space="preserve">. do </w:t>
      </w:r>
      <w:r>
        <w:t>3.9.</w:t>
      </w:r>
      <w:r w:rsidRPr="00BB4AC9">
        <w:t xml:space="preserve">2016. u iznosu od </w:t>
      </w:r>
      <w:r>
        <w:t>558,00</w:t>
      </w:r>
      <w:r w:rsidRPr="00BB4AC9">
        <w:t xml:space="preserve"> kn neto. Iz obračuna proizlazi da je riječ o telefonskim troškovima</w:t>
      </w:r>
      <w:r>
        <w:t xml:space="preserve"> (30,00 kn mjesečno x 3 mjeseca)</w:t>
      </w:r>
      <w:r w:rsidRPr="00BB4AC9">
        <w:t xml:space="preserve"> u iznosu od </w:t>
      </w:r>
      <w:r>
        <w:t>90,00</w:t>
      </w:r>
      <w:r w:rsidRPr="00BB4AC9">
        <w:t xml:space="preserve"> kn, putnim troškovima u iznosu od </w:t>
      </w:r>
      <w:r>
        <w:t>448,00</w:t>
      </w:r>
      <w:r w:rsidRPr="00BB4AC9">
        <w:t xml:space="preserve"> kn</w:t>
      </w:r>
      <w:r>
        <w:t xml:space="preserve"> i trošku cestarine u iznosu od 20,00 kn. Priložio</w:t>
      </w:r>
      <w:r w:rsidRPr="00BB4AC9">
        <w:t xml:space="preserve"> je obračun naknade za korištenje osobnog vozila u službene svrhe s dnevnikom putovanja u kojem su navedene relacije i svrha korištenja vozila,</w:t>
      </w:r>
      <w:r>
        <w:t xml:space="preserve"> potvrde o plaćenoj cestarini i obračun troškova telefona.</w:t>
      </w:r>
      <w:r w:rsidRPr="00BB4AC9">
        <w:t xml:space="preserve"> </w:t>
      </w:r>
    </w:p>
    <w:p w:rsidRDefault="008D5DED" w:rsidP="00934972" w:rsidR="008D5DED">
      <w:pPr>
        <w:jc w:val="both"/>
      </w:pPr>
      <w:r>
        <w:lastRenderedPageBreak/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dostavio</w:t>
      </w:r>
      <w:r w:rsidRPr="00E86206">
        <w:t xml:space="preserve"> je dana </w:t>
      </w:r>
      <w:r>
        <w:t>9. prosinca 2016.</w:t>
      </w:r>
      <w:r w:rsidRPr="008D5DED">
        <w:t xml:space="preserve"> </w:t>
      </w:r>
      <w:r w:rsidRPr="00BB4AC9">
        <w:t xml:space="preserve">obračun stvarnih troškova nastalih u stečajnom postupku u razdoblju od </w:t>
      </w:r>
      <w:r>
        <w:t>3.9.2016</w:t>
      </w:r>
      <w:r w:rsidRPr="00BB4AC9">
        <w:t xml:space="preserve">. do </w:t>
      </w:r>
      <w:r>
        <w:t>3.12.</w:t>
      </w:r>
      <w:r w:rsidRPr="00BB4AC9">
        <w:t xml:space="preserve">2016. u iznosu od </w:t>
      </w:r>
      <w:r>
        <w:t>698,00</w:t>
      </w:r>
      <w:r w:rsidRPr="00BB4AC9">
        <w:t xml:space="preserve"> kn neto. Iz obračuna proizlazi da je riječ o telefonskim troškovima</w:t>
      </w:r>
      <w:r>
        <w:t xml:space="preserve"> (30,00 kn mjesečno x 3 mjeseca)</w:t>
      </w:r>
      <w:r w:rsidRPr="00BB4AC9">
        <w:t xml:space="preserve"> u iznosu od </w:t>
      </w:r>
      <w:r>
        <w:t>90,00</w:t>
      </w:r>
      <w:r w:rsidRPr="00BB4AC9">
        <w:t xml:space="preserve"> kn, putnim troškovima u iznosu od </w:t>
      </w:r>
      <w:r w:rsidR="00897965">
        <w:t>568</w:t>
      </w:r>
      <w:r>
        <w:t>,00</w:t>
      </w:r>
      <w:r w:rsidRPr="00BB4AC9">
        <w:t xml:space="preserve"> kn</w:t>
      </w:r>
      <w:r>
        <w:t xml:space="preserve"> i trošku cestarine u </w:t>
      </w:r>
      <w:r w:rsidR="00897965">
        <w:t>iznosu od 4</w:t>
      </w:r>
      <w:r>
        <w:t>0,00 kn. Priložio</w:t>
      </w:r>
      <w:r w:rsidRPr="00BB4AC9">
        <w:t xml:space="preserve"> je obračun naknade za korištenje osobnog vozila u službene svrhe s dnevnikom putovanja u kojem su navedene relacije i svrha korištenja vozila,</w:t>
      </w:r>
      <w:r>
        <w:t xml:space="preserve"> potvrde o plaćenoj cestarini i obračun troškova telefona.</w:t>
      </w:r>
      <w:r w:rsidRPr="00BB4AC9">
        <w:t xml:space="preserve"> </w:t>
      </w:r>
    </w:p>
    <w:p w:rsidRDefault="00897965" w:rsidP="00897965" w:rsidR="00897965" w:rsidRPr="00BB4AC9">
      <w:pPr>
        <w:jc w:val="both"/>
      </w:pPr>
      <w:r w:rsidRPr="00BB4AC9">
        <w:tab/>
        <w:t>U smislu odredbe čl. 10. SZ-a u svezi s čl. 155. Zakona o parničnom postupku i čl. 24. u svezi s čl. 6. do 9. Pravilnika o naknadi troškova u sudskim postupcima (NN 8/88), ocjenjuje se da je stečajnom upravitelju nastao zatraženi, obrazloženi i dokumentirani trošak, te da je bio potreban za obavljanje poslova u stečajnom postupku.</w:t>
      </w:r>
    </w:p>
    <w:p w:rsidRDefault="00897965" w:rsidP="00897965" w:rsidR="00897965" w:rsidRPr="00BB4AC9">
      <w:pPr>
        <w:jc w:val="both"/>
      </w:pPr>
      <w:r w:rsidRPr="00BB4AC9">
        <w:tab/>
        <w:t>Uvažavajući navedeno donesena je odluka kao u izreci.</w:t>
      </w:r>
    </w:p>
    <w:p w:rsidRDefault="00934972" w:rsidP="00934972" w:rsidR="00934972">
      <w:pPr>
        <w:jc w:val="both"/>
      </w:pPr>
    </w:p>
    <w:p w:rsidRDefault="00934972" w:rsidP="00934972" w:rsidR="00934972" w:rsidRPr="00F100FA">
      <w:pPr>
        <w:jc w:val="both"/>
      </w:pPr>
    </w:p>
    <w:p w:rsidRDefault="00934972" w:rsidP="00934972" w:rsidR="00934972" w:rsidRPr="00F100FA">
      <w:pPr>
        <w:jc w:val="center"/>
      </w:pPr>
      <w:r w:rsidRPr="00F100FA">
        <w:t>U Pazinu da</w:t>
      </w:r>
      <w:r w:rsidRPr="00897965">
        <w:t xml:space="preserve">na </w:t>
      </w:r>
      <w:r w:rsidR="00897965" w:rsidRPr="00897965">
        <w:t>15</w:t>
      </w:r>
      <w:r w:rsidRPr="00897965">
        <w:t>. prosinca 2016.</w:t>
      </w:r>
    </w:p>
    <w:p w:rsidRDefault="00934972" w:rsidP="00934972" w:rsidR="00934972">
      <w:pPr>
        <w:jc w:val="both"/>
      </w:pPr>
    </w:p>
    <w:p w:rsidRDefault="00934972" w:rsidP="00934972" w:rsidR="00934972" w:rsidRPr="00F100FA">
      <w:pPr>
        <w:jc w:val="both"/>
      </w:pPr>
    </w:p>
    <w:p w:rsidRDefault="00934972" w:rsidP="00934972" w:rsidR="00934972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934972" w:rsidP="00934972" w:rsidR="00934972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934972" w:rsidP="00934972" w:rsidR="00934972"/>
    <w:p w:rsidRDefault="00934972" w:rsidP="00934972" w:rsidR="00934972"/>
    <w:p w:rsidRDefault="00934972" w:rsidP="00934972" w:rsidR="00934972" w:rsidRPr="00F100FA"/>
    <w:p w:rsidRDefault="00934972" w:rsidP="00934972" w:rsidR="00934972" w:rsidRPr="00F100FA"/>
    <w:p w:rsidRDefault="00897965" w:rsidP="00897965" w:rsidR="00897965" w:rsidRPr="00BB4AC9">
      <w:r w:rsidRPr="00BB4AC9">
        <w:t>UPUTA O PRAVNOM LIJEKU:</w:t>
      </w:r>
    </w:p>
    <w:p w:rsidRDefault="00897965" w:rsidP="00897965" w:rsidR="00897965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97965" w:rsidP="00897965" w:rsidR="00897965" w:rsidRPr="00BB4AC9">
      <w:pPr>
        <w:jc w:val="both"/>
      </w:pPr>
    </w:p>
    <w:p w:rsidRDefault="00897965" w:rsidP="00897965" w:rsidR="00897965" w:rsidRPr="00BB4AC9">
      <w:r w:rsidRPr="00BB4AC9">
        <w:t>DNA:</w:t>
      </w:r>
    </w:p>
    <w:p w:rsidRDefault="00897965" w:rsidP="00897965" w:rsidR="00897965" w:rsidRPr="00BB4AC9">
      <w:r w:rsidRPr="00BB4AC9">
        <w:t>- stečajni upravitelj</w:t>
      </w:r>
    </w:p>
    <w:p w:rsidRDefault="00897965" w:rsidP="00897965" w:rsidR="00897965" w:rsidRPr="00A53B34">
      <w:r w:rsidRPr="00BB4AC9">
        <w:t>- e-Oglasna ploča 8 dana</w:t>
      </w:r>
    </w:p>
    <w:p w:rsidRDefault="00934972" w:rsidP="00934972" w:rsidR="00934972" w:rsidRPr="00A53B34"/>
    <w:p w:rsidRDefault="00934972" w:rsidP="00934972" w:rsidR="00934972" w:rsidRPr="00F100FA"/>
    <w:p w:rsidRDefault="00934972" w:rsidP="00934972" w:rsidR="00934972" w:rsidRPr="00F100FA"/>
    <w:p w:rsidRDefault="00934972" w:rsidP="00934972" w:rsidR="00934972" w:rsidRPr="00F100FA"/>
    <w:p w:rsidRDefault="00934972" w:rsidP="00934972" w:rsidR="00934972" w:rsidRPr="00F100FA"/>
    <w:p w:rsidRDefault="00934972" w:rsidP="00934972" w:rsidR="00934972"/>
    <w:p w:rsidRDefault="00934972" w:rsidP="00934972" w:rsidR="00934972"/>
    <w:p w:rsidRDefault="00F640F1" w:rsidR="00500701"/>
    <w:sectPr w:rsidSect="003A073A" w:rsidR="00500701">
      <w:headerReference w:type="even" r:id="rId9"/>
      <w:headerReference w:type="default" r:id="rId10"/>
      <w:pgSz w:h="16838" w:w="11906"/>
      <w:pgMar w:gutter="0" w:footer="709" w:header="709" w:left="1418" w:bottom="198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972" w:rsidP="00934972" w:rsidR="00934972">
      <w:r>
        <w:separator/>
      </w:r>
    </w:p>
  </w:endnote>
  <w:endnote w:id="0" w:type="continuationSeparator">
    <w:p w:rsidRDefault="00934972" w:rsidP="00934972" w:rsidR="00934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972" w:rsidP="00934972" w:rsidR="00934972">
      <w:r>
        <w:separator/>
      </w:r>
    </w:p>
  </w:footnote>
  <w:footnote w:id="0" w:type="continuationSeparator">
    <w:p w:rsidRDefault="00934972" w:rsidP="00934972" w:rsidR="00934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DA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40F1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DA8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0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4DA8" w:rsidP="00345634" w:rsidR="00345634">
    <w:pPr>
      <w:pStyle w:val="Zaglavlje"/>
      <w:jc w:val="center"/>
    </w:pPr>
    <w:r>
      <w:tab/>
    </w:r>
    <w:r>
      <w:tab/>
    </w:r>
    <w:r w:rsidR="00934972">
      <w:t>Posl.br.: 2</w:t>
    </w:r>
    <w:r w:rsidR="00934972" w:rsidRPr="00F83270">
      <w:t xml:space="preserve"> St-</w:t>
    </w:r>
    <w:r w:rsidR="00934972">
      <w:t>50</w:t>
    </w:r>
    <w:r w:rsidR="00934972" w:rsidRPr="00F83270">
      <w:t>/</w:t>
    </w:r>
    <w:r w:rsidR="00934972" w:rsidRPr="00897965">
      <w:t>15-71</w:t>
    </w:r>
  </w:p>
  <w:p w:rsidRDefault="00F640F1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972"/>
    <w:rsid w:val="00204DA8"/>
    <w:rsid w:val="00554328"/>
    <w:rsid w:val="00897965"/>
    <w:rsid w:val="008D5DED"/>
    <w:rsid w:val="00934972"/>
    <w:rsid w:val="00985388"/>
    <w:rsid w:val="00F6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9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49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3497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4972"/>
  </w:style>
  <w:style w:styleId="Tekstbalonia" w:type="paragraph">
    <w:name w:val="Balloon Text"/>
    <w:basedOn w:val="Normal"/>
    <w:link w:val="TekstbaloniaChar"/>
    <w:uiPriority w:val="99"/>
    <w:semiHidden/>
    <w:unhideWhenUsed/>
    <w:rsid w:val="009349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497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9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9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0F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0F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0F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0F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9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49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3497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4972"/>
  </w:style>
  <w:style w:styleId="Tekstbalonia" w:type="paragraph">
    <w:name w:val="Balloon Text"/>
    <w:basedOn w:val="Normal"/>
    <w:link w:val="TekstbaloniaChar"/>
    <w:uiPriority w:val="99"/>
    <w:semiHidden/>
    <w:unhideWhenUsed/>
    <w:rsid w:val="009349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497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9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9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0F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0F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0F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0F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5.10.16. na uvidu u ref. 4, 
vraćen dana 6.10.2016.</izvorni_sadrzaj>
    <derivirana_varijabla naziv="DomainObject.Predmet.PrimjedbaSuca_1">od dana 5.10.16. na uvidu u ref. 4, 
vraćen dana 6.10.2016.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3208</properties:Characters>
  <properties:Lines>84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2016-12-12T09:25:00Z</dcterms:created>
  <dc:creator>Jasmina Matika</dc:creator>
  <cp:lastModifiedBy>Jasmina Matika</cp:lastModifiedBy>
  <dcterms:modified xmlns:xsi="http://www.w3.org/2001/XMLSchema-instance" xsi:type="dcterms:W3CDTF">2016-12-15T10:52:00Z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