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2953" w14:paraId="1402953" w:rsidRDefault="001764D6" w:rsidP="008566B5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St-575</w:t>
      </w:r>
      <w:r w:rsidR="008566B5">
        <w:rPr>
          <w:rFonts w:cs="Times New Roman" w:hAnsi="Times New Roman" w:ascii="Times New Roman"/>
          <w:sz w:val="24"/>
        </w:rPr>
        <w:t>/13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Trgovački sud u Zadru, Stalna služba u Šibeniku,</w:t>
      </w:r>
      <w:r w:rsidR="007C1020" w:rsidRPr="007C1020">
        <w:t xml:space="preserve"> </w:t>
      </w:r>
      <w:r w:rsidR="007C1020" w:rsidRPr="007C1020">
        <w:rPr>
          <w:rFonts w:cs="Times New Roman" w:hAnsi="Times New Roman" w:ascii="Times New Roman"/>
          <w:sz w:val="24"/>
          <w:szCs w:val="24"/>
        </w:rPr>
        <w:t>OIB 39670464653</w:t>
      </w:r>
      <w:r w:rsidR="007C102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</w:rPr>
        <w:t xml:space="preserve"> po stečajnom sucu Terezija Goreta u stečajnom postupku nad imovinom dužnika</w:t>
      </w:r>
      <w:r w:rsidR="001764D6">
        <w:rPr>
          <w:rFonts w:cs="Times New Roman" w:hAnsi="Times New Roman" w:ascii="Times New Roman"/>
          <w:sz w:val="24"/>
        </w:rPr>
        <w:t xml:space="preserve"> </w:t>
      </w:r>
      <w:r w:rsidR="001764D6" w:rsidRPr="001764D6">
        <w:rPr>
          <w:rFonts w:cs="Times New Roman" w:hAnsi="Times New Roman" w:ascii="Times New Roman"/>
          <w:sz w:val="24"/>
        </w:rPr>
        <w:t>VAŠE AUTO, d.o.o.</w:t>
      </w:r>
      <w:r w:rsidR="001764D6">
        <w:rPr>
          <w:rFonts w:cs="Times New Roman" w:hAnsi="Times New Roman" w:ascii="Times New Roman"/>
          <w:sz w:val="24"/>
        </w:rPr>
        <w:t xml:space="preserve"> iz Šibenika, Žaborička bb, OIB. </w:t>
      </w:r>
      <w:r w:rsidR="001764D6" w:rsidRPr="001764D6">
        <w:rPr>
          <w:rFonts w:cs="Times New Roman" w:hAnsi="Times New Roman" w:ascii="Times New Roman"/>
          <w:sz w:val="24"/>
        </w:rPr>
        <w:t>83086232850</w:t>
      </w:r>
      <w:r>
        <w:rPr>
          <w:rFonts w:cs="Times New Roman" w:hAnsi="Times New Roman" w:ascii="Times New Roman"/>
          <w:sz w:val="24"/>
        </w:rPr>
        <w:t xml:space="preserve">, dana </w:t>
      </w:r>
      <w:r w:rsidR="001764D6">
        <w:rPr>
          <w:rFonts w:cs="Times New Roman" w:hAnsi="Times New Roman" w:ascii="Times New Roman"/>
          <w:sz w:val="24"/>
        </w:rPr>
        <w:t>22. studenog</w:t>
      </w:r>
      <w:r w:rsidR="008755DA">
        <w:rPr>
          <w:rFonts w:cs="Times New Roman" w:hAnsi="Times New Roman" w:ascii="Times New Roman"/>
          <w:sz w:val="24"/>
        </w:rPr>
        <w:t xml:space="preserve"> 2016</w:t>
      </w:r>
      <w:r>
        <w:rPr>
          <w:rFonts w:cs="Times New Roman" w:hAnsi="Times New Roman" w:ascii="Times New Roman"/>
          <w:sz w:val="24"/>
        </w:rPr>
        <w:t>. godine,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 Saziva se Skupština vjerovnika i to za dan: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1764D6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19. siječnja 2017</w:t>
      </w:r>
      <w:r w:rsidR="008566B5">
        <w:rPr>
          <w:rFonts w:cs="Times New Roman" w:hAnsi="Times New Roman" w:ascii="Times New Roman"/>
          <w:sz w:val="24"/>
        </w:rPr>
        <w:t xml:space="preserve">. </w:t>
      </w:r>
      <w:r w:rsidR="00636C53">
        <w:rPr>
          <w:rFonts w:cs="Times New Roman" w:hAnsi="Times New Roman" w:ascii="Times New Roman"/>
          <w:sz w:val="24"/>
        </w:rPr>
        <w:t xml:space="preserve">godine u </w:t>
      </w:r>
      <w:r>
        <w:rPr>
          <w:rFonts w:cs="Times New Roman" w:hAnsi="Times New Roman" w:ascii="Times New Roman"/>
          <w:sz w:val="24"/>
        </w:rPr>
        <w:t xml:space="preserve">11,00 </w:t>
      </w:r>
      <w:r w:rsidR="008566B5">
        <w:rPr>
          <w:rFonts w:cs="Times New Roman" w:hAnsi="Times New Roman" w:ascii="Times New Roman"/>
          <w:sz w:val="24"/>
        </w:rPr>
        <w:t xml:space="preserve"> sati, koja će se održati u 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sudnici broj 212</w:t>
      </w:r>
      <w:r w:rsidR="003F6189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Trgovačkog suda u Zadru, </w:t>
      </w:r>
      <w:r w:rsidRPr="008566B5"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 w:rsidR="003F6189">
        <w:rPr>
          <w:rFonts w:cs="Times New Roman" w:hAnsi="Times New Roman" w:ascii="Times New Roman"/>
          <w:sz w:val="24"/>
        </w:rPr>
        <w:t>, Stjepana Radića 81.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64D6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Prihvaća se izvješće stečajne upraviteljice o dosadašnjem tijeku stečajnog postupka i stanju stečajne mase</w:t>
      </w:r>
    </w:p>
    <w:p w:rsidRDefault="002C03EE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Donošenje odluke o daljnjoj prodaji nekretnina kojes u se prodavale u stečajnom postupku te donošenje odluke o daljnjoj prodaji </w:t>
      </w:r>
      <w:r w:rsidR="001764D6">
        <w:rPr>
          <w:rFonts w:cs="Times New Roman" w:hAnsi="Times New Roman" w:ascii="Times New Roman"/>
          <w:sz w:val="24"/>
        </w:rPr>
        <w:t xml:space="preserve">nekretnina K.O. Pićan k.ć. 11367 i 12315 </w:t>
      </w:r>
      <w:r>
        <w:rPr>
          <w:rFonts w:cs="Times New Roman" w:hAnsi="Times New Roman" w:ascii="Times New Roman"/>
          <w:sz w:val="24"/>
        </w:rPr>
        <w:t>koje su se do sada prodavale u ovršnom postupku.</w:t>
      </w:r>
    </w:p>
    <w:p w:rsidRDefault="001764D6" w:rsidP="008566B5" w:rsidR="001764D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Razno 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 Na ročište se pozivaju svi vjerovnici stečajnog dužnika,</w:t>
      </w:r>
      <w:r w:rsidR="003244C8">
        <w:rPr>
          <w:rFonts w:cs="Times New Roman" w:hAnsi="Times New Roman" w:ascii="Times New Roman"/>
          <w:sz w:val="24"/>
        </w:rPr>
        <w:t xml:space="preserve"> te se isti upozoravaju da je izvješće stečajne upraviteljice objavljeno dana </w:t>
      </w:r>
      <w:r w:rsidR="001764D6">
        <w:rPr>
          <w:rFonts w:cs="Times New Roman" w:hAnsi="Times New Roman" w:ascii="Times New Roman"/>
          <w:sz w:val="24"/>
        </w:rPr>
        <w:t>22. studenog</w:t>
      </w:r>
      <w:r w:rsidR="003244C8">
        <w:rPr>
          <w:rFonts w:cs="Times New Roman" w:hAnsi="Times New Roman" w:ascii="Times New Roman"/>
          <w:sz w:val="24"/>
        </w:rPr>
        <w:t xml:space="preserve"> 2016.g. na e – oglasnoj ploči. </w:t>
      </w: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III Ovo će se rješenje objaviti </w:t>
      </w:r>
      <w:r w:rsidR="003244C8">
        <w:rPr>
          <w:rFonts w:cs="Times New Roman" w:hAnsi="Times New Roman" w:ascii="Times New Roman"/>
          <w:sz w:val="24"/>
        </w:rPr>
        <w:t xml:space="preserve">na </w:t>
      </w:r>
      <w:r>
        <w:rPr>
          <w:rFonts w:cs="Times New Roman" w:hAnsi="Times New Roman" w:ascii="Times New Roman"/>
          <w:sz w:val="24"/>
        </w:rPr>
        <w:t xml:space="preserve"> e-oglasnoj ploči suda, a što svim vjerovnicima služi kao poziv na zakazano ročište.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Šibeniku, dana </w:t>
      </w:r>
      <w:r w:rsidR="001764D6">
        <w:rPr>
          <w:rFonts w:cs="Times New Roman" w:hAnsi="Times New Roman" w:ascii="Times New Roman"/>
          <w:sz w:val="24"/>
        </w:rPr>
        <w:t>22. studenog 2016</w:t>
      </w:r>
      <w:r>
        <w:rPr>
          <w:rFonts w:cs="Times New Roman" w:hAnsi="Times New Roman" w:ascii="Times New Roman"/>
          <w:sz w:val="24"/>
        </w:rPr>
        <w:t>. godine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-ŽDO</w:t>
      </w:r>
    </w:p>
    <w:p w:rsidRDefault="008566B5" w:rsidP="008566B5" w:rsidR="008566B5" w:rsidRP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 w:rsidR="00A54696">
        <w:rPr>
          <w:rFonts w:cs="Times New Roman" w:hAnsi="Times New Roman" w:ascii="Times New Roman"/>
          <w:sz w:val="24"/>
        </w:rPr>
        <w:t xml:space="preserve">pun. vjerovnika </w:t>
      </w:r>
      <w:r>
        <w:rPr>
          <w:rFonts w:cs="Times New Roman" w:hAnsi="Times New Roman" w:ascii="Times New Roman"/>
          <w:sz w:val="24"/>
        </w:rPr>
        <w:t>Milas-objekti d.o.o.</w:t>
      </w:r>
    </w:p>
    <w:sectPr w:rsidR="008566B5" w:rsidRPr="00856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89A640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6B5"/>
    <w:rsid w:val="000641F2"/>
    <w:rsid w:val="000B3467"/>
    <w:rsid w:val="001764D6"/>
    <w:rsid w:val="002C03EE"/>
    <w:rsid w:val="003244C8"/>
    <w:rsid w:val="003F6189"/>
    <w:rsid w:val="00636C53"/>
    <w:rsid w:val="00736895"/>
    <w:rsid w:val="00784CA9"/>
    <w:rsid w:val="007C1020"/>
    <w:rsid w:val="008566B5"/>
    <w:rsid w:val="008755DA"/>
    <w:rsid w:val="00901557"/>
    <w:rsid w:val="00A54696"/>
    <w:rsid w:val="00A65B1B"/>
    <w:rsid w:val="00E9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2013.</izvorni_sadrzaj>
    <derivirana_varijabla naziv="DomainObject.Predmet.DatumOsnivanja_1">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St-575/2013</izvorni_sadrzaj>
    <derivirana_varijabla naziv="DomainObject.Predmet.OznakaBroj_1">St-575/2013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04.11.16., 21.11.16.</izvorni_sadrzaj>
    <derivirana_varijabla naziv="DomainObject.Predmet.PrimjedbaSuca_1">- UVID 04.11.16.,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VAŠE AUTO, d.o.o. za trgovinu i usluge</izvorni_sadrzaj>
    <derivirana_varijabla naziv="DomainObject.Predmet.ProtustrankaFormated_1">  VAŠE AUTO, d.o.o. za trgovinu i usluge</derivirana_varijabla>
  </DomainObject.Predmet.ProtustrankaFormated>
  <DomainObject.Predmet.ProtustrankaFormatedOIB>
    <izvorni_sadrzaj>  VAŠE AUTO, d.o.o. za trgovinu i usluge, OIB 83086232850</izvorni_sadrzaj>
    <derivirana_varijabla naziv="DomainObject.Predmet.ProtustrankaFormatedOIB_1">  VAŠE AUTO, d.o.o. za trgovinu i usluge, OIB 83086232850</derivirana_varijabla>
  </DomainObject.Predmet.ProtustrankaFormatedOIB>
  <DomainObject.Predmet.ProtustrankaFormatedWithAdress>
    <izvorni_sadrzaj> VAŠE AUTO, d.o.o. za trgovinu i usluge, Žaborićka/bb, Šibenik</izvorni_sadrzaj>
    <derivirana_varijabla naziv="DomainObject.Predmet.ProtustrankaFormatedWithAdress_1"> VAŠE AUTO, d.o.o. za trgovinu i usluge, Žaborićka/bb, Šibenik</derivirana_varijabla>
  </DomainObject.Predmet.ProtustrankaFormatedWithAdress>
  <DomainObject.Predmet.ProtustrankaFormatedWithAdressOIB>
    <izvorni_sadrzaj> VAŠE AUTO, d.o.o. za trgovinu i usluge, OIB 83086232850, Žaborićka/bb, Šibenik</izvorni_sadrzaj>
    <derivirana_varijabla naziv="DomainObject.Predmet.ProtustrankaFormatedWithAdressOIB_1"> VAŠE AUTO, d.o.o. za trgovinu i usluge, OIB 83086232850, Žaborićka/bb, Šibenik</derivirana_varijabla>
  </DomainObject.Predmet.ProtustrankaFormatedWithAdressOIB>
  <DomainObject.Predmet.ProtustrankaWithAdress>
    <izvorni_sadrzaj>VAŠE AUTO, d.o.o. za trgovinu i usluge Žaborićka/bb, Šibenik</izvorni_sadrzaj>
    <derivirana_varijabla naziv="DomainObject.Predmet.ProtustrankaWithAdress_1">VAŠE AUTO, d.o.o. za trgovinu i usluge Žaborićka/bb, Šibenik</derivirana_varijabla>
  </DomainObject.Predmet.ProtustrankaWithAdress>
  <DomainObject.Predmet.ProtustrankaWithAdressOIB>
    <izvorni_sadrzaj>VAŠE AUTO, d.o.o. za trgovinu i usluge, OIB 83086232850, Žaborićka/bb, Šibenik</izvorni_sadrzaj>
    <derivirana_varijabla naziv="DomainObject.Predmet.ProtustrankaWithAdressOIB_1">VAŠE AUTO, d.o.o. za trgovinu i usluge, OIB 83086232850, Žaborićka/bb, Šibenik</derivirana_varijabla>
  </DomainObject.Predmet.ProtustrankaWithAdressOIB>
  <DomainObject.Predmet.ProtustrankaNazivFormated>
    <izvorni_sadrzaj>VAŠE AUTO, d.o.o. za trgovinu i usluge</izvorni_sadrzaj>
    <derivirana_varijabla naziv="DomainObject.Predmet.ProtustrankaNazivFormated_1">VAŠE AUTO, d.o.o. za trgovinu i usluge</derivirana_varijabla>
  </DomainObject.Predmet.ProtustrankaNazivFormated>
  <DomainObject.Predmet.ProtustrankaNazivFormatedOIB>
    <izvorni_sadrzaj>VAŠE AUTO, d.o.o. za trgovinu i usluge, OIB 83086232850</izvorni_sadrzaj>
    <derivirana_varijabla naziv="DomainObject.Predmet.ProtustrankaNazivFormatedOIB_1">VAŠE AUTO, d.o.o. za trgovinu i usluge, OIB 83086232850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VAŠE AUTO, d.o.o. za trgovinu i usluge</item>
    </izvorni_sadrzaj>
    <derivirana_varijabla naziv="DomainObject.Predmet.ProtuStrankaListFormated_1">
      <item>VAŠE AUTO, d.o.o. za trgovinu i usluge</item>
    </derivirana_varijabla>
  </DomainObject.Predmet.ProtuStrankaListFormated>
  <DomainObject.Predmet.ProtuStrankaListFormatedOIB>
    <izvorni_sadrzaj>
      <item>VAŠE AUTO, d.o.o. za trgovinu i usluge, OIB 83086232850</item>
    </izvorni_sadrzaj>
    <derivirana_varijabla naziv="DomainObject.Predmet.ProtuStrankaListFormatedOIB_1">
      <item>VAŠE AUTO, d.o.o. za trgovinu i usluge, OIB 83086232850</item>
    </derivirana_varijabla>
  </DomainObject.Predmet.ProtuStrankaListFormatedOIB>
  <DomainObject.Predmet.ProtuStrankaListFormatedWithAdress>
    <izvorni_sadrzaj>
      <item>VAŠE AUTO, d.o.o. za trgovinu i usluge, Žaborićka/bb, Šibenik</item>
    </izvorni_sadrzaj>
    <derivirana_varijabla naziv="DomainObject.Predmet.ProtuStrankaListFormatedWithAdress_1">
      <item>VAŠE AUTO, d.o.o. za trgovinu i usluge, Žaborićka/bb, Šibenik</item>
    </derivirana_varijabla>
  </DomainObject.Predmet.ProtuStrankaListFormatedWithAdress>
  <DomainObject.Predmet.ProtuStrankaListFormatedWithAdressOIB>
    <izvorni_sadrzaj>
      <item>VAŠE AUTO, d.o.o. za trgovinu i usluge, OIB 83086232850, Žaborićka/bb, Šibenik</item>
    </izvorni_sadrzaj>
    <derivirana_varijabla naziv="DomainObject.Predmet.ProtuStrankaListFormatedWithAdressOIB_1">
      <item>VAŠE AUTO, d.o.o. za trgovinu i usluge, OIB 83086232850, Žaborićka/bb, Šibenik</item>
    </derivirana_varijabla>
  </DomainObject.Predmet.ProtuStrankaListFormatedWithAdressOIB>
  <DomainObject.Predmet.ProtuStrankaListNazivFormated>
    <izvorni_sadrzaj>
      <item>VAŠE AUTO, d.o.o. za trgovinu i usluge</item>
    </izvorni_sadrzaj>
    <derivirana_varijabla naziv="DomainObject.Predmet.ProtuStrankaListNazivFormated_1">
      <item>VAŠE AUTO, d.o.o. za trgovinu i usluge</item>
    </derivirana_varijabla>
  </DomainObject.Predmet.ProtuStrankaListNazivFormated>
  <DomainObject.Predmet.ProtuStrankaListNazivFormatedOIB>
    <izvorni_sadrzaj>
      <item>VAŠE AUTO, d.o.o. za trgovinu i usluge, OIB 83086232850</item>
    </izvorni_sadrzaj>
    <derivirana_varijabla naziv="DomainObject.Predmet.ProtuStrankaListNazivFormatedOIB_1">
      <item>VAŠE AUTO, d.o.o. za trgovinu i usluge, OIB 83086232850</item>
    </derivirana_varijabla>
  </DomainObject.Predmet.ProtuStrankaListNazivFormatedOIB>
  <DomainObject.Predmet.OstaliListFormated>
    <izvorni_sadrzaj>
      <item>RADOJKA DANEK, stečajna upraviteljica</item>
    </izvorni_sadrzaj>
    <derivirana_varijabla naziv="DomainObject.Predmet.OstaliListFormated_1">
      <item>RADOJKA DANEK, stečajna upraviteljica</item>
    </derivirana_varijabla>
  </DomainObject.Predmet.OstaliListFormated>
  <DomainObject.Predmet.OstaliListFormatedOIB>
    <izvorni_sadrzaj>
      <item>RADOJKA DANEK, stečajna upraviteljica, OIB 78988701424</item>
    </izvorni_sadrzaj>
    <derivirana_varijabla naziv="DomainObject.Predmet.OstaliListFormatedOIB_1">
      <item>RADOJKA DANEK, stečajna upraviteljica, OIB 78988701424</item>
    </derivirana_varijabla>
  </DomainObject.Predmet.OstaliListFormatedOIB>
  <DomainObject.Predmet.OstaliListFormatedWithAdress>
    <izvorni_sadrzaj>
      <item>RADOJKA DANEK, stečajna upraviteljica, P.Preradovića 6, 22000 Šibenik</item>
    </izvorni_sadrzaj>
    <derivirana_varijabla naziv="DomainObject.Predmet.OstaliListFormatedWithAdress_1">
      <item>RADOJKA DANEK, stečajna upraviteljica, P.Preradovića 6, 22000 Šibenik</item>
    </derivirana_varijabla>
  </DomainObject.Predmet.OstaliListFormatedWithAdress>
  <DomainObject.Predmet.OstaliListFormatedWithAdressOIB>
    <izvorni_sadrzaj>
      <item>RADOJKA DANEK, stečajna upraviteljica, OIB 78988701424, P.Preradovića 6, 22000 Šibenik</item>
    </izvorni_sadrzaj>
    <derivirana_varijabla naziv="DomainObject.Predmet.OstaliListFormatedWithAdressOIB_1">
      <item>RADOJKA DANEK, stečajna upraviteljica, OIB 78988701424, P.Preradovića 6, 22000 Šibenik</item>
    </derivirana_varijabla>
  </DomainObject.Predmet.OstaliListFormatedWithAdressOIB>
  <DomainObject.Predmet.OstaliListNazivFormated>
    <izvorni_sadrzaj>
      <item>RADOJKA DANEK, stečajna upraviteljica</item>
    </izvorni_sadrzaj>
    <derivirana_varijabla naziv="DomainObject.Predmet.OstaliListNazivFormated_1">
      <item>RADOJKA DANEK, stečajna upraviteljica</item>
    </derivirana_varijabla>
  </DomainObject.Predmet.OstaliListNazivFormated>
  <DomainObject.Predmet.OstaliListNazivFormatedOIB>
    <izvorni_sadrzaj>
      <item>RADOJKA DANEK, stečajna upraviteljica, OIB 78988701424</item>
    </izvorni_sadrzaj>
    <derivirana_varijabla naziv="DomainObject.Predmet.OstaliListNazivFormatedOIB_1">
      <item>RADOJKA DANEK, stečajna upraviteljica,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VAŠE AUTO, d.o.o. za trgovinu i usluge</izvorni_sadrzaj>
    <derivirana_varijabla naziv="DomainObject.Predmet.ProtustrankaIDrugi_1">VAŠE AUTO, d.o.o. za trgovinu i usluge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VAŠE AUTO, d.o.o. za trgovinu i usluge, OIB 83086232850, Žaborićka/bb, Šibenik</izvorni_sadrzaj>
    <derivirana_varijabla naziv="DomainObject.Predmet.ProtustrankaIDrugiAdressOIB_1">VAŠE AUTO, d.o.o. za trgovinu i usluge, OIB 83086232850, Žaborićka/bb,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VAŠE AUTO, d.o.o. za trgovinu i usluge</item>
      <item>FINA-Regionalni centar Split</item>
      <item>RADOJKA DANEK, stečajna upraviteljica</item>
    </izvorni_sadrzaj>
    <derivirana_varijabla naziv="DomainObject.Predmet.SudioniciListNaziv_1">
      <item>VAŠE AUTO, d.o.o. za trgovinu i usluge</item>
      <item>FINA-Regionalni centar Split</item>
      <item>RADOJKA DANEK, stečajna upraviteljica</item>
    </derivirana_varijabla>
  </DomainObject.Predmet.SudioniciListNaziv>
  <DomainObject.Predmet.SudioniciListAdressOIB>
    <izvorni_sadrzaj>
      <item>VAŠE AUTO, d.o.o. za trgovinu i usluge, OIB 83086232850, Žaborićka/bb,Šibenik</item>
      <item>FINA-Regionalni centar Split, OIB 85821130368, M.Šetalište 24b,21000 Split</item>
      <item>RADOJKA DANEK, stečajna upraviteljica, OIB 78988701424, P.Preradovića 6,22000 Šibenik</item>
    </izvorni_sadrzaj>
    <derivirana_varijabla naziv="DomainObject.Predmet.SudioniciListAdressOIB_1">
      <item>VAŠE AUTO, d.o.o. za trgovinu i usluge, OIB 83086232850, Žaborićka/bb,Šibenik</item>
      <item>FINA-Regionalni centar Split, OIB 85821130368, M.Šetalište 24b,21000 Split</item>
      <item>RADOJKA DANEK, stečajna upraviteljica, OIB 78988701424, P.Preradovića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83086232850</item>
      <item>, OIB 85821130368</item>
      <item>, OIB 78988701424</item>
    </izvorni_sadrzaj>
    <derivirana_varijabla naziv="DomainObject.Predmet.SudioniciListNazivOIB_1">
      <item>, OIB 83086232850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CFA9A-A2FF-42F9-A674-28582397D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1261</properties:Characters>
  <properties:Lines>52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2016-11-22T09:11:00Z</dcterms:created>
  <dc:creator>Katarina Benić</dc:creator>
  <cp:lastModifiedBy>Marina Gulin</cp:lastModifiedBy>
  <cp:lastPrinted>2016-10-07T07:42:00Z</cp:lastPrinted>
  <dcterms:modified xmlns:xsi="http://www.w3.org/2001/XMLSchema-instance" xsi:type="dcterms:W3CDTF">2016-11-22T10:44:00Z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