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cde5" w14:paraId="d31cde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A2689" w:rsidRPr="00BA2689">
        <w:rPr>
          <w:rFonts w:hAnsi="Times New Roman" w:ascii="Times New Roman"/>
          <w:szCs w:val="24"/>
          <w:lang w:val="hr-HR"/>
        </w:rPr>
        <w:t xml:space="preserve"> </w:t>
      </w:r>
      <w:r w:rsidR="005F02FA" w:rsidRPr="005F02FA">
        <w:rPr>
          <w:rFonts w:hAnsi="Times New Roman" w:ascii="Times New Roman"/>
          <w:szCs w:val="24"/>
          <w:lang w:val="hr-HR"/>
        </w:rPr>
        <w:t xml:space="preserve">SILVO TRGOVINA d.o.o. OIB: 30611254720, MBS: 080833326 iz Sesveta, </w:t>
      </w:r>
      <w:proofErr w:type="spellStart"/>
      <w:r w:rsidR="005F02FA" w:rsidRPr="005F02FA">
        <w:rPr>
          <w:rFonts w:hAnsi="Times New Roman" w:ascii="Times New Roman"/>
          <w:szCs w:val="24"/>
          <w:lang w:val="hr-HR"/>
        </w:rPr>
        <w:t>Kašinska</w:t>
      </w:r>
      <w:proofErr w:type="spellEnd"/>
      <w:r w:rsidR="005F02FA" w:rsidRPr="005F02FA">
        <w:rPr>
          <w:rFonts w:hAnsi="Times New Roman" w:ascii="Times New Roman"/>
          <w:szCs w:val="24"/>
          <w:lang w:val="hr-HR"/>
        </w:rPr>
        <w:t xml:space="preserve"> 70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853CD0">
        <w:rPr>
          <w:rFonts w:hAnsi="Times New Roman" w:ascii="Times New Roman"/>
          <w:szCs w:val="24"/>
          <w:lang w:val="hr-HR"/>
        </w:rPr>
        <w:t xml:space="preserve"> 22. ožujka </w:t>
      </w:r>
      <w:r w:rsidR="00BA2689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F02FA" w:rsidR="005F02FA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7A53DB">
        <w:rPr>
          <w:rFonts w:hAnsi="Times New Roman" w:ascii="Times New Roman"/>
          <w:szCs w:val="24"/>
        </w:rPr>
        <w:t xml:space="preserve"> </w:t>
      </w:r>
      <w:r w:rsidR="00DC168A" w:rsidRPr="001E23D9">
        <w:rPr>
          <w:rFonts w:hAnsi="Times New Roman" w:ascii="Times New Roman"/>
        </w:rPr>
        <w:t xml:space="preserve"> </w:t>
      </w:r>
      <w:r w:rsidR="005F02FA" w:rsidRPr="005F02FA">
        <w:rPr>
          <w:rFonts w:hAnsi="Times New Roman" w:ascii="Times New Roman"/>
        </w:rPr>
        <w:t xml:space="preserve">SILVO TRGOVINA d.o.o. OIB: </w:t>
      </w:r>
    </w:p>
    <w:p w:rsidRDefault="005F02FA" w:rsidP="005F02FA" w:rsidR="00943627">
      <w:pPr>
        <w:pStyle w:val="BodyText21"/>
        <w:rPr>
          <w:rFonts w:hAnsi="Times New Roman" w:ascii="Times New Roman"/>
        </w:rPr>
      </w:pPr>
      <w:r w:rsidRPr="005F02FA">
        <w:rPr>
          <w:rFonts w:hAnsi="Times New Roman" w:ascii="Times New Roman"/>
        </w:rPr>
        <w:t xml:space="preserve">30611254720, MBS: 080833326 iz Sesveta, </w:t>
      </w:r>
      <w:proofErr w:type="spellStart"/>
      <w:r w:rsidRPr="005F02FA">
        <w:rPr>
          <w:rFonts w:hAnsi="Times New Roman" w:ascii="Times New Roman"/>
        </w:rPr>
        <w:t>Kašinska</w:t>
      </w:r>
      <w:proofErr w:type="spellEnd"/>
      <w:r w:rsidRPr="005F02FA">
        <w:rPr>
          <w:rFonts w:hAnsi="Times New Roman" w:ascii="Times New Roman"/>
        </w:rPr>
        <w:t xml:space="preserve"> 70</w:t>
      </w:r>
      <w:r>
        <w:rPr>
          <w:rFonts w:hAnsi="Times New Roman" w:ascii="Times New Roman"/>
        </w:rPr>
        <w:t>.</w:t>
      </w:r>
    </w:p>
    <w:p w:rsidRDefault="005F02FA" w:rsidP="005F02FA" w:rsidR="005F02FA" w:rsidRPr="001E23D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5F02FA">
        <w:rPr>
          <w:rFonts w:hAnsi="Times New Roman" w:ascii="Times New Roman"/>
          <w:szCs w:val="24"/>
        </w:rPr>
        <w:t xml:space="preserve"> </w:t>
      </w:r>
      <w:r w:rsidR="00732218">
        <w:rPr>
          <w:rFonts w:hAnsi="Times New Roman" w:ascii="Times New Roman"/>
          <w:szCs w:val="24"/>
        </w:rPr>
        <w:t>22</w:t>
      </w:r>
      <w:r w:rsidR="00DF273F">
        <w:rPr>
          <w:rFonts w:hAnsi="Times New Roman" w:ascii="Times New Roman"/>
          <w:szCs w:val="24"/>
        </w:rPr>
        <w:t xml:space="preserve">. ožujka 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>.</w:t>
      </w:r>
      <w:r w:rsidR="00F834C8">
        <w:rPr>
          <w:rFonts w:hAnsi="Times New Roman" w:ascii="Times New Roman"/>
          <w:szCs w:val="24"/>
        </w:rPr>
        <w:t xml:space="preserve"> godine </w:t>
      </w:r>
      <w:r w:rsidR="00BF53E7" w:rsidRPr="001E23D9">
        <w:rPr>
          <w:rFonts w:hAnsi="Times New Roman" w:ascii="Times New Roman"/>
          <w:szCs w:val="24"/>
        </w:rPr>
        <w:t xml:space="preserve"> u </w:t>
      </w:r>
      <w:r w:rsidR="00DF273F">
        <w:rPr>
          <w:rFonts w:hAnsi="Times New Roman" w:ascii="Times New Roman"/>
          <w:szCs w:val="24"/>
        </w:rPr>
        <w:t>09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32218">
        <w:rPr>
          <w:rFonts w:hAnsi="Times New Roman" w:ascii="Times New Roman"/>
          <w:szCs w:val="24"/>
        </w:rPr>
        <w:t>30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504C1" w:rsidR="002504C1" w:rsidRPr="002504C1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504C1" w:rsidRPr="002504C1">
        <w:rPr>
          <w:rFonts w:hAnsi="Times New Roman" w:ascii="Times New Roman"/>
          <w:szCs w:val="24"/>
        </w:rPr>
        <w:t xml:space="preserve">Marijan </w:t>
      </w:r>
      <w:proofErr w:type="spellStart"/>
      <w:r w:rsidR="002504C1" w:rsidRPr="002504C1">
        <w:rPr>
          <w:rFonts w:hAnsi="Times New Roman" w:ascii="Times New Roman"/>
          <w:szCs w:val="24"/>
        </w:rPr>
        <w:t>Drljanovčan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OIB: 49708160625 </w:t>
      </w:r>
      <w:proofErr w:type="spellStart"/>
      <w:r w:rsidR="002504C1" w:rsidRPr="002504C1">
        <w:rPr>
          <w:rFonts w:hAnsi="Times New Roman" w:ascii="Times New Roman"/>
          <w:szCs w:val="24"/>
        </w:rPr>
        <w:t>Miholjec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</w:t>
      </w:r>
    </w:p>
    <w:p w:rsidRDefault="002504C1" w:rsidP="002504C1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504C1">
        <w:rPr>
          <w:rFonts w:hAnsi="Times New Roman" w:ascii="Times New Roman"/>
          <w:szCs w:val="24"/>
        </w:rPr>
        <w:t>Antuna Mihanovića 131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5F02FA" w:rsidRPr="005F02FA">
        <w:rPr>
          <w:rFonts w:hAnsi="Times New Roman" w:ascii="Times New Roman"/>
          <w:szCs w:val="24"/>
          <w:lang w:val="hr-HR"/>
        </w:rPr>
        <w:t xml:space="preserve">SILVO TRGOVINA d.o.o. OIB: 30611254720, MBS: 080833326 iz Sesveta, </w:t>
      </w:r>
      <w:proofErr w:type="spellStart"/>
      <w:r w:rsidR="005F02FA" w:rsidRPr="005F02FA">
        <w:rPr>
          <w:rFonts w:hAnsi="Times New Roman" w:ascii="Times New Roman"/>
          <w:szCs w:val="24"/>
          <w:lang w:val="hr-HR"/>
        </w:rPr>
        <w:t>Kašinska</w:t>
      </w:r>
      <w:proofErr w:type="spellEnd"/>
      <w:r w:rsidR="005F02FA" w:rsidRPr="005F02FA">
        <w:rPr>
          <w:rFonts w:hAnsi="Times New Roman" w:ascii="Times New Roman"/>
          <w:szCs w:val="24"/>
          <w:lang w:val="hr-HR"/>
        </w:rPr>
        <w:t xml:space="preserve"> 70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5F02FA">
        <w:rPr>
          <w:rFonts w:hAnsi="Times New Roman" w:ascii="Times New Roman"/>
          <w:lang w:val="hr-HR"/>
        </w:rPr>
        <w:t xml:space="preserve"> 27</w:t>
      </w:r>
      <w:r w:rsidR="004917F9">
        <w:rPr>
          <w:rFonts w:hAnsi="Times New Roman" w:ascii="Times New Roman"/>
          <w:lang w:val="hr-HR"/>
        </w:rPr>
        <w:t>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5F02FA">
        <w:rPr>
          <w:rFonts w:hAnsi="Times New Roman" w:ascii="Times New Roman"/>
          <w:lang w:val="hr-HR"/>
        </w:rPr>
        <w:t xml:space="preserve"> 27</w:t>
      </w:r>
      <w:r w:rsidR="004917F9">
        <w:rPr>
          <w:rFonts w:hAnsi="Times New Roman" w:ascii="Times New Roman"/>
          <w:lang w:val="hr-HR"/>
        </w:rPr>
        <w:t>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4917F9">
        <w:rPr>
          <w:rFonts w:hAnsi="Times New Roman" w:ascii="Times New Roman"/>
          <w:lang w:val="hr-HR"/>
        </w:rPr>
        <w:t xml:space="preserve"> 2</w:t>
      </w:r>
      <w:r w:rsidR="005F02FA">
        <w:rPr>
          <w:rFonts w:hAnsi="Times New Roman" w:ascii="Times New Roman"/>
          <w:lang w:val="hr-HR"/>
        </w:rPr>
        <w:t>7</w:t>
      </w:r>
      <w:r w:rsidR="004917F9">
        <w:rPr>
          <w:rFonts w:hAnsi="Times New Roman" w:ascii="Times New Roman"/>
          <w:lang w:val="hr-HR"/>
        </w:rPr>
        <w:t>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F02FA">
        <w:rPr>
          <w:rFonts w:hAnsi="Times New Roman" w:ascii="Times New Roman"/>
          <w:lang w:val="hr-HR"/>
        </w:rPr>
        <w:t xml:space="preserve"> </w:t>
      </w:r>
      <w:r w:rsidR="003F1129">
        <w:rPr>
          <w:rFonts w:hAnsi="Times New Roman" w:ascii="Times New Roman"/>
          <w:lang w:val="hr-HR"/>
        </w:rPr>
        <w:t>22</w:t>
      </w:r>
      <w:r w:rsidR="005F6311">
        <w:rPr>
          <w:rFonts w:hAnsi="Times New Roman" w:ascii="Times New Roman"/>
          <w:lang w:val="hr-HR"/>
        </w:rPr>
        <w:t xml:space="preserve">. ožujka 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CD67B8">
        <w:rPr>
          <w:rFonts w:hAnsi="Times New Roman" w:ascii="Times New Roman"/>
          <w:lang w:val="hr-HR"/>
        </w:rPr>
        <w:t xml:space="preserve">  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CD67B8" w:rsidP="00CD67B8" w:rsidR="00CD67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CD67B8" w:rsidP="00CD67B8" w:rsidR="00CD67B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67B8" w:rsidP="00A128B6" w:rsidR="005C6802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</w:p>
    <w:p w:rsidRDefault="00187699" w:rsidR="0018769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F02FA">
          <w:rPr>
            <w:rFonts w:hAnsi="Times New Roman" w:ascii="Times New Roman"/>
          </w:rPr>
          <w:t>70.St-672</w:t>
        </w:r>
        <w:r>
          <w:rPr>
            <w:rFonts w:hAnsi="Times New Roman" w:ascii="Times New Roman"/>
          </w:rPr>
          <w:t>/201</w:t>
        </w:r>
        <w:r w:rsidR="007A53DB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F02FA">
      <w:rPr>
        <w:rFonts w:hAnsi="Times New Roman" w:ascii="Times New Roman"/>
        <w:lang w:val="hr-HR"/>
      </w:rPr>
      <w:t>70.St-672</w:t>
    </w:r>
    <w:r w:rsidR="00DC168A">
      <w:rPr>
        <w:rFonts w:hAnsi="Times New Roman" w:ascii="Times New Roman"/>
        <w:lang w:val="hr-HR"/>
      </w:rPr>
      <w:t>/</w:t>
    </w:r>
    <w:r w:rsidR="007A53D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D98"/>
    <w:rsid w:val="000B609B"/>
    <w:rsid w:val="000C47B3"/>
    <w:rsid w:val="00112B50"/>
    <w:rsid w:val="00140211"/>
    <w:rsid w:val="00182088"/>
    <w:rsid w:val="00187699"/>
    <w:rsid w:val="001E23D9"/>
    <w:rsid w:val="0023688D"/>
    <w:rsid w:val="002504C1"/>
    <w:rsid w:val="00346D53"/>
    <w:rsid w:val="003F1129"/>
    <w:rsid w:val="00412880"/>
    <w:rsid w:val="0042162E"/>
    <w:rsid w:val="0047675C"/>
    <w:rsid w:val="004917F9"/>
    <w:rsid w:val="004D0269"/>
    <w:rsid w:val="00516A13"/>
    <w:rsid w:val="00532B71"/>
    <w:rsid w:val="00593DE9"/>
    <w:rsid w:val="005940E9"/>
    <w:rsid w:val="005C6802"/>
    <w:rsid w:val="005F02FA"/>
    <w:rsid w:val="005F6311"/>
    <w:rsid w:val="00606864"/>
    <w:rsid w:val="0063504C"/>
    <w:rsid w:val="006356C5"/>
    <w:rsid w:val="006F2ADA"/>
    <w:rsid w:val="007075BA"/>
    <w:rsid w:val="00730EAB"/>
    <w:rsid w:val="00732218"/>
    <w:rsid w:val="00745D16"/>
    <w:rsid w:val="007A29F9"/>
    <w:rsid w:val="007A53DB"/>
    <w:rsid w:val="00840E3D"/>
    <w:rsid w:val="00853CD0"/>
    <w:rsid w:val="00865854"/>
    <w:rsid w:val="00867F16"/>
    <w:rsid w:val="008B3142"/>
    <w:rsid w:val="008B6E50"/>
    <w:rsid w:val="008E725F"/>
    <w:rsid w:val="008E7BB1"/>
    <w:rsid w:val="00943627"/>
    <w:rsid w:val="00997BA9"/>
    <w:rsid w:val="009D1550"/>
    <w:rsid w:val="009E0E3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A2689"/>
    <w:rsid w:val="00BF53E7"/>
    <w:rsid w:val="00C17F84"/>
    <w:rsid w:val="00C57CAF"/>
    <w:rsid w:val="00CD67B8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DF273F"/>
    <w:rsid w:val="00EE5750"/>
    <w:rsid w:val="00EE69E5"/>
    <w:rsid w:val="00F13256"/>
    <w:rsid w:val="00F53B97"/>
    <w:rsid w:val="00F62A72"/>
    <w:rsid w:val="00F667BC"/>
    <w:rsid w:val="00F8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8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8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8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8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8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8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8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8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71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St-672/2016-9</izvorni_sadrzaj>
    <derivirana_varijabla naziv="DomainObject.Oznaka_1">St-672/2016-9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SILVO TRGOVINA d.o.o.</izvorni_sadrzaj>
    <derivirana_varijabla naziv="DomainObject.Predmet.ProtustrankaFormated_1">  SILVO TRGOVINA d.o.o.</derivirana_varijabla>
  </DomainObject.Predmet.ProtustrankaFormated>
  <DomainObject.Predmet.ProtustrankaFormatedOIB>
    <izvorni_sadrzaj>  SILVO TRGOVINA d.o.o., OIB 30611254720</izvorni_sadrzaj>
    <derivirana_varijabla naziv="DomainObject.Predmet.ProtustrankaFormatedOIB_1">  SILVO TRGOVINA d.o.o., OIB 30611254720</derivirana_varijabla>
  </DomainObject.Predmet.ProtustrankaFormatedOIB>
  <DomainObject.Predmet.ProtustrankaFormatedWithAdress>
    <izvorni_sadrzaj> SILVO TRGOVINA d.o.o., Kašinska 70, 10360 Sesvete</izvorni_sadrzaj>
    <derivirana_varijabla naziv="DomainObject.Predmet.ProtustrankaFormatedWithAdress_1"> SILVO TRGOVINA d.o.o., Kašinska 70, 10360 Sesvete</derivirana_varijabla>
  </DomainObject.Predmet.ProtustrankaFormatedWithAdress>
  <DomainObject.Predmet.ProtustrankaFormatedWithAdressOIB>
    <izvorni_sadrzaj> SILVO TRGOVINA d.o.o., OIB 30611254720, Kašinska 70, 10360 Sesvete</izvorni_sadrzaj>
    <derivirana_varijabla naziv="DomainObject.Predmet.ProtustrankaFormatedWithAdressOIB_1"> SILVO TRGOVINA d.o.o., OIB 30611254720, Kašinska 70, 10360 Sesvete</derivirana_varijabla>
  </DomainObject.Predmet.ProtustrankaFormatedWithAdressOIB>
  <DomainObject.Predmet.ProtustrankaWithAdress>
    <izvorni_sadrzaj>SILVO TRGOVINA d.o.o. Kašinska 70, 10360 Sesvete</izvorni_sadrzaj>
    <derivirana_varijabla naziv="DomainObject.Predmet.ProtustrankaWithAdress_1">SILVO TRGOVINA d.o.o. Kašinska 70, 10360 Sesvete</derivirana_varijabla>
  </DomainObject.Predmet.ProtustrankaWithAdress>
  <DomainObject.Predmet.ProtustrankaWithAdressOIB>
    <izvorni_sadrzaj>SILVO TRGOVINA d.o.o., OIB 30611254720, Kašinska 70, 10360 Sesvete</izvorni_sadrzaj>
    <derivirana_varijabla naziv="DomainObject.Predmet.ProtustrankaWithAdressOIB_1">SILVO TRGOVINA d.o.o., OIB 30611254720, Kašinska 70, 10360 Sesvete</derivirana_varijabla>
  </DomainObject.Predmet.ProtustrankaWithAdressOIB>
  <DomainObject.Predmet.ProtustrankaNazivFormated>
    <izvorni_sadrzaj>SILVO TRGOVINA d.o.o.</izvorni_sadrzaj>
    <derivirana_varijabla naziv="DomainObject.Predmet.ProtustrankaNazivFormated_1">SILVO TRGOVINA d.o.o.</derivirana_varijabla>
  </DomainObject.Predmet.ProtustrankaNazivFormated>
  <DomainObject.Predmet.ProtustrankaNazivFormatedOIB>
    <izvorni_sadrzaj>SILVO TRGOVINA d.o.o., OIB 30611254720</izvorni_sadrzaj>
    <derivirana_varijabla naziv="DomainObject.Predmet.ProtustrankaNazivFormatedOIB_1">SILVO TRGOVINA d.o.o., OIB 30611254720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SILVO TRGOVINA d.o.o.</item>
    </izvorni_sadrzaj>
    <derivirana_varijabla naziv="DomainObject.Predmet.ProtuStrankaListFormated_1">
      <item>SILVO TRGOVINA d.o.o.</item>
    </derivirana_varijabla>
  </DomainObject.Predmet.ProtuStrankaListFormated>
  <DomainObject.Predmet.ProtuStrankaListFormatedOIB>
    <izvorni_sadrzaj>
      <item>SILVO TRGOVINA d.o.o., OIB 30611254720</item>
    </izvorni_sadrzaj>
    <derivirana_varijabla naziv="DomainObject.Predmet.ProtuStrankaListFormatedOIB_1">
      <item>SILVO TRGOVINA d.o.o., OIB 30611254720</item>
    </derivirana_varijabla>
  </DomainObject.Predmet.ProtuStrankaListFormatedOIB>
  <DomainObject.Predmet.ProtuStrankaListFormatedWithAdress>
    <izvorni_sadrzaj>
      <item>SILVO TRGOVINA d.o.o., Kašinska 70, 10360 Sesvete</item>
    </izvorni_sadrzaj>
    <derivirana_varijabla naziv="DomainObject.Predmet.ProtuStrankaListFormatedWithAdress_1">
      <item>SILVO TRGOVINA d.o.o., Kašinska 70, 10360 Sesvete</item>
    </derivirana_varijabla>
  </DomainObject.Predmet.ProtuStrankaListFormatedWithAdress>
  <DomainObject.Predmet.ProtuStrankaListFormatedWithAdressOIB>
    <izvorni_sadrzaj>
      <item>SILVO TRGOVINA d.o.o., OIB 30611254720, Kašinska 70, 10360 Sesvete</item>
    </izvorni_sadrzaj>
    <derivirana_varijabla naziv="DomainObject.Predmet.ProtuStrankaListFormatedWithAdressOIB_1">
      <item>SILVO TRGOVINA d.o.o., OIB 30611254720, Kašinska 70, 10360 Sesvete</item>
    </derivirana_varijabla>
  </DomainObject.Predmet.ProtuStrankaListFormatedWithAdressOIB>
  <DomainObject.Predmet.ProtuStrankaListNazivFormated>
    <izvorni_sadrzaj>
      <item>SILVO TRGOVINA d.o.o.</item>
    </izvorni_sadrzaj>
    <derivirana_varijabla naziv="DomainObject.Predmet.ProtuStrankaListNazivFormated_1">
      <item>SILVO TRGOVINA d.o.o.</item>
    </derivirana_varijabla>
  </DomainObject.Predmet.ProtuStrankaListNazivFormated>
  <DomainObject.Predmet.ProtuStrankaListNazivFormatedOIB>
    <izvorni_sadrzaj>
      <item>SILVO TRGOVINA d.o.o., OIB 30611254720</item>
    </izvorni_sadrzaj>
    <derivirana_varijabla naziv="DomainObject.Predmet.ProtuStrankaListNazivFormatedOIB_1">
      <item>SILVO TRGOVINA d.o.o., OIB 30611254720</item>
    </derivirana_varijabla>
  </DomainObject.Predmet.ProtuStrankaListNazivFormatedOIB>
  <DomainObject.Predmet.OstaliListFormated>
    <izvorni_sadrzaj>
      <item>HRVATSKI ZAVOD ZA MIROVINSKO OSIGURANJE</item>
      <item>Gabor Gabor</item>
      <item>Ioan Gabor</item>
    </izvorni_sadrzaj>
    <derivirana_varijabla naziv="DomainObject.Predmet.OstaliListFormated_1">
      <item>HRVATSKI ZAVOD ZA MIROVINSKO OSIGURANJE</item>
      <item>Gabor Gabor</item>
      <item>Ioan Gabor</item>
    </derivirana_varijabla>
  </DomainObject.Predmet.OstaliListFormated>
  <DomainObject.Predmet.OstaliListFormatedOIB>
    <izvorni_sadrzaj>
      <item>HRVATSKI ZAVOD ZA MIROVINSKO OSIGURANJE</item>
      <item>Gabor Gabor, OIB 34287703244</item>
      <item>Ioan Gabor, OIB 28168612633</item>
    </izvorni_sadrzaj>
    <derivirana_varijabla naziv="DomainObject.Predmet.OstaliListFormatedOIB_1">
      <item>HRVATSKI ZAVOD ZA MIROVINSKO OSIGURANJE</item>
      <item>Gabor Gabor, OIB 34287703244</item>
      <item>Ioan Gabor, OIB 28168612633</item>
    </derivirana_varijabla>
  </DomainObject.Predmet.OstaliListFormatedOIB>
  <DomainObject.Predmet.OstaliListFormatedWithAdress>
    <izvorni_sadrzaj>
      <item>HRVATSKI ZAVOD ZA MIROVINSKO OSIGURANJE, Trpimirova 4, 10000 Zagreb</item>
      <item>Gabor Gabor, Kašinska 70, 10360 Sesvete</item>
      <item>Ioan Gabor, Kašinska 70, 10360 Sesvete</item>
    </izvorni_sadrzaj>
    <derivirana_varijabla naziv="DomainObject.Predmet.OstaliListFormatedWithAdress_1">
      <item>HRVATSKI ZAVOD ZA MIROVINSKO OSIGURANJE, Trpimirova 4, 10000 Zagreb</item>
      <item>Gabor Gabor, Kašinska 70, 10360 Sesvete</item>
      <item>Ioan Gabor, Kašinska 70, 10360 Sesvete</item>
    </derivirana_varijabla>
  </DomainObject.Predmet.OstaliListFormatedWithAdress>
  <DomainObject.Predmet.OstaliListFormatedWithAdressOIB>
    <izvorni_sadrzaj>
      <item>HRVATSKI ZAVOD ZA MIROVINSKO OSIGURANJE, Trpimirova 4, 10000 Zagreb</item>
      <item>Gabor Gabor, OIB 34287703244, Kašinska 70, 10360 Sesvete</item>
      <item>Ioan Gabor, OIB 28168612633, Kašinska 70, 10360 Sesvete</item>
    </izvorni_sadrzaj>
    <derivirana_varijabla naziv="DomainObject.Predmet.OstaliListFormatedWithAdressOIB_1">
      <item>HRVATSKI ZAVOD ZA MIROVINSKO OSIGURANJE, Trpimirova 4, 10000 Zagreb</item>
      <item>Gabor Gabor, OIB 34287703244, Kašinska 70, 10360 Sesvete</item>
      <item>Ioan Gabor, OIB 28168612633, Kašinska 70, 10360 Sesvete</item>
    </derivirana_varijabla>
  </DomainObject.Predmet.OstaliListFormatedWithAdressOIB>
  <DomainObject.Predmet.OstaliListNazivFormated>
    <izvorni_sadrzaj>
      <item>HRVATSKI ZAVOD ZA MIROVINSKO OSIGURANJE</item>
      <item>Gabor Gabor</item>
      <item>Ioan Gabor</item>
    </izvorni_sadrzaj>
    <derivirana_varijabla naziv="DomainObject.Predmet.OstaliListNazivFormated_1">
      <item>HRVATSKI ZAVOD ZA MIROVINSKO OSIGURANJE</item>
      <item>Gabor Gabor</item>
      <item>Ioan Gabor</item>
    </derivirana_varijabla>
  </DomainObject.Predmet.OstaliListNazivFormated>
  <DomainObject.Predmet.OstaliListNazivFormatedOIB>
    <izvorni_sadrzaj>
      <item>HRVATSKI ZAVOD ZA MIROVINSKO OSIGURANJE</item>
      <item>Gabor Gabor, OIB 34287703244</item>
      <item>Ioan Gabor, OIB 28168612633</item>
    </izvorni_sadrzaj>
    <derivirana_varijabla naziv="DomainObject.Predmet.OstaliListNazivFormatedOIB_1">
      <item>HRVATSKI ZAVOD ZA MIROVINSKO OSIGURANJE</item>
      <item>Gabor Gabor, OIB 34287703244</item>
      <item>Ioan Gabor, OIB 28168612633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St-672/2016-9</izvorni_sadrzaj>
    <derivirana_varijabla naziv="DomainObject.PoslovniBrojDokumenta_1">St-672/2016-9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SILVO TRGOVINA d.o.o.</izvorni_sadrzaj>
    <derivirana_varijabla naziv="DomainObject.Predmet.ProtustrankaIDrugi_1">SILVO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SILVO TRGOVINA d.o.o., OIB 30611254720, Kašinska 70, 10360 Sesvete</izvorni_sadrzaj>
    <derivirana_varijabla naziv="DomainObject.Predmet.ProtustrankaIDrugiAdressOIB_1">SILVO TRGOVINA d.o.o., OIB 30611254720,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SILVO TRGOVINA d.o.o.</item>
      <item>HRVATSKI ZAVOD ZA MIROVINSKO OSIGURANJE</item>
      <item>Gabor Gabor</item>
      <item>Ioan Gabor</item>
    </izvorni_sadrzaj>
    <derivirana_varijabla naziv="DomainObject.Predmet.SudioniciListNaziv_1">
      <item>FINA Regionalni centar Zagreb</item>
      <item>SILVO TRGOVINA d.o.o.</item>
      <item>HRVATSKI ZAVOD ZA MIROVINSKO OSIGURANJE</item>
      <item>Gabor Gabor</item>
      <item>Ioan Gabor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SILVO TRGOVINA d.o.o., OIB 30611254720, Kašinska 70,10360 Sesvete</item>
      <item>HRVATSKI ZAVOD ZA MIROVINSKO OSIGURANJE, Trpimirova 4,10000 Zagreb</item>
      <item>Gabor Gabor, OIB 34287703244, Kašinska 70,10360 Sesvete</item>
      <item>Ioan Gabor, OIB 28168612633, Kašinska 70,10360 Sesvete</item>
    </izvorni_sadrzaj>
    <derivirana_varijabla naziv="DomainObject.Predmet.SudioniciListAdressOIB_1">
      <item>FINA Regionalni centar Zagreb, OIB 85821130368, Trg svibanjskih žrtava 1995. br. 1,10000 Zagreb</item>
      <item>SILVO TRGOVINA d.o.o., OIB 30611254720, Kašinska 70,10360 Sesvete</item>
      <item>HRVATSKI ZAVOD ZA MIROVINSKO OSIGURANJE, Trpimirova 4,10000 Zagreb</item>
      <item>Gabor Gabor, OIB 34287703244, Kašinska 70,10360 Sesvete</item>
      <item>Ioan Gabor, OIB 28168612633,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30611254720</item>
      <item>, OIB null</item>
      <item>, OIB 34287703244</item>
      <item>, OIB 28168612633</item>
    </izvorni_sadrzaj>
    <derivirana_varijabla naziv="DomainObject.Predmet.SudioniciListNazivOIB_1">
      <item>, OIB 85821130368</item>
      <item>, OIB 30611254720</item>
      <item>, OIB null</item>
      <item>, OIB 34287703244</item>
      <item>, OIB 28168612633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FC6C8-0CAC-40FC-900F-A21F636F7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2068</properties:Characters>
  <properties:Lines>67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2016-03-21T13:20:00Z</dcterms:created>
  <dc:creator>Sudsko vijeæe</dc:creator>
  <cp:lastModifiedBy>Mirjana Gašparić</cp:lastModifiedBy>
  <cp:lastPrinted>2016-03-18T07:27:00Z</cp:lastPrinted>
  <dcterms:modified xmlns:xsi="http://www.w3.org/2001/XMLSchema-instance" xsi:type="dcterms:W3CDTF">2016-03-22T07:51:00Z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