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6632" w14:paraId="42a6632" w:rsidRDefault="0051114C" w:rsidP="0051114C" w:rsidR="0051114C" w:rsidRPr="0051114C">
      <w:pPr>
        <w:jc w:val="center"/>
        <w15:collapsed w:val="false"/>
      </w:pPr>
      <w:bookmarkStart w:name="_GoBack" w:id="0"/>
      <w:bookmarkEnd w:id="0"/>
    </w:p>
    <w:p w:rsidRDefault="0051114C" w:rsidP="0051114C" w:rsidR="0051114C" w:rsidRPr="0051114C">
      <w:pPr>
        <w:jc w:val="center"/>
      </w:pPr>
      <w:r w:rsidRPr="0051114C">
        <w:t>R E P U B L I K A    H R V A T S K A</w:t>
      </w:r>
    </w:p>
    <w:p w:rsidRDefault="0051114C" w:rsidP="0051114C" w:rsidR="0051114C" w:rsidRPr="0051114C">
      <w:pPr>
        <w:jc w:val="center"/>
      </w:pPr>
    </w:p>
    <w:p w:rsidRDefault="0051114C" w:rsidP="0051114C" w:rsidR="0051114C" w:rsidRPr="0051114C">
      <w:pPr>
        <w:jc w:val="center"/>
      </w:pPr>
      <w:r w:rsidRPr="0051114C">
        <w:t>R J E Š E N J E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ab/>
        <w:t>Trgovački sud u Zagrebu po sucu pojedincu Miljenku Dolenc u skraćenom stečajnom postupku pokrenutim nad dužnikom</w:t>
      </w:r>
      <w:r w:rsidRPr="0051114C">
        <w:rPr>
          <w:sz w:val="22"/>
          <w:szCs w:val="22"/>
        </w:rPr>
        <w:t xml:space="preserve"> </w:t>
      </w:r>
      <w:r w:rsidRPr="00065904">
        <w:rPr>
          <w:sz w:val="22"/>
          <w:szCs w:val="22"/>
        </w:rPr>
        <w:t>BE-GOR PVC za trgovinu i usluge OIB: 49239192253, Zagreb, Žitnjak Bogdani 2. odvojak 4</w:t>
      </w:r>
      <w:r w:rsidRPr="0051114C">
        <w:t xml:space="preserve">, dana </w:t>
      </w:r>
      <w:r w:rsidR="005F0396">
        <w:t>19</w:t>
      </w:r>
      <w:r>
        <w:t>.07</w:t>
      </w:r>
      <w:r w:rsidRPr="0051114C">
        <w:t xml:space="preserve">.2016. 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center"/>
      </w:pPr>
      <w:r w:rsidRPr="0051114C">
        <w:t>r i j e š i o    je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51114C">
        <w:t>Otvara se stečajni postupak nad dužnikom</w:t>
      </w:r>
      <w:r w:rsidRPr="0051114C">
        <w:rPr>
          <w:sz w:val="22"/>
          <w:szCs w:val="22"/>
        </w:rPr>
        <w:t xml:space="preserve"> </w:t>
      </w:r>
      <w:r w:rsidRPr="00065904">
        <w:rPr>
          <w:sz w:val="22"/>
          <w:szCs w:val="22"/>
        </w:rPr>
        <w:t>BE-GOR PVC za trgovinu i usluge OIB: 49239192253, Zagreb, Žitnjak Bogdani 2. odvojak 4</w:t>
      </w:r>
      <w:r>
        <w:rPr>
          <w:sz w:val="22"/>
          <w:szCs w:val="22"/>
        </w:rPr>
        <w:t>.</w:t>
      </w:r>
      <w:r w:rsidRPr="0051114C">
        <w:rPr>
          <w:rFonts w:cstheme="minorBidi" w:eastAsiaTheme="minorHAnsi"/>
          <w:lang w:eastAsia="en-US"/>
        </w:rPr>
        <w:t xml:space="preserve"> </w:t>
      </w:r>
      <w:r w:rsidRPr="0051114C">
        <w:t xml:space="preserve">Stečajni postupak otvoren je dana </w:t>
      </w:r>
      <w:r w:rsidR="005F0396">
        <w:t>19.07.</w:t>
      </w:r>
      <w:r w:rsidRPr="0051114C">
        <w:t xml:space="preserve">2016., u </w:t>
      </w:r>
      <w:r w:rsidR="005F0396">
        <w:t>09</w:t>
      </w:r>
      <w:r w:rsidRPr="0051114C">
        <w:t xml:space="preserve"> sati i </w:t>
      </w:r>
      <w:r w:rsidR="005F0396">
        <w:t>52</w:t>
      </w:r>
      <w:r w:rsidRPr="0051114C">
        <w:t xml:space="preserve"> minuta, kada je ovo rješenje objavljeno na mrežnoj stranici e-Oglasna ploča ovog suda.</w:t>
      </w:r>
    </w:p>
    <w:p w:rsidRDefault="0051114C" w:rsidP="0051114C" w:rsidR="0051114C" w:rsidRPr="0051114C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51114C" w:rsidP="0051114C" w:rsidR="0051114C" w:rsidRPr="0051114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51114C">
        <w:t xml:space="preserve">Za stečajnog upravitelja imenuje se </w:t>
      </w:r>
      <w:r w:rsidR="005F0396">
        <w:t>Ivan Hudoletnjak iz Ivanca, Zavojna ulica 3</w:t>
      </w:r>
      <w:r w:rsidRPr="0051114C">
        <w:t>, OIB</w:t>
      </w:r>
      <w:r w:rsidR="005F0396">
        <w:t xml:space="preserve"> 80924395653.</w:t>
      </w:r>
      <w:r w:rsidRPr="0051114C">
        <w:t xml:space="preserve"> </w:t>
      </w:r>
    </w:p>
    <w:p w:rsidRDefault="0051114C" w:rsidP="0051114C" w:rsidR="0051114C" w:rsidRPr="0051114C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51114C" w:rsidP="0051114C" w:rsidR="0051114C" w:rsidRPr="0051114C">
      <w:pPr>
        <w:numPr>
          <w:ilvl w:val="0"/>
          <w:numId w:val="1"/>
        </w:numPr>
        <w:ind w:hanging="709" w:left="709"/>
        <w:jc w:val="both"/>
      </w:pPr>
      <w:r w:rsidRPr="0051114C">
        <w:t>Zaključuje se stečajni postupak nad dužnikom</w:t>
      </w:r>
      <w:r w:rsidRPr="0051114C">
        <w:rPr>
          <w:rFonts w:cstheme="minorBidi" w:eastAsiaTheme="minorHAnsi"/>
          <w:lang w:eastAsia="en-US"/>
        </w:rPr>
        <w:t xml:space="preserve"> </w:t>
      </w:r>
      <w:r w:rsidRPr="00065904">
        <w:rPr>
          <w:sz w:val="22"/>
          <w:szCs w:val="22"/>
        </w:rPr>
        <w:t>BE-GOR PVC za trgovinu i usluge OIB: 49239192253, Zagreb, Žitnjak Bogdani 2. odvojak 4</w:t>
      </w:r>
    </w:p>
    <w:p w:rsidRDefault="0051114C" w:rsidP="0051114C" w:rsidR="0051114C" w:rsidRPr="0051114C">
      <w:pPr>
        <w:ind w:left="720"/>
        <w:contextualSpacing/>
      </w:pPr>
    </w:p>
    <w:p w:rsidRDefault="0051114C" w:rsidP="0051114C" w:rsidR="0051114C" w:rsidRPr="0051114C">
      <w:pPr>
        <w:numPr>
          <w:ilvl w:val="0"/>
          <w:numId w:val="1"/>
        </w:numPr>
        <w:ind w:hanging="709" w:left="709"/>
        <w:jc w:val="both"/>
      </w:pPr>
      <w:r w:rsidRPr="0051114C">
        <w:t>Nakon po pravomoćnosti ovog rješenja,</w:t>
      </w:r>
      <w:r>
        <w:t xml:space="preserve">dužnik će se </w:t>
      </w:r>
      <w:r w:rsidRPr="0051114C">
        <w:t>brisati iz sudskog registra.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ind w:left="360"/>
        <w:jc w:val="both"/>
      </w:pPr>
      <w:r w:rsidRPr="0051114C">
        <w:t>Obrazloženje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ab/>
        <w:t xml:space="preserve">Zahtjev za provedbu skraćenog stečajnog postupka podnijela je ovome sudu Financijska agencija </w:t>
      </w:r>
      <w:r>
        <w:t xml:space="preserve">30.10.2015. </w:t>
      </w:r>
      <w:r w:rsidRPr="0051114C">
        <w:t xml:space="preserve">(dalje: FINA), temeljem odredbe čl. 429. Stečajnog zakona (NN 71/15, dalje SZ), nakon čega je ovaj sud rješenjem od </w:t>
      </w:r>
      <w:r>
        <w:t>23</w:t>
      </w:r>
      <w:r w:rsidRPr="0051114C">
        <w:t>.12.2015. pokrenuo skraćeni stečajni postupak nad gore navedenim dužnikom, budući da su ostvareni  uvjeti iz čl. 428. SZ-a.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ab/>
        <w:t>Zaključkom od</w:t>
      </w:r>
      <w:r>
        <w:t xml:space="preserve"> 23</w:t>
      </w:r>
      <w:r w:rsidRPr="0051114C">
        <w:t>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30.03</w:t>
      </w:r>
      <w:r w:rsidRPr="0051114C">
        <w:t>.2016., međutim po istom nije postupljeno (ili je postupljeno, međutim iz istog proizlazi da  dužnik nema imovinu dostatnu za  namirenje troškova postupka).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ab/>
        <w:t>Zaključkom od</w:t>
      </w:r>
      <w:r>
        <w:t xml:space="preserve"> 23.12.2015</w:t>
      </w:r>
      <w:r w:rsidRPr="0051114C">
        <w:t xml:space="preserve">. pozvani su dužnikovi vjerovnici sukladno članku 430. i 431. SZ-a, predložiti otvaranje stečajnog postupka na dužnikom te predujmiti sredstva za </w:t>
      </w:r>
    </w:p>
    <w:p w:rsidRDefault="0051114C" w:rsidP="0051114C" w:rsidR="0051114C" w:rsidRPr="0051114C">
      <w:pPr>
        <w:jc w:val="both"/>
      </w:pPr>
      <w:r w:rsidRPr="0051114C">
        <w:t>namirenje troškova postupka, uz upozorenje na pravne posljedice nepodnošenja istog.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 xml:space="preserve"> Niti jedan od vjerovnika nije u ostavljenom roku podnio prijedlog za otvaranjem redovnog stečajnog postupka. 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  <w:r w:rsidRPr="0051114C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jc w:val="center"/>
      </w:pPr>
      <w:r w:rsidRPr="0051114C">
        <w:t xml:space="preserve">U Zagrebu, </w:t>
      </w:r>
      <w:r w:rsidR="005F0396">
        <w:t>19</w:t>
      </w:r>
      <w:r>
        <w:t>.07.</w:t>
      </w:r>
      <w:r w:rsidRPr="0051114C">
        <w:t>2016. godine</w:t>
      </w:r>
    </w:p>
    <w:p w:rsidRDefault="0051114C" w:rsidP="0051114C" w:rsidR="0051114C" w:rsidRPr="0051114C">
      <w:pPr>
        <w:jc w:val="both"/>
      </w:pPr>
    </w:p>
    <w:p w:rsidRDefault="0051114C" w:rsidP="0051114C" w:rsidR="0051114C" w:rsidRPr="0051114C">
      <w:pPr>
        <w:ind w:firstLine="720" w:left="5040"/>
        <w:jc w:val="both"/>
      </w:pPr>
      <w:r w:rsidRPr="0051114C">
        <w:t xml:space="preserve">                            SUDAC:</w:t>
      </w:r>
    </w:p>
    <w:p w:rsidRDefault="0051114C" w:rsidP="0051114C" w:rsidR="0051114C" w:rsidRPr="0051114C">
      <w:pPr>
        <w:jc w:val="right"/>
      </w:pPr>
      <w:r w:rsidRPr="0051114C">
        <w:t>Miljenko Dolenc</w:t>
      </w:r>
      <w:r w:rsidR="005F0396">
        <w:t>,v.r.</w:t>
      </w:r>
    </w:p>
    <w:p w:rsidRDefault="0051114C" w:rsidP="0051114C" w:rsidR="0051114C" w:rsidRPr="0051114C">
      <w:pPr>
        <w:jc w:val="right"/>
      </w:pPr>
    </w:p>
    <w:p w:rsidRDefault="0051114C" w:rsidP="0051114C" w:rsidR="0051114C" w:rsidRPr="0051114C">
      <w:pPr>
        <w:jc w:val="right"/>
      </w:pPr>
    </w:p>
    <w:p w:rsidRDefault="0051114C" w:rsidP="0051114C" w:rsidR="0051114C" w:rsidRPr="0051114C">
      <w:pPr>
        <w:jc w:val="right"/>
      </w:pPr>
    </w:p>
    <w:p w:rsidRDefault="0051114C" w:rsidP="0051114C" w:rsidR="0051114C" w:rsidRPr="0051114C"/>
    <w:p w:rsidRDefault="0051114C" w:rsidP="0051114C" w:rsidR="0051114C" w:rsidRPr="0051114C">
      <w:pPr>
        <w:jc w:val="both"/>
        <w:rPr>
          <w:i/>
        </w:rPr>
      </w:pPr>
      <w:r w:rsidRPr="0051114C">
        <w:rPr>
          <w:i/>
        </w:rPr>
        <w:t>Uputa o pravnom lijeku:</w:t>
      </w:r>
    </w:p>
    <w:p w:rsidRDefault="0051114C" w:rsidP="0051114C" w:rsidR="0051114C" w:rsidRPr="0051114C">
      <w:pPr>
        <w:jc w:val="both"/>
        <w:rPr>
          <w:i/>
        </w:rPr>
      </w:pPr>
      <w:r w:rsidRPr="0051114C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51114C" w:rsidP="0051114C" w:rsidR="0051114C" w:rsidRPr="0051114C">
      <w:pPr>
        <w:jc w:val="both"/>
        <w:rPr>
          <w:i/>
        </w:rPr>
      </w:pPr>
    </w:p>
    <w:p w:rsidRDefault="0051114C" w:rsidP="0051114C" w:rsidR="0051114C" w:rsidRPr="0051114C">
      <w:pPr>
        <w:jc w:val="both"/>
        <w:rPr>
          <w:i/>
        </w:rPr>
      </w:pPr>
    </w:p>
    <w:p w:rsidRDefault="005F0396" w:rsidP="009A2924" w:rsidR="005F0396">
      <w:r>
        <w:t xml:space="preserve"> </w:t>
      </w:r>
    </w:p>
    <w:p w:rsidRDefault="005F0396" w:rsidP="009A2924" w:rsidR="005F03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5F0396" w:rsidP="009A2924" w:rsidR="005F0396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5F0396" w:rsidP="004320E8" w:rsidR="005F0396" w:rsidRPr="004320E8">
      <w:pPr>
        <w:rPr>
          <w:bCs/>
        </w:rPr>
      </w:pPr>
      <w:r w:rsidRPr="005077A3">
        <w:t xml:space="preserve"> </w:t>
      </w:r>
    </w:p>
    <w:p w:rsidRDefault="0051114C" w:rsidP="0051114C" w:rsidR="0051114C" w:rsidRPr="0051114C">
      <w:pPr>
        <w:jc w:val="center"/>
        <w:rPr>
          <w:rFonts w:hAnsi="Arial" w:ascii="Arial"/>
          <w:u w:val="single"/>
        </w:rPr>
      </w:pPr>
    </w:p>
    <w:p w:rsidRDefault="0051114C" w:rsidP="0051114C" w:rsidR="0051114C" w:rsidRPr="0051114C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14C" w:rsidP="0051114C" w:rsidR="0051114C">
      <w:r>
        <w:separator/>
      </w:r>
    </w:p>
  </w:endnote>
  <w:endnote w:id="0" w:type="continuationSeparator">
    <w:p w:rsidRDefault="0051114C" w:rsidP="0051114C" w:rsidR="00511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14C" w:rsidP="0051114C" w:rsidR="0051114C">
      <w:r>
        <w:separator/>
      </w:r>
    </w:p>
  </w:footnote>
  <w:footnote w:id="0" w:type="continuationSeparator">
    <w:p w:rsidRDefault="0051114C" w:rsidP="0051114C" w:rsidR="00511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1114C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F0396">
          <w:rPr>
            <w:noProof/>
          </w:rPr>
          <w:t>- 2 -</w:t>
        </w:r>
        <w:r>
          <w:fldChar w:fldCharType="end"/>
        </w:r>
      </w:p>
    </w:sdtContent>
  </w:sdt>
  <w:p w:rsidRDefault="0051114C" w:rsidR="00DB4528">
    <w:pPr>
      <w:pStyle w:val="Zaglavlje"/>
    </w:pPr>
    <w:r>
      <w:tab/>
    </w:r>
    <w:r>
      <w:tab/>
      <w:t>6.St-2871/2015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14C" w:rsidP="00840E3D" w:rsidR="00840E3D">
    <w:pPr>
      <w:pStyle w:val="Zaglavlje"/>
    </w:pPr>
    <w:r>
      <w:tab/>
    </w:r>
    <w:r>
      <w:tab/>
    </w:r>
  </w:p>
  <w:p w:rsidRDefault="005F0396" w:rsidP="00840E3D" w:rsidR="00840E3D">
    <w:pPr>
      <w:pStyle w:val="Zaglavlje"/>
    </w:pPr>
  </w:p>
  <w:p w:rsidRDefault="005F0396" w:rsidP="00840E3D" w:rsidR="00840E3D">
    <w:pPr>
      <w:pStyle w:val="Zaglavlje"/>
    </w:pPr>
  </w:p>
  <w:p w:rsidRDefault="0051114C" w:rsidP="00840E3D" w:rsidR="00840E3D">
    <w:pPr>
      <w:pStyle w:val="Zaglavlje"/>
    </w:pPr>
    <w:r>
      <w:tab/>
    </w:r>
    <w:r>
      <w:tab/>
      <w:t>6.St-2871/2015</w:t>
    </w:r>
  </w:p>
  <w:p w:rsidRDefault="0051114C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F0396" w:rsidP="00840E3D" w:rsidR="00840E3D">
    <w:pPr>
      <w:pStyle w:val="Zaglavlje"/>
    </w:pPr>
  </w:p>
  <w:p w:rsidRDefault="005F0396" w:rsidP="00840E3D" w:rsidR="00840E3D">
    <w:pPr>
      <w:pStyle w:val="Zaglavlje"/>
    </w:pPr>
  </w:p>
  <w:p w:rsidRDefault="005F0396" w:rsidP="00840E3D" w:rsidR="00840E3D">
    <w:pPr>
      <w:pStyle w:val="Zaglavlje"/>
    </w:pPr>
  </w:p>
  <w:p w:rsidRDefault="005F0396" w:rsidP="00840E3D" w:rsidR="00840E3D">
    <w:pPr>
      <w:pStyle w:val="Zaglavlje"/>
      <w:ind w:left="567"/>
    </w:pPr>
  </w:p>
  <w:p w:rsidRDefault="005F0396" w:rsidP="00840E3D" w:rsidR="009F5765">
    <w:pPr>
      <w:pStyle w:val="Zaglavlje"/>
      <w:ind w:left="567"/>
    </w:pPr>
  </w:p>
  <w:p w:rsidRDefault="0051114C" w:rsidP="00840E3D" w:rsidR="00840E3D">
    <w:pPr>
      <w:pStyle w:val="Zaglavlje"/>
      <w:ind w:left="567"/>
    </w:pPr>
    <w:r>
      <w:t xml:space="preserve">REPUBLIKA HRVATSKA </w:t>
    </w:r>
  </w:p>
  <w:p w:rsidRDefault="0051114C" w:rsidP="00840E3D" w:rsidR="00840E3D">
    <w:pPr>
      <w:pStyle w:val="Zaglavlje"/>
      <w:ind w:left="567"/>
    </w:pPr>
    <w:r>
      <w:t>Trgovački sud u Zagrebu</w:t>
    </w:r>
  </w:p>
  <w:p w:rsidRDefault="0051114C" w:rsidP="00840E3D" w:rsidR="00840E3D" w:rsidRPr="00DB4528">
    <w:pPr>
      <w:pStyle w:val="Zaglavlje"/>
      <w:ind w:left="567"/>
    </w:pPr>
    <w:r>
      <w:t>Zagreb, Amruševa 2/II, desno (p.p. 432)</w:t>
    </w:r>
  </w:p>
  <w:p w:rsidRDefault="005F039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14C"/>
    <w:rsid w:val="0051114C"/>
    <w:rsid w:val="005F0396"/>
    <w:rsid w:val="008B635B"/>
    <w:rsid w:val="008E01F0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1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114C"/>
    <w:rPr>
      <w:sz w:val="24"/>
      <w:szCs w:val="24"/>
    </w:rPr>
  </w:style>
  <w:style w:styleId="Podnoje" w:type="paragraph">
    <w:name w:val="footer"/>
    <w:basedOn w:val="Normal"/>
    <w:link w:val="PodnojeChar"/>
    <w:rsid w:val="00511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1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F0396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5F0396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1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114C"/>
    <w:rPr>
      <w:sz w:val="24"/>
      <w:szCs w:val="24"/>
    </w:rPr>
  </w:style>
  <w:style w:styleId="Podnoje" w:type="paragraph">
    <w:name w:val="footer"/>
    <w:basedOn w:val="Normal"/>
    <w:link w:val="PodnojeChar"/>
    <w:rsid w:val="00511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1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5F0396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5F039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St-2871/2015</izvorni_sadrzaj>
    <derivirana_varijabla naziv="DomainObject.Predmet.OznakaBroj_1">St-2871/2015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BE-GOR PVC  d.o.o.</izvorni_sadrzaj>
    <derivirana_varijabla naziv="DomainObject.Predmet.ProtustrankaFormated_1">  BE-GOR PVC  d.o.o.</derivirana_varijabla>
  </DomainObject.Predmet.ProtustrankaFormated>
  <DomainObject.Predmet.ProtustrankaFormatedOIB>
    <izvorni_sadrzaj>  BE-GOR PVC  d.o.o., OIB 49239192253</izvorni_sadrzaj>
    <derivirana_varijabla naziv="DomainObject.Predmet.ProtustrankaFormatedOIB_1">  BE-GOR PVC  d.o.o., OIB 49239192253</derivirana_varijabla>
  </DomainObject.Predmet.ProtustrankaFormatedOIB>
  <DomainObject.Predmet.ProtustrankaFormatedWithAdress>
    <izvorni_sadrzaj> BE-GOR PVC  d.o.o., Žitnjak Bogdani 2. odvojak 4, 10000 Zagreb</izvorni_sadrzaj>
    <derivirana_varijabla naziv="DomainObject.Predmet.ProtustrankaFormatedWithAdress_1"> BE-GOR PVC  d.o.o., Žitnjak Bogdani 2. odvojak 4, 10000 Zagreb</derivirana_varijabla>
  </DomainObject.Predmet.ProtustrankaFormatedWithAdress>
  <DomainObject.Predmet.ProtustrankaFormatedWithAdressOIB>
    <izvorni_sadrzaj> BE-GOR PVC  d.o.o., OIB 49239192253, Žitnjak Bogdani 2. odvojak 4, 10000 Zagreb</izvorni_sadrzaj>
    <derivirana_varijabla naziv="DomainObject.Predmet.ProtustrankaFormatedWithAdressOIB_1"> BE-GOR PVC  d.o.o., OIB 49239192253, Žitnjak Bogdani 2. odvojak 4, 10000 Zagreb</derivirana_varijabla>
  </DomainObject.Predmet.ProtustrankaFormatedWithAdressOIB>
  <DomainObject.Predmet.ProtustrankaWithAdress>
    <izvorni_sadrzaj>BE-GOR PVC  d.o.o. Žitnjak Bogdani 2. odvojak 4, 10000 Zagreb</izvorni_sadrzaj>
    <derivirana_varijabla naziv="DomainObject.Predmet.ProtustrankaWithAdress_1">BE-GOR PVC  d.o.o. Žitnjak Bogdani 2. odvojak 4, 10000 Zagreb</derivirana_varijabla>
  </DomainObject.Predmet.ProtustrankaWithAdress>
  <DomainObject.Predmet.ProtustrankaWithAdressOIB>
    <izvorni_sadrzaj>BE-GOR PVC  d.o.o., OIB 49239192253, Žitnjak Bogdani 2. odvojak 4, 10000 Zagreb</izvorni_sadrzaj>
    <derivirana_varijabla naziv="DomainObject.Predmet.ProtustrankaWithAdressOIB_1">BE-GOR PVC  d.o.o., OIB 49239192253, Žitnjak Bogdani 2. odvojak 4, 10000 Zagreb</derivirana_varijabla>
  </DomainObject.Predmet.ProtustrankaWithAdressOIB>
  <DomainObject.Predmet.ProtustrankaNazivFormated>
    <izvorni_sadrzaj>BE-GOR PVC  d.o.o.</izvorni_sadrzaj>
    <derivirana_varijabla naziv="DomainObject.Predmet.ProtustrankaNazivFormated_1">BE-GOR PVC  d.o.o.</derivirana_varijabla>
  </DomainObject.Predmet.ProtustrankaNazivFormated>
  <DomainObject.Predmet.ProtustrankaNazivFormatedOIB>
    <izvorni_sadrzaj>BE-GOR PVC  d.o.o., OIB 49239192253</izvorni_sadrzaj>
    <derivirana_varijabla naziv="DomainObject.Predmet.ProtustrankaNazivFormatedOIB_1">BE-GOR PVC  d.o.o., OIB 49239192253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BE-GOR PVC  d.o.o.</item>
    </izvorni_sadrzaj>
    <derivirana_varijabla naziv="DomainObject.Predmet.ProtuStrankaListFormated_1">
      <item>BE-GOR PVC  d.o.o.</item>
    </derivirana_varijabla>
  </DomainObject.Predmet.ProtuStrankaListFormated>
  <DomainObject.Predmet.ProtuStrankaListFormatedOIB>
    <izvorni_sadrzaj>
      <item>BE-GOR PVC  d.o.o., OIB 49239192253</item>
    </izvorni_sadrzaj>
    <derivirana_varijabla naziv="DomainObject.Predmet.ProtuStrankaListFormatedOIB_1">
      <item>BE-GOR PVC  d.o.o., OIB 49239192253</item>
    </derivirana_varijabla>
  </DomainObject.Predmet.ProtuStrankaListFormatedOIB>
  <DomainObject.Predmet.ProtuStrankaListFormatedWithAdress>
    <izvorni_sadrzaj>
      <item>BE-GOR PVC  d.o.o., Žitnjak Bogdani 2. odvojak 4, 10000 Zagreb</item>
    </izvorni_sadrzaj>
    <derivirana_varijabla naziv="DomainObject.Predmet.ProtuStrankaListFormatedWithAdress_1">
      <item>BE-GOR PVC  d.o.o., Žitnjak Bogdani 2. odvojak 4, 10000 Zagreb</item>
    </derivirana_varijabla>
  </DomainObject.Predmet.ProtuStrankaListFormatedWithAdress>
  <DomainObject.Predmet.ProtuStrankaListFormatedWithAdressOIB>
    <izvorni_sadrzaj>
      <item>BE-GOR PVC  d.o.o., OIB 49239192253, Žitnjak Bogdani 2. odvojak 4, 10000 Zagreb</item>
    </izvorni_sadrzaj>
    <derivirana_varijabla naziv="DomainObject.Predmet.ProtuStrankaListFormatedWithAdressOIB_1">
      <item>BE-GOR PVC  d.o.o., OIB 49239192253, Žitnjak Bogdani 2. odvojak 4, 10000 Zagreb</item>
    </derivirana_varijabla>
  </DomainObject.Predmet.ProtuStrankaListFormatedWithAdressOIB>
  <DomainObject.Predmet.ProtuStrankaListNazivFormated>
    <izvorni_sadrzaj>
      <item>BE-GOR PVC  d.o.o.</item>
    </izvorni_sadrzaj>
    <derivirana_varijabla naziv="DomainObject.Predmet.ProtuStrankaListNazivFormated_1">
      <item>BE-GOR PVC  d.o.o.</item>
    </derivirana_varijabla>
  </DomainObject.Predmet.ProtuStrankaListNazivFormated>
  <DomainObject.Predmet.ProtuStrankaListNazivFormatedOIB>
    <izvorni_sadrzaj>
      <item>BE-GOR PVC  d.o.o., OIB 49239192253</item>
    </izvorni_sadrzaj>
    <derivirana_varijabla naziv="DomainObject.Predmet.ProtuStrankaListNazivFormatedOIB_1">
      <item>BE-GOR PVC  d.o.o., OIB 49239192253</item>
    </derivirana_varijabla>
  </DomainObject.Predmet.ProtuStrankaListNazivFormatedOIB>
  <DomainObject.Predmet.OstaliListFormated>
    <izvorni_sadrzaj>
      <item>GORAN BEUS</item>
    </izvorni_sadrzaj>
    <derivirana_varijabla naziv="DomainObject.Predmet.OstaliListFormated_1">
      <item>GORAN BEUS</item>
    </derivirana_varijabla>
  </DomainObject.Predmet.OstaliListFormated>
  <DomainObject.Predmet.OstaliListFormatedOIB>
    <izvorni_sadrzaj>
      <item>GORAN BEUS, OIB 46758019636</item>
    </izvorni_sadrzaj>
    <derivirana_varijabla naziv="DomainObject.Predmet.OstaliListFormatedOIB_1">
      <item>GORAN BEUS, OIB 46758019636</item>
    </derivirana_varijabla>
  </DomainObject.Predmet.OstaliListFormatedOIB>
  <DomainObject.Predmet.OstaliListFormatedWithAdress>
    <izvorni_sadrzaj>
      <item>GORAN BEUS, ŽITNJAK BOGDANI 2.ODVOJAK 4, 10000 Zagreb</item>
    </izvorni_sadrzaj>
    <derivirana_varijabla naziv="DomainObject.Predmet.OstaliListFormatedWithAdress_1">
      <item>GORAN BEUS, ŽITNJAK BOGDANI 2.ODVOJAK 4, 10000 Zagreb</item>
    </derivirana_varijabla>
  </DomainObject.Predmet.OstaliListFormatedWithAdress>
  <DomainObject.Predmet.OstaliListFormatedWithAdressOIB>
    <izvorni_sadrzaj>
      <item>GORAN BEUS, OIB 46758019636, ŽITNJAK BOGDANI 2.ODVOJAK 4, 10000 Zagreb</item>
    </izvorni_sadrzaj>
    <derivirana_varijabla naziv="DomainObject.Predmet.OstaliListFormatedWithAdressOIB_1">
      <item>GORAN BEUS, OIB 46758019636, ŽITNJAK BOGDANI 2.ODVOJAK 4, 10000 Zagreb</item>
    </derivirana_varijabla>
  </DomainObject.Predmet.OstaliListFormatedWithAdressOIB>
  <DomainObject.Predmet.OstaliListNazivFormated>
    <izvorni_sadrzaj>
      <item>GORAN BEUS</item>
    </izvorni_sadrzaj>
    <derivirana_varijabla naziv="DomainObject.Predmet.OstaliListNazivFormated_1">
      <item>GORAN BEUS</item>
    </derivirana_varijabla>
  </DomainObject.Predmet.OstaliListNazivFormated>
  <DomainObject.Predmet.OstaliListNazivFormatedOIB>
    <izvorni_sadrzaj>
      <item>GORAN BEUS, OIB 46758019636</item>
    </izvorni_sadrzaj>
    <derivirana_varijabla naziv="DomainObject.Predmet.OstaliListNazivFormatedOIB_1">
      <item>GORAN BEUS, OIB 46758019636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BE-GOR PVC  d.o.o.</izvorni_sadrzaj>
    <derivirana_varijabla naziv="DomainObject.Predmet.ProtustrankaIDrugi_1">BE-GOR PVC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BE-GOR PVC  d.o.o., OIB 49239192253, Žitnjak Bogdani 2. odvojak 4, 10000 Zagreb</izvorni_sadrzaj>
    <derivirana_varijabla naziv="DomainObject.Predmet.ProtustrankaIDrugiAdressOIB_1">BE-GOR PVC  d.o.o., OIB 49239192253, Žitnjak Bogdani 2.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BE-GOR PVC  d.o.o.</item>
      <item>GORAN BEUS</item>
    </izvorni_sadrzaj>
    <derivirana_varijabla naziv="DomainObject.Predmet.SudioniciListNaziv_1">
      <item>FINA Regionalni centar Zagreb</item>
      <item>BE-GOR PVC  d.o.o.</item>
      <item>GORAN BEUS</item>
    </derivirana_varijabla>
  </DomainObject.Predmet.SudioniciListNaziv>
  <DomainObject.Predmet.SudioniciListAdressOIB>
    <izvorni_sadrzaj>
      <item>FINA Regionalni centar Zagreb, OIB 85821130368, Trg svibanjskih žrtava  1995. 1,10000 Zagreb</item>
      <item>BE-GOR PVC  d.o.o., OIB 49239192253, Žitnjak Bogdani 2. odvojak 4,10000 Zagreb</item>
      <item>GORAN BEUS, OIB 46758019636, ŽITNJAK BOGDANI 2.ODVOJAK 4,10000 Zagreb</item>
    </izvorni_sadrzaj>
    <derivirana_varijabla naziv="DomainObject.Predmet.SudioniciListAdressOIB_1">
      <item>FINA Regionalni centar Zagreb, OIB 85821130368, Trg svibanjskih žrtava  1995. 1,10000 Zagreb</item>
      <item>BE-GOR PVC  d.o.o., OIB 49239192253, Žitnjak Bogdani 2. odvojak 4,10000 Zagreb</item>
      <item>GORAN BEUS, OIB 46758019636, ŽITNJAK BOGDANI 2.ODVOJAK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49239192253</item>
      <item>, OIB 46758019636</item>
    </izvorni_sadrzaj>
    <derivirana_varijabla naziv="DomainObject.Predmet.SudioniciListNazivOIB_1">
      <item>, OIB 85821130368</item>
      <item>, OIB 49239192253</item>
      <item>, OIB 46758019636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2102</properties:Characters>
  <properties:Lines>72</properties:Lines>
  <properties:Paragraphs>22</properties:Paragraphs>
  <properties:TotalTime>4</properties:TotalTime>
  <properties:ScaleCrop>false</properties:ScaleCrop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2016-07-18T09:01:00Z</dcterms:created>
  <dc:creator>Miljenko Dolenc</dc:creator>
  <cp:lastModifiedBy>Rebecca Boričević</cp:lastModifiedBy>
  <cp:lastPrinted>2016-07-19T07:50:00Z</cp:lastPrinted>
  <dcterms:modified xmlns:xsi="http://www.w3.org/2001/XMLSchema-instance" xsi:type="dcterms:W3CDTF">2016-07-19T07:50:00Z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