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9ff6" w14:paraId="94d9ff6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8457B">
        <w:t>1005</w:t>
      </w:r>
      <w:r w:rsidR="00B73114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2679B">
        <w:t>0</w:t>
      </w:r>
      <w:r w:rsidR="0018457B">
        <w:t>2</w:t>
      </w:r>
      <w:r w:rsidR="00A2679B">
        <w:t>. veljače</w:t>
      </w:r>
      <w:r w:rsidR="0073608C">
        <w:t xml:space="preserve"> 2016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83CA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20529">
        <w:t xml:space="preserve">MAŽAR INTERIJERI d.o.o., Zagreb, </w:t>
      </w:r>
      <w:proofErr w:type="spellStart"/>
      <w:r w:rsidR="00920529">
        <w:t>Ferenščica</w:t>
      </w:r>
      <w:proofErr w:type="spellEnd"/>
      <w:r w:rsidR="00920529">
        <w:t xml:space="preserve"> I. 51 (OIB: 45291261171)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20529">
        <w:t>249.552,91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2679B">
        <w:t>0</w:t>
      </w:r>
      <w:r w:rsidR="0018457B">
        <w:t>2</w:t>
      </w:r>
      <w:r w:rsidR="0073608C">
        <w:t xml:space="preserve">. </w:t>
      </w:r>
      <w:r w:rsidR="00A2679B">
        <w:t>veljače</w:t>
      </w:r>
      <w:r w:rsidR="0073608C">
        <w:t xml:space="preserve"> 2016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67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1620D"/>
    <w:rsid w:val="00143566"/>
    <w:rsid w:val="0014514A"/>
    <w:rsid w:val="00162361"/>
    <w:rsid w:val="00166A38"/>
    <w:rsid w:val="00176265"/>
    <w:rsid w:val="0018457B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305F1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20F0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7052E3"/>
    <w:rsid w:val="0071599B"/>
    <w:rsid w:val="00715E9E"/>
    <w:rsid w:val="007330F2"/>
    <w:rsid w:val="00735BFD"/>
    <w:rsid w:val="0073608C"/>
    <w:rsid w:val="00740F3B"/>
    <w:rsid w:val="00753B76"/>
    <w:rsid w:val="00755557"/>
    <w:rsid w:val="00763462"/>
    <w:rsid w:val="00771F38"/>
    <w:rsid w:val="007755EC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1395F"/>
    <w:rsid w:val="0091590D"/>
    <w:rsid w:val="00920529"/>
    <w:rsid w:val="00920CA0"/>
    <w:rsid w:val="00930B34"/>
    <w:rsid w:val="00936A20"/>
    <w:rsid w:val="0094089C"/>
    <w:rsid w:val="009419D8"/>
    <w:rsid w:val="0094572F"/>
    <w:rsid w:val="00971884"/>
    <w:rsid w:val="00981CE5"/>
    <w:rsid w:val="00995C77"/>
    <w:rsid w:val="009A1DED"/>
    <w:rsid w:val="009D7A2A"/>
    <w:rsid w:val="009F1299"/>
    <w:rsid w:val="00A16D3F"/>
    <w:rsid w:val="00A2679B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6055D"/>
    <w:rsid w:val="00B63833"/>
    <w:rsid w:val="00B73114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07CD0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3CA3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6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A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A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A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A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6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A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A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A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A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St-1005/2016</izvorni_sadrzaj>
    <derivirana_varijabla naziv="DomainObject.Predmet.OznakaBroj_1">St-1005/2016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MAŽAR INTERIJERI d.o.o.</izvorni_sadrzaj>
    <derivirana_varijabla naziv="DomainObject.Predmet.ProtustrankaFormated_1">  MAŽAR INTERIJERI d.o.o.</derivirana_varijabla>
  </DomainObject.Predmet.ProtustrankaFormated>
  <DomainObject.Predmet.ProtustrankaFormatedOIB>
    <izvorni_sadrzaj>  MAŽAR INTERIJERI d.o.o., OIB 45291261171</izvorni_sadrzaj>
    <derivirana_varijabla naziv="DomainObject.Predmet.ProtustrankaFormatedOIB_1">  MAŽAR INTERIJERI d.o.o., OIB 45291261171</derivirana_varijabla>
  </DomainObject.Predmet.ProtustrankaFormatedOIB>
  <DomainObject.Predmet.ProtustrankaFormatedWithAdress>
    <izvorni_sadrzaj> MAŽAR INTERIJERI d.o.o., Ferenščica I. 51, 10000 Zagreb</izvorni_sadrzaj>
    <derivirana_varijabla naziv="DomainObject.Predmet.ProtustrankaFormatedWithAdress_1"> MAŽAR INTERIJERI d.o.o., Ferenščica I. 51, 10000 Zagreb</derivirana_varijabla>
  </DomainObject.Predmet.ProtustrankaFormatedWithAdress>
  <DomainObject.Predmet.ProtustrankaFormatedWithAdressOIB>
    <izvorni_sadrzaj> MAŽAR INTERIJERI d.o.o., OIB 45291261171, Ferenščica I. 51, 10000 Zagreb</izvorni_sadrzaj>
    <derivirana_varijabla naziv="DomainObject.Predmet.ProtustrankaFormatedWithAdressOIB_1"> MAŽAR INTERIJERI d.o.o., OIB 45291261171, Ferenščica I. 51, 10000 Zagreb</derivirana_varijabla>
  </DomainObject.Predmet.ProtustrankaFormatedWithAdressOIB>
  <DomainObject.Predmet.ProtustrankaWithAdress>
    <izvorni_sadrzaj>MAŽAR INTERIJERI d.o.o. Ferenščica I. 51, 10000 Zagreb</izvorni_sadrzaj>
    <derivirana_varijabla naziv="DomainObject.Predmet.ProtustrankaWithAdress_1">MAŽAR INTERIJERI d.o.o. Ferenščica I. 51, 10000 Zagreb</derivirana_varijabla>
  </DomainObject.Predmet.ProtustrankaWithAdress>
  <DomainObject.Predmet.ProtustrankaWithAdressOIB>
    <izvorni_sadrzaj>MAŽAR INTERIJERI d.o.o., OIB 45291261171, Ferenščica I. 51, 10000 Zagreb</izvorni_sadrzaj>
    <derivirana_varijabla naziv="DomainObject.Predmet.ProtustrankaWithAdressOIB_1">MAŽAR INTERIJERI d.o.o., OIB 45291261171, Ferenščica I. 51, 10000 Zagreb</derivirana_varijabla>
  </DomainObject.Predmet.ProtustrankaWithAdressOIB>
  <DomainObject.Predmet.ProtustrankaNazivFormated>
    <izvorni_sadrzaj>MAŽAR INTERIJERI d.o.o.</izvorni_sadrzaj>
    <derivirana_varijabla naziv="DomainObject.Predmet.ProtustrankaNazivFormated_1">MAŽAR INTERIJERI d.o.o.</derivirana_varijabla>
  </DomainObject.Predmet.ProtustrankaNazivFormated>
  <DomainObject.Predmet.ProtustrankaNazivFormatedOIB>
    <izvorni_sadrzaj>MAŽAR INTERIJERI d.o.o., OIB 45291261171</izvorni_sadrzaj>
    <derivirana_varijabla naziv="DomainObject.Predmet.ProtustrankaNazivFormatedOIB_1">MAŽAR INTERIJERI d.o.o., OIB 45291261171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MAŽAR INTERIJERI d.o.o.</item>
    </izvorni_sadrzaj>
    <derivirana_varijabla naziv="DomainObject.Predmet.ProtuStrankaListFormated_1">
      <item>MAŽAR INTERIJERI d.o.o.</item>
    </derivirana_varijabla>
  </DomainObject.Predmet.ProtuStrankaListFormated>
  <DomainObject.Predmet.ProtuStrankaListFormatedOIB>
    <izvorni_sadrzaj>
      <item>MAŽAR INTERIJERI d.o.o., OIB 45291261171</item>
    </izvorni_sadrzaj>
    <derivirana_varijabla naziv="DomainObject.Predmet.ProtuStrankaListFormatedOIB_1">
      <item>MAŽAR INTERIJERI d.o.o., OIB 45291261171</item>
    </derivirana_varijabla>
  </DomainObject.Predmet.ProtuStrankaListFormatedOIB>
  <DomainObject.Predmet.ProtuStrankaListFormatedWithAdress>
    <izvorni_sadrzaj>
      <item>MAŽAR INTERIJERI d.o.o., Ferenščica I. 51, 10000 Zagreb</item>
    </izvorni_sadrzaj>
    <derivirana_varijabla naziv="DomainObject.Predmet.ProtuStrankaListFormatedWithAdress_1">
      <item>MAŽAR INTERIJERI d.o.o., Ferenščica I. 51, 10000 Zagreb</item>
    </derivirana_varijabla>
  </DomainObject.Predmet.ProtuStrankaListFormatedWithAdress>
  <DomainObject.Predmet.ProtuStrankaListFormatedWithAdressOIB>
    <izvorni_sadrzaj>
      <item>MAŽAR INTERIJERI d.o.o., OIB 45291261171, Ferenščica I. 51, 10000 Zagreb</item>
    </izvorni_sadrzaj>
    <derivirana_varijabla naziv="DomainObject.Predmet.ProtuStrankaListFormatedWithAdressOIB_1">
      <item>MAŽAR INTERIJERI d.o.o., OIB 45291261171, Ferenščica I. 51, 10000 Zagreb</item>
    </derivirana_varijabla>
  </DomainObject.Predmet.ProtuStrankaListFormatedWithAdressOIB>
  <DomainObject.Predmet.ProtuStrankaListNazivFormated>
    <izvorni_sadrzaj>
      <item>MAŽAR INTERIJERI d.o.o.</item>
    </izvorni_sadrzaj>
    <derivirana_varijabla naziv="DomainObject.Predmet.ProtuStrankaListNazivFormated_1">
      <item>MAŽAR INTERIJERI d.o.o.</item>
    </derivirana_varijabla>
  </DomainObject.Predmet.ProtuStrankaListNazivFormated>
  <DomainObject.Predmet.ProtuStrankaListNazivFormatedOIB>
    <izvorni_sadrzaj>
      <item>MAŽAR INTERIJERI d.o.o., OIB 45291261171</item>
    </izvorni_sadrzaj>
    <derivirana_varijabla naziv="DomainObject.Predmet.ProtuStrankaListNazivFormatedOIB_1">
      <item>MAŽAR INTERIJERI d.o.o., OIB 45291261171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MAŽAR INTERIJERI d.o.o.</izvorni_sadrzaj>
    <derivirana_varijabla naziv="DomainObject.Predmet.ProtustrankaIDrugi_1">MAŽAR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MAŽAR INTERIJERI d.o.o., OIB 45291261171, Ferenščica I. 51, 10000 Zagreb</izvorni_sadrzaj>
    <derivirana_varijabla naziv="DomainObject.Predmet.ProtustrankaIDrugiAdressOIB_1">MAŽAR INTERIJERI d.o.o., OIB 45291261171, Ferenščica I.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MAŽAR INTERIJERI d.o.o.</item>
    </izvorni_sadrzaj>
    <derivirana_varijabla naziv="DomainObject.Predmet.SudioniciListNaziv_1">
      <item>FINA Regionalni centar Zagreb</item>
      <item>MAŽAR INTERIJERI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MAŽAR INTERIJERI d.o.o., OIB 45291261171, Ferenščica I. 51,10000 Zagreb</item>
    </izvorni_sadrzaj>
    <derivirana_varijabla naziv="DomainObject.Predmet.SudioniciListAdressOIB_1">
      <item>FINA Regionalni centar Zagreb, OIB 85821130368, Trg svibanjskih žrtava 1995. 1,10000 Zagreb</item>
      <item>MAŽAR INTERIJERI d.o.o., OIB 45291261171, Ferenščica I.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45291261171</item>
    </izvorni_sadrzaj>
    <derivirana_varijabla naziv="DomainObject.Predmet.SudioniciListNazivOIB_1">
      <item>, OIB 85821130368</item>
      <item>, OIB 45291261171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6FDF3F-3A6C-410E-B5AC-DAD7647C2B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1331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2016-02-02T12:40:00Z</dcterms:created>
  <dc:creator>ilukac</dc:creator>
  <cp:lastModifiedBy>Marina Radaković</cp:lastModifiedBy>
  <cp:lastPrinted>2016-01-22T07:43:00Z</cp:lastPrinted>
  <dcterms:modified xmlns:xsi="http://www.w3.org/2001/XMLSchema-instance" xsi:type="dcterms:W3CDTF">2016-02-02T12:42:00Z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