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b76a2" w14:paraId="18b76a2" w:rsidRDefault="00C25F01" w:rsidP="00C25F01" w:rsidR="00C25F01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25F01" w:rsidP="00C25F01" w:rsidR="00C25F01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C25F01" w:rsidP="00C25F01" w:rsidR="00C25F01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C25F01" w:rsidP="00C25F01" w:rsidR="00C25F01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Dršćevka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St-517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C25F01" w:rsidP="00C25F01" w:rsidR="00C25F01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C25F01" w:rsidP="00C25F01" w:rsidR="00C25F01" w:rsidRPr="004C4B9E">
      <w:pPr>
        <w:jc w:val="both"/>
        <w:rPr>
          <w:sz w:val="23"/>
          <w:szCs w:val="23"/>
        </w:rPr>
      </w:pPr>
    </w:p>
    <w:p w:rsidRDefault="00C25F01" w:rsidP="00C25F01" w:rsidR="00C25F01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C25F01" w:rsidP="00C25F01" w:rsidR="00C25F01" w:rsidRPr="004C4B9E">
      <w:pPr>
        <w:rPr>
          <w:sz w:val="23"/>
          <w:szCs w:val="23"/>
        </w:rPr>
      </w:pPr>
    </w:p>
    <w:p w:rsidRDefault="00C25F01" w:rsidP="00C25F01" w:rsidR="00C25F01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C25F01" w:rsidP="00C25F01" w:rsidR="00C25F01" w:rsidRPr="004C4B9E">
      <w:pPr>
        <w:rPr>
          <w:sz w:val="23"/>
          <w:szCs w:val="23"/>
        </w:rPr>
      </w:pPr>
    </w:p>
    <w:p w:rsidRDefault="00C25F01" w:rsidP="00C25F01" w:rsidR="00C25F0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Giardini 5, radi otvaranja stečajnog postupka nad dužnikom </w:t>
      </w:r>
      <w:r>
        <w:rPr>
          <w:sz w:val="23"/>
          <w:szCs w:val="23"/>
        </w:rPr>
        <w:t>M. I. L. L. d.o.o., Novigrad, Glagoljaška 4, OIB: 44219687079, dana 29. ožujka 2016</w:t>
      </w:r>
      <w:r w:rsidRPr="004C4B9E">
        <w:rPr>
          <w:sz w:val="23"/>
          <w:szCs w:val="23"/>
        </w:rPr>
        <w:t xml:space="preserve">. </w:t>
      </w:r>
    </w:p>
    <w:p w:rsidRDefault="00C25F01" w:rsidP="00C25F01" w:rsidR="00C25F01" w:rsidRPr="004C4B9E">
      <w:pPr>
        <w:jc w:val="both"/>
        <w:rPr>
          <w:sz w:val="23"/>
          <w:szCs w:val="23"/>
        </w:rPr>
      </w:pPr>
    </w:p>
    <w:p w:rsidRDefault="00C25F01" w:rsidP="00C25F01" w:rsidR="00C25F01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C25F01" w:rsidP="00C25F01" w:rsidR="00C25F01" w:rsidRPr="004C4B9E">
      <w:pPr>
        <w:jc w:val="both"/>
        <w:rPr>
          <w:sz w:val="23"/>
          <w:szCs w:val="23"/>
        </w:rPr>
      </w:pPr>
    </w:p>
    <w:p w:rsidRDefault="00C25F01" w:rsidP="00C25F01" w:rsidR="00C25F01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M. I. L. L. d.o.o., Novigrad, Glagoljaška 4, OIB: 44219687079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23. svibnja 2016. u 9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30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Dršćevka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C25F01" w:rsidP="00C25F01" w:rsidR="00C25F0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C25F01" w:rsidP="00C25F01" w:rsidR="00C25F01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>M. I. L. L. d.o.o., Novigrad, Glagoljaška 4, OIB: 44219687079</w:t>
      </w:r>
    </w:p>
    <w:p w:rsidRDefault="00C25F01" w:rsidP="00C25F01" w:rsidR="00C25F01" w:rsidRPr="00242ECB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Branko Rajko, Novigrad, Ulica Glagoljaša 4</w:t>
      </w:r>
      <w:r w:rsidRPr="00242ECB">
        <w:rPr>
          <w:sz w:val="23"/>
          <w:szCs w:val="23"/>
          <w:lang w:val="sv-SE"/>
        </w:rPr>
        <w:t>.</w:t>
      </w:r>
    </w:p>
    <w:p w:rsidRDefault="00C25F01" w:rsidP="00C25F01" w:rsidR="00C25F01" w:rsidRPr="004040C4">
      <w:pPr>
        <w:jc w:val="both"/>
        <w:rPr>
          <w:sz w:val="23"/>
          <w:szCs w:val="23"/>
          <w:lang w:val="sv-SE"/>
        </w:rPr>
      </w:pPr>
    </w:p>
    <w:p w:rsidRDefault="00C25F01" w:rsidP="00C25F01" w:rsidR="00C25F01" w:rsidRPr="000E60A4">
      <w:pPr>
        <w:jc w:val="both"/>
        <w:rPr>
          <w:sz w:val="23"/>
          <w:szCs w:val="23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  <w:lang w:val="sv-SE"/>
        </w:rPr>
        <w:t>zakonski zastupnik</w:t>
      </w:r>
      <w:r w:rsidRPr="00D10EBB">
        <w:rPr>
          <w:sz w:val="23"/>
          <w:szCs w:val="23"/>
          <w:lang w:val="sv-SE"/>
        </w:rPr>
        <w:t xml:space="preserve"> dužnika </w:t>
      </w:r>
      <w:r>
        <w:rPr>
          <w:sz w:val="23"/>
          <w:szCs w:val="23"/>
          <w:lang w:val="sv-SE"/>
        </w:rPr>
        <w:t>Branko Rajko, Novigrad, Ulica Glagoljaša 4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popis imovine za dužnika</w:t>
      </w:r>
      <w:r w:rsidRPr="00D10EBB">
        <w:rPr>
          <w:sz w:val="23"/>
          <w:szCs w:val="23"/>
        </w:rPr>
        <w:t xml:space="preserve"> </w:t>
      </w:r>
      <w:r>
        <w:rPr>
          <w:sz w:val="23"/>
          <w:szCs w:val="23"/>
        </w:rPr>
        <w:t>M. I. L. L. d.o.o., Novigrad, Glagoljaška 4, OIB: 44219687079</w:t>
      </w:r>
      <w:r w:rsidRPr="00D10EBB">
        <w:rPr>
          <w:sz w:val="23"/>
          <w:szCs w:val="23"/>
          <w:lang w:val="sv-SE"/>
        </w:rPr>
        <w:t>.</w:t>
      </w:r>
    </w:p>
    <w:p w:rsidRDefault="00C25F01" w:rsidP="00C25F01" w:rsidR="00C25F01">
      <w:pPr>
        <w:jc w:val="both"/>
        <w:rPr>
          <w:sz w:val="23"/>
          <w:szCs w:val="23"/>
        </w:rPr>
      </w:pPr>
    </w:p>
    <w:p w:rsidRDefault="00C25F01" w:rsidP="00C25F01" w:rsidR="00C25F01" w:rsidRPr="00D10EBB">
      <w:pPr>
        <w:jc w:val="both"/>
        <w:rPr>
          <w:sz w:val="23"/>
          <w:szCs w:val="23"/>
        </w:rPr>
      </w:pPr>
    </w:p>
    <w:p w:rsidRDefault="00C25F01" w:rsidP="00C25F01" w:rsidR="00C25F01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29. ožujka 2016</w:t>
      </w:r>
      <w:r w:rsidRPr="004C4B9E">
        <w:rPr>
          <w:sz w:val="23"/>
          <w:szCs w:val="23"/>
        </w:rPr>
        <w:t>.</w:t>
      </w:r>
    </w:p>
    <w:p w:rsidRDefault="00C25F01" w:rsidP="00C25F01" w:rsidR="00C25F01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C25F01" w:rsidP="00C25F01" w:rsidR="00C25F01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C25F01" w:rsidP="00C25F01" w:rsidR="00C25F01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C25F01" w:rsidP="00C25F01" w:rsidR="00C25F01">
      <w:pPr>
        <w:jc w:val="center"/>
        <w:rPr>
          <w:sz w:val="23"/>
          <w:szCs w:val="23"/>
        </w:rPr>
      </w:pPr>
    </w:p>
    <w:p w:rsidRDefault="00C25F01" w:rsidP="00C25F01" w:rsidR="00C25F01">
      <w:pPr>
        <w:jc w:val="both"/>
        <w:rPr>
          <w:sz w:val="23"/>
          <w:szCs w:val="23"/>
        </w:rPr>
      </w:pPr>
    </w:p>
    <w:p w:rsidRDefault="00C25F01" w:rsidP="00C25F01" w:rsidR="00C25F01" w:rsidRPr="004C4B9E">
      <w:pPr>
        <w:jc w:val="both"/>
        <w:rPr>
          <w:sz w:val="23"/>
          <w:szCs w:val="23"/>
        </w:rPr>
      </w:pPr>
    </w:p>
    <w:p w:rsidRDefault="00C25F01" w:rsidP="00C25F01" w:rsidR="00C25F0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C25F01" w:rsidP="00C25F01" w:rsidR="00C25F0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C25F01" w:rsidP="00C25F01" w:rsidR="00C25F01" w:rsidRPr="004C4B9E">
      <w:pPr>
        <w:jc w:val="both"/>
        <w:rPr>
          <w:sz w:val="23"/>
          <w:szCs w:val="23"/>
        </w:rPr>
      </w:pPr>
    </w:p>
    <w:p w:rsidRDefault="00C25F01" w:rsidP="00C25F01" w:rsidR="00C25F0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C25F01" w:rsidP="00C25F01" w:rsidR="00C25F0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C25F01" w:rsidP="00C25F01" w:rsidR="00C25F01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>M. I. L. L. d.o.o., Novigrad, Glagoljaška 4</w:t>
      </w:r>
    </w:p>
    <w:p w:rsidRDefault="00C25F01" w:rsidP="00C25F01" w:rsidR="00C25F01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Branko Rajko, Novigrad, Ulica Glagoljaša 4</w:t>
      </w:r>
    </w:p>
    <w:p w:rsidRDefault="00C25F01" w:rsidP="00C25F01" w:rsidR="00C25F01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C25F01" w:rsidP="00C25F01" w:rsidR="00C25F01"/>
    <w:p w:rsidRDefault="00791827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1827" w:rsidR="00000000">
      <w:r>
        <w:separator/>
      </w:r>
    </w:p>
  </w:endnote>
  <w:endnote w:id="0" w:type="continuationSeparator">
    <w:p w:rsidRDefault="0079182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1827" w:rsidR="00000000">
      <w:r>
        <w:separator/>
      </w:r>
    </w:p>
  </w:footnote>
  <w:footnote w:id="0" w:type="continuationSeparator">
    <w:p w:rsidRDefault="0079182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25F01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791827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5F01"/>
    <w:rsid w:val="00554328"/>
    <w:rsid w:val="00791827"/>
    <w:rsid w:val="00985388"/>
    <w:rsid w:val="00C2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5F0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5F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25F0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5F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5F0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18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82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82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82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82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5F0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5F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25F0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5F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5F0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18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82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82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82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82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I. L. L. d.o.o. NOVIGRAD</izvorni_sadrzaj>
    <derivirana_varijabla naziv="DomainObject.Predmet.ProtustrankaFormated_1">  M. I. L. L. d.o.o. NOVIGRAD</derivirana_varijabla>
  </DomainObject.Predmet.ProtustrankaFormated>
  <DomainObject.Predmet.ProtustrankaFormatedOIB>
    <izvorni_sadrzaj>  M. I. L. L. d.o.o. NOVIGRAD, OIB 44219687079</izvorni_sadrzaj>
    <derivirana_varijabla naziv="DomainObject.Predmet.ProtustrankaFormatedOIB_1">  M. I. L. L. d.o.o. NOVIGRAD, OIB 44219687079</derivirana_varijabla>
  </DomainObject.Predmet.ProtustrankaFormatedOIB>
  <DomainObject.Predmet.ProtustrankaFormatedWithAdress>
    <izvorni_sadrzaj> M. I. L. L. d.o.o. NOVIGRAD, Glagoljaška 4, 52466 Novigrad</izvorni_sadrzaj>
    <derivirana_varijabla naziv="DomainObject.Predmet.ProtustrankaFormatedWithAdress_1"> M. I. L. L. d.o.o. NOVIGRAD, Glagoljaška 4, 52466 Novigrad</derivirana_varijabla>
  </DomainObject.Predmet.ProtustrankaFormatedWithAdress>
  <DomainObject.Predmet.ProtustrankaFormatedWithAdressOIB>
    <izvorni_sadrzaj> M. I. L. L. d.o.o. NOVIGRAD, OIB 44219687079, Glagoljaška 4, 52466 Novigrad</izvorni_sadrzaj>
    <derivirana_varijabla naziv="DomainObject.Predmet.ProtustrankaFormatedWithAdressOIB_1"> M. I. L. L. d.o.o. NOVIGRAD, OIB 44219687079, Glagoljaška 4, 52466 Novigrad</derivirana_varijabla>
  </DomainObject.Predmet.ProtustrankaFormatedWithAdressOIB>
  <DomainObject.Predmet.ProtustrankaWithAdress>
    <izvorni_sadrzaj>M. I. L. L. d.o.o. NOVIGRAD Glagoljaška 4, 52466 Novigrad</izvorni_sadrzaj>
    <derivirana_varijabla naziv="DomainObject.Predmet.ProtustrankaWithAdress_1">M. I. L. L. d.o.o. NOVIGRAD Glagoljaška 4, 52466 Novigrad</derivirana_varijabla>
  </DomainObject.Predmet.ProtustrankaWithAdress>
  <DomainObject.Predmet.ProtustrankaWithAdressOIB>
    <izvorni_sadrzaj>M. I. L. L. d.o.o. NOVIGRAD, OIB 44219687079, Glagoljaška 4, 52466 Novigrad</izvorni_sadrzaj>
    <derivirana_varijabla naziv="DomainObject.Predmet.ProtustrankaWithAdressOIB_1">M. I. L. L. d.o.o. NOVIGRAD, OIB 44219687079, Glagoljaška 4, 52466 Novigrad</derivirana_varijabla>
  </DomainObject.Predmet.ProtustrankaWithAdressOIB>
  <DomainObject.Predmet.ProtustrankaNazivFormated>
    <izvorni_sadrzaj>M. I. L. L. d.o.o. NOVIGRAD</izvorni_sadrzaj>
    <derivirana_varijabla naziv="DomainObject.Predmet.ProtustrankaNazivFormated_1">M. I. L. L. d.o.o. NOVIGRAD</derivirana_varijabla>
  </DomainObject.Predmet.ProtustrankaNazivFormated>
  <DomainObject.Predmet.ProtustrankaNazivFormatedOIB>
    <izvorni_sadrzaj>M. I. L. L. d.o.o. NOVIGRAD, OIB 44219687079</izvorni_sadrzaj>
    <derivirana_varijabla naziv="DomainObject.Predmet.ProtustrankaNazivFormatedOIB_1">M. I. L. L. d.o.o. NOVIGRAD, OIB 44219687079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227903.68</izvorni_sadrzaj>
    <derivirana_varijabla naziv="DomainObject.Predmet.TrenutnaVrijednost_1">227903.68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 I. L. L. d.o.o. NOVIGRAD</item>
    </izvorni_sadrzaj>
    <derivirana_varijabla naziv="DomainObject.Predmet.ProtuStrankaListFormated_1">
      <item>M. I. L. L. d.o.o. NOVIGRAD</item>
    </derivirana_varijabla>
  </DomainObject.Predmet.ProtuStrankaListFormated>
  <DomainObject.Predmet.ProtuStrankaListFormatedOIB>
    <izvorni_sadrzaj>
      <item>M. I. L. L. d.o.o. NOVIGRAD, OIB 44219687079</item>
    </izvorni_sadrzaj>
    <derivirana_varijabla naziv="DomainObject.Predmet.ProtuStrankaListFormatedOIB_1">
      <item>M. I. L. L. d.o.o. NOVIGRAD, OIB 44219687079</item>
    </derivirana_varijabla>
  </DomainObject.Predmet.ProtuStrankaListFormatedOIB>
  <DomainObject.Predmet.ProtuStrankaListFormatedWithAdress>
    <izvorni_sadrzaj>
      <item>M. I. L. L. d.o.o. NOVIGRAD, Glagoljaška 4, 52466 Novigrad</item>
    </izvorni_sadrzaj>
    <derivirana_varijabla naziv="DomainObject.Predmet.ProtuStrankaListFormatedWithAdress_1">
      <item>M. I. L. L. d.o.o. NOVIGRAD, Glagoljaška 4, 52466 Novigrad</item>
    </derivirana_varijabla>
  </DomainObject.Predmet.ProtuStrankaListFormatedWithAdress>
  <DomainObject.Predmet.ProtuStrankaListFormatedWithAdressOIB>
    <izvorni_sadrzaj>
      <item>M. I. L. L. d.o.o. NOVIGRAD, OIB 44219687079, Glagoljaška 4, 52466 Novigrad</item>
    </izvorni_sadrzaj>
    <derivirana_varijabla naziv="DomainObject.Predmet.ProtuStrankaListFormatedWithAdressOIB_1">
      <item>M. I. L. L. d.o.o. NOVIGRAD, OIB 44219687079, Glagoljaška 4, 52466 Novigrad</item>
    </derivirana_varijabla>
  </DomainObject.Predmet.ProtuStrankaListFormatedWithAdressOIB>
  <DomainObject.Predmet.ProtuStrankaListNazivFormated>
    <izvorni_sadrzaj>
      <item>M. I. L. L. d.o.o. NOVIGRAD</item>
    </izvorni_sadrzaj>
    <derivirana_varijabla naziv="DomainObject.Predmet.ProtuStrankaListNazivFormated_1">
      <item>M. I. L. L. d.o.o. NOVIGRAD</item>
    </derivirana_varijabla>
  </DomainObject.Predmet.ProtuStrankaListNazivFormated>
  <DomainObject.Predmet.ProtuStrankaListNazivFormatedOIB>
    <izvorni_sadrzaj>
      <item>M. I. L. L. d.o.o. NOVIGRAD, OIB 44219687079</item>
    </izvorni_sadrzaj>
    <derivirana_varijabla naziv="DomainObject.Predmet.ProtuStrankaListNazivFormatedOIB_1">
      <item>M. I. L. L. d.o.o. NOVIGRAD, OIB 44219687079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 I. L. L. d.o.o. NOVIGRAD</izvorni_sadrzaj>
    <derivirana_varijabla naziv="DomainObject.Predmet.ProtustrankaIDrugi_1">M. I. L. L.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 I. L. L. d.o.o. NOVIGRAD, OIB 44219687079, Glagoljaška 4, 52466 Novigrad</izvorni_sadrzaj>
    <derivirana_varijabla naziv="DomainObject.Predmet.ProtustrankaIDrugiAdressOIB_1">M. I. L. L. d.o.o. NOVIGRAD, OIB 44219687079, Glagoljaška 4,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 I. L. L. d.o.o. NOVIGRAD</item>
    </izvorni_sadrzaj>
    <derivirana_varijabla naziv="DomainObject.Predmet.SudioniciListNaziv_1">
      <item>FINANCIJSKA AGENCIJA, RC RIJEKA, PODRUŽNICA PULA, PULA</item>
      <item>M. I. L. L.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M. I. L. L. d.o.o. NOVIGRAD, OIB 44219687079, Glagoljaška 4,52466 Novigrad</item>
    </izvorni_sadrzaj>
    <derivirana_varijabla naziv="DomainObject.Predmet.SudioniciListAdressOIB_1">
      <item>FINANCIJSKA AGENCIJA, RC RIJEKA, PODRUŽNICA PULA, PULA, OIB 85821130368, Giardini 5,52100 Pula</item>
      <item>M. I. L. L. d.o.o. NOVIGRAD, OIB 44219687079, Glagoljaška 4,52466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44219687079</item>
    </izvorni_sadrzaj>
    <derivirana_varijabla naziv="DomainObject.Predmet.SudioniciListNazivOIB_1">
      <item>, OIB 85821130368</item>
      <item>, OIB 44219687079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1421</properties:Characters>
  <properties:Lines>48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2016-03-29T12:39:00Z</dcterms:created>
  <dc:creator>Jasmina Matika</dc:creator>
  <cp:lastModifiedBy>Jasmina Matika</cp:lastModifiedBy>
  <dcterms:modified xmlns:xsi="http://www.w3.org/2001/XMLSchema-instance" xsi:type="dcterms:W3CDTF">2016-03-29T13:02:00Z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