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64c54" w14:paraId="e164c54" w:rsidRDefault="002C5A29" w:rsidR="002C5A29" w:rsidRPr="00AF1EFD">
      <w:pPr>
        <w15:collapsed w:val="false"/>
      </w:pPr>
      <w:bookmarkStart w:name="_GoBack" w:id="0"/>
      <w:bookmarkEnd w:id="0"/>
      <w:r w:rsidRPr="00AF1EFD">
        <w:tab/>
      </w:r>
      <w:r w:rsidRPr="00AF1EFD">
        <w:tab/>
      </w:r>
      <w:r w:rsidRPr="00AF1EFD">
        <w:tab/>
      </w:r>
      <w:r w:rsidRPr="00AF1EFD">
        <w:tab/>
      </w:r>
      <w:r w:rsidRPr="00AF1EFD">
        <w:tab/>
      </w:r>
      <w:r w:rsidRPr="00AF1EFD">
        <w:tab/>
      </w:r>
      <w:r w:rsidRPr="00AF1EFD">
        <w:tab/>
      </w:r>
      <w:r w:rsidRPr="00AF1EFD">
        <w:tab/>
      </w:r>
      <w:r w:rsidRPr="00AF1EFD">
        <w:tab/>
      </w:r>
      <w:r w:rsidRPr="00AF1EFD">
        <w:tab/>
      </w:r>
      <w:r w:rsidR="00060133" w:rsidRPr="00AF1EFD">
        <w:t xml:space="preserve">1 </w:t>
      </w:r>
      <w:r w:rsidRPr="00AF1EFD">
        <w:t>St-</w:t>
      </w:r>
      <w:r w:rsidR="005863D0">
        <w:t>274/18</w:t>
      </w:r>
    </w:p>
    <w:p w:rsidRDefault="00C241E6" w:rsidR="002C5A29" w:rsidRPr="00AF1EFD">
      <w:r>
        <w:rPr>
          <w:noProof/>
        </w:rPr>
        <w:t xml:space="preserve">                </w:t>
      </w:r>
      <w:r w:rsidR="00407FE0">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060133" w:rsidP="00060133" w:rsidR="00060133" w:rsidRPr="00AF1EFD"/>
    <w:p w:rsidRDefault="00060133" w:rsidP="00060133" w:rsidR="00060133" w:rsidRPr="00B74CF9">
      <w:r w:rsidRPr="00B74CF9">
        <w:t xml:space="preserve">    REPUBLIKA HRVATSKA</w:t>
      </w:r>
    </w:p>
    <w:p w:rsidRDefault="00060133" w:rsidP="00060133" w:rsidR="00060133" w:rsidRPr="00B74CF9"/>
    <w:p w:rsidRDefault="00060133" w:rsidP="00060133" w:rsidR="00060133" w:rsidRPr="00B74CF9">
      <w:r w:rsidRPr="00B74CF9">
        <w:t>TRGOVAČKI SUD U ZAGREBU</w:t>
      </w:r>
    </w:p>
    <w:p w:rsidRDefault="008327B4" w:rsidP="00060133" w:rsidR="008327B4" w:rsidRPr="00B74CF9">
      <w:r w:rsidRPr="00B74CF9">
        <w:t xml:space="preserve">        </w:t>
      </w:r>
      <w:r w:rsidR="00EE7C7F">
        <w:t>Stalna služba u Karlovcu</w:t>
      </w:r>
      <w:r w:rsidR="00060133" w:rsidRPr="00B74CF9">
        <w:t xml:space="preserve"> </w:t>
      </w:r>
    </w:p>
    <w:p w:rsidRDefault="00D21534" w:rsidP="00060133" w:rsidR="00D21534" w:rsidRPr="00B74CF9">
      <w:r w:rsidRPr="00B74CF9">
        <w:t xml:space="preserve">Karlovac, </w:t>
      </w:r>
      <w:r w:rsidR="00C241E6">
        <w:t>Trg hrvatskih branitelja 1/II</w:t>
      </w:r>
    </w:p>
    <w:p w:rsidRDefault="008B73DD" w:rsidP="00060133" w:rsidR="008B73DD" w:rsidRPr="00B74CF9"/>
    <w:p w:rsidRDefault="00D21534" w:rsidP="00060133" w:rsidR="00D21534" w:rsidRPr="00B74CF9"/>
    <w:p w:rsidRDefault="008B73DD" w:rsidP="00AF1EFD" w:rsidR="008B73DD" w:rsidRPr="00B74CF9">
      <w:pPr>
        <w:jc w:val="center"/>
      </w:pPr>
      <w:r w:rsidRPr="00B74CF9">
        <w:t xml:space="preserve">U </w:t>
      </w:r>
      <w:r w:rsidR="00B74CF9" w:rsidRPr="00B74CF9">
        <w:t xml:space="preserve"> </w:t>
      </w:r>
      <w:r w:rsidRPr="00B74CF9">
        <w:t>I</w:t>
      </w:r>
      <w:r w:rsidR="00B74CF9" w:rsidRPr="00B74CF9">
        <w:t xml:space="preserve"> </w:t>
      </w:r>
      <w:r w:rsidRPr="00B74CF9">
        <w:t>M</w:t>
      </w:r>
      <w:r w:rsidR="00B74CF9" w:rsidRPr="00B74CF9">
        <w:t xml:space="preserve"> </w:t>
      </w:r>
      <w:r w:rsidRPr="00B74CF9">
        <w:t>E</w:t>
      </w:r>
      <w:r w:rsidR="00B74CF9" w:rsidRPr="00B74CF9">
        <w:t xml:space="preserve">  </w:t>
      </w:r>
      <w:r w:rsidRPr="00B74CF9">
        <w:t xml:space="preserve"> </w:t>
      </w:r>
      <w:r w:rsidR="00D21534" w:rsidRPr="00B74CF9">
        <w:t>R</w:t>
      </w:r>
      <w:r w:rsidR="00B74CF9" w:rsidRPr="00B74CF9">
        <w:t xml:space="preserve"> </w:t>
      </w:r>
      <w:r w:rsidR="00D21534" w:rsidRPr="00B74CF9">
        <w:t>E</w:t>
      </w:r>
      <w:r w:rsidR="00B74CF9" w:rsidRPr="00B74CF9">
        <w:t xml:space="preserve"> </w:t>
      </w:r>
      <w:r w:rsidR="00D21534" w:rsidRPr="00B74CF9">
        <w:t>P</w:t>
      </w:r>
      <w:r w:rsidR="00B74CF9" w:rsidRPr="00B74CF9">
        <w:t xml:space="preserve"> </w:t>
      </w:r>
      <w:r w:rsidR="00D21534" w:rsidRPr="00B74CF9">
        <w:t>U</w:t>
      </w:r>
      <w:r w:rsidR="00B74CF9" w:rsidRPr="00B74CF9">
        <w:t xml:space="preserve"> </w:t>
      </w:r>
      <w:r w:rsidR="00D21534" w:rsidRPr="00B74CF9">
        <w:t>B</w:t>
      </w:r>
      <w:r w:rsidR="00B74CF9" w:rsidRPr="00B74CF9">
        <w:t xml:space="preserve"> </w:t>
      </w:r>
      <w:r w:rsidR="00D21534" w:rsidRPr="00B74CF9">
        <w:t>L</w:t>
      </w:r>
      <w:r w:rsidR="00B74CF9" w:rsidRPr="00B74CF9">
        <w:t xml:space="preserve"> </w:t>
      </w:r>
      <w:r w:rsidR="00D21534" w:rsidRPr="00B74CF9">
        <w:t>I</w:t>
      </w:r>
      <w:r w:rsidR="00B74CF9" w:rsidRPr="00B74CF9">
        <w:t xml:space="preserve"> </w:t>
      </w:r>
      <w:r w:rsidR="00D21534" w:rsidRPr="00B74CF9">
        <w:t>K</w:t>
      </w:r>
      <w:r w:rsidR="00B74CF9" w:rsidRPr="00B74CF9">
        <w:t xml:space="preserve"> </w:t>
      </w:r>
      <w:r w:rsidRPr="00B74CF9">
        <w:t>E</w:t>
      </w:r>
      <w:r w:rsidR="00B74CF9" w:rsidRPr="00B74CF9">
        <w:t xml:space="preserve">  </w:t>
      </w:r>
      <w:r w:rsidR="00D21534" w:rsidRPr="00B74CF9">
        <w:t xml:space="preserve"> H</w:t>
      </w:r>
      <w:r w:rsidR="00B74CF9" w:rsidRPr="00B74CF9">
        <w:t xml:space="preserve"> </w:t>
      </w:r>
      <w:r w:rsidR="00D21534" w:rsidRPr="00B74CF9">
        <w:t>R</w:t>
      </w:r>
      <w:r w:rsidR="00B74CF9" w:rsidRPr="00B74CF9">
        <w:t xml:space="preserve"> </w:t>
      </w:r>
      <w:r w:rsidR="00D21534" w:rsidRPr="00B74CF9">
        <w:t>V</w:t>
      </w:r>
      <w:r w:rsidR="00B74CF9" w:rsidRPr="00B74CF9">
        <w:t xml:space="preserve"> </w:t>
      </w:r>
      <w:r w:rsidR="00D21534" w:rsidRPr="00B74CF9">
        <w:t>A</w:t>
      </w:r>
      <w:r w:rsidR="00B74CF9" w:rsidRPr="00B74CF9">
        <w:t xml:space="preserve"> </w:t>
      </w:r>
      <w:r w:rsidR="00D21534" w:rsidRPr="00B74CF9">
        <w:t>T</w:t>
      </w:r>
      <w:r w:rsidR="00B74CF9" w:rsidRPr="00B74CF9">
        <w:t xml:space="preserve"> </w:t>
      </w:r>
      <w:r w:rsidR="00D21534" w:rsidRPr="00B74CF9">
        <w:t>S</w:t>
      </w:r>
      <w:r w:rsidR="00B74CF9" w:rsidRPr="00B74CF9">
        <w:t xml:space="preserve"> </w:t>
      </w:r>
      <w:r w:rsidR="00D21534" w:rsidRPr="00B74CF9">
        <w:t>K</w:t>
      </w:r>
      <w:r w:rsidR="00B74CF9" w:rsidRPr="00B74CF9">
        <w:t xml:space="preserve"> </w:t>
      </w:r>
      <w:r w:rsidRPr="00B74CF9">
        <w:t>E</w:t>
      </w:r>
    </w:p>
    <w:p w:rsidRDefault="00060133" w:rsidP="00AF1EFD" w:rsidR="00AA7637" w:rsidRPr="00B74CF9">
      <w:pPr>
        <w:jc w:val="center"/>
      </w:pPr>
      <w:r w:rsidRPr="00B74CF9">
        <w:tab/>
      </w:r>
    </w:p>
    <w:p w:rsidRDefault="00060133" w:rsidP="00060133" w:rsidR="00060133" w:rsidRPr="00B74CF9">
      <w:pPr>
        <w:tabs>
          <w:tab w:pos="4050" w:val="left"/>
        </w:tabs>
        <w:jc w:val="center"/>
      </w:pPr>
      <w:r w:rsidRPr="00B74CF9">
        <w:t>R J E Š E N J E</w:t>
      </w:r>
    </w:p>
    <w:p w:rsidRDefault="00060133" w:rsidP="00060133" w:rsidR="00060133" w:rsidRPr="00AF1EFD"/>
    <w:p w:rsidRDefault="00060133" w:rsidP="002C4416" w:rsidR="00AA7637">
      <w:pPr>
        <w:ind w:firstLine="720"/>
        <w:jc w:val="both"/>
      </w:pPr>
      <w:r w:rsidRPr="00AF1EFD">
        <w:t>TRGOVAČ</w:t>
      </w:r>
      <w:r w:rsidR="008327B4">
        <w:t>KI SUD U ZAGREBU, Stalna služba</w:t>
      </w:r>
      <w:r w:rsidR="00EE7C7F">
        <w:t xml:space="preserve"> u Karlovcu</w:t>
      </w:r>
      <w:r w:rsidR="008327B4">
        <w:t xml:space="preserve">, </w:t>
      </w:r>
      <w:r w:rsidRPr="00AF1EFD">
        <w:t xml:space="preserve"> po sucu Jadranki Mađeruh, kao stečajnom sucu, u stečajnom postupku nad dužnikom </w:t>
      </w:r>
      <w:r w:rsidR="005863D0" w:rsidRPr="005863D0">
        <w:t>SUPER SOCIUS d.o.o., Zagreb, Drage Ivaniševića 3, OIB: 95099769261</w:t>
      </w:r>
      <w:r w:rsidR="00346FC3">
        <w:t>,</w:t>
      </w:r>
      <w:r w:rsidR="00C241E6" w:rsidRPr="00C241E6">
        <w:t xml:space="preserve"> </w:t>
      </w:r>
      <w:r w:rsidR="00C241E6">
        <w:t xml:space="preserve"> </w:t>
      </w:r>
      <w:r w:rsidR="005863D0">
        <w:t>20. rujna</w:t>
      </w:r>
      <w:r w:rsidR="00B276A8">
        <w:t xml:space="preserve"> 2018.</w:t>
      </w:r>
    </w:p>
    <w:p w:rsidRDefault="00410421" w:rsidP="002C4416" w:rsidR="00410421">
      <w:pPr>
        <w:ind w:firstLine="720"/>
        <w:jc w:val="both"/>
      </w:pPr>
    </w:p>
    <w:p w:rsidRDefault="00620C2E" w:rsidP="002C4416" w:rsidR="00620C2E">
      <w:pPr>
        <w:ind w:firstLine="720"/>
        <w:jc w:val="both"/>
      </w:pPr>
    </w:p>
    <w:p w:rsidRDefault="00060133" w:rsidP="00060133" w:rsidR="00AA7637">
      <w:pPr>
        <w:jc w:val="center"/>
      </w:pPr>
      <w:r w:rsidRPr="00AF1EFD">
        <w:t>r i j e š i o     j e</w:t>
      </w:r>
    </w:p>
    <w:p w:rsidRDefault="00620C2E" w:rsidP="00060133" w:rsidR="00620C2E">
      <w:pPr>
        <w:jc w:val="center"/>
      </w:pPr>
    </w:p>
    <w:p w:rsidRDefault="00E216A3" w:rsidP="00060133" w:rsidR="00E216A3">
      <w:pPr>
        <w:jc w:val="center"/>
      </w:pPr>
    </w:p>
    <w:p w:rsidRDefault="00060133" w:rsidP="00E53F97" w:rsidR="00060133" w:rsidRPr="00AF1EFD">
      <w:pPr>
        <w:numPr>
          <w:ilvl w:val="0"/>
          <w:numId w:val="6"/>
        </w:numPr>
        <w:jc w:val="both"/>
      </w:pPr>
      <w:r w:rsidRPr="00AF1EFD">
        <w:t xml:space="preserve">Otvara se stečajni postupak nad stečajnim dužnikom </w:t>
      </w:r>
      <w:r w:rsidR="005863D0" w:rsidRPr="005863D0">
        <w:t>SUPER SOCIUS d.o.o., Zagreb, Drage Ivaniševića 3, OIB: 95099769261</w:t>
      </w:r>
      <w:r w:rsidR="00EE7C7F">
        <w:rPr>
          <w:rFonts w:eastAsia="Calibri"/>
          <w:lang w:eastAsia="en-US"/>
        </w:rPr>
        <w:t>.</w:t>
      </w:r>
      <w:r w:rsidR="00410421">
        <w:t xml:space="preserve"> </w:t>
      </w:r>
      <w:r w:rsidRPr="00AF1EFD">
        <w:t xml:space="preserve">Stečajni postupak je otvoren dana </w:t>
      </w:r>
      <w:r w:rsidR="005863D0">
        <w:t>20. rujna</w:t>
      </w:r>
      <w:r w:rsidR="00B276A8">
        <w:t xml:space="preserve"> 2018</w:t>
      </w:r>
      <w:r w:rsidR="00410421">
        <w:t>.</w:t>
      </w:r>
      <w:r w:rsidRPr="00AF1EFD">
        <w:t xml:space="preserve"> u </w:t>
      </w:r>
      <w:r w:rsidR="005863D0">
        <w:t>13,40</w:t>
      </w:r>
      <w:r w:rsidR="00410A23">
        <w:t xml:space="preserve"> </w:t>
      </w:r>
      <w:r w:rsidR="000750F3">
        <w:t>s</w:t>
      </w:r>
      <w:r w:rsidRPr="00AF1EFD">
        <w:t xml:space="preserve">ati, kad je ovo rješenje istaknuto na </w:t>
      </w:r>
      <w:r w:rsidR="008B73DD">
        <w:t>e-</w:t>
      </w:r>
      <w:r w:rsidRPr="00AF1EFD">
        <w:t xml:space="preserve">oglasnoj ploči </w:t>
      </w:r>
      <w:r w:rsidR="008B73DD">
        <w:t xml:space="preserve">ovog </w:t>
      </w:r>
      <w:r w:rsidRPr="00AF1EFD">
        <w:t>suda.</w:t>
      </w:r>
    </w:p>
    <w:p w:rsidRDefault="00060133" w:rsidP="00060133" w:rsidR="00060133" w:rsidRPr="00AF1EFD">
      <w:pPr>
        <w:ind w:left="708"/>
        <w:jc w:val="both"/>
      </w:pPr>
    </w:p>
    <w:p w:rsidRDefault="00CB0868" w:rsidP="00CB0868" w:rsidR="00CB0868" w:rsidRPr="00AF1EFD">
      <w:pPr>
        <w:numPr>
          <w:ilvl w:val="0"/>
          <w:numId w:val="6"/>
        </w:numPr>
        <w:jc w:val="both"/>
      </w:pPr>
      <w:r w:rsidRPr="00AF1EFD">
        <w:t xml:space="preserve">Stečajnim upraviteljem se imenuje </w:t>
      </w:r>
      <w:r w:rsidR="005863D0">
        <w:t>Tibor Toth, Zagreb, Hribarov prilaz 10, OIB: 65132060598</w:t>
      </w:r>
      <w:r w:rsidR="00E53F97">
        <w:t>.</w:t>
      </w:r>
    </w:p>
    <w:p w:rsidRDefault="00060133" w:rsidP="00060133" w:rsidR="00060133" w:rsidRPr="00AF1EFD">
      <w:pPr>
        <w:ind w:left="708"/>
        <w:jc w:val="both"/>
      </w:pPr>
    </w:p>
    <w:p w:rsidRDefault="00060133" w:rsidP="00E53F97" w:rsidR="00410421">
      <w:pPr>
        <w:numPr>
          <w:ilvl w:val="0"/>
          <w:numId w:val="6"/>
        </w:numPr>
        <w:jc w:val="both"/>
      </w:pPr>
      <w:r w:rsidRPr="00AF1EFD">
        <w:t>Zaključuje se stečajni postupak nad dužnikom</w:t>
      </w:r>
      <w:r w:rsidR="00040BD4" w:rsidRPr="00040BD4">
        <w:t xml:space="preserve"> </w:t>
      </w:r>
      <w:r w:rsidR="005863D0" w:rsidRPr="005863D0">
        <w:t>SUPER SOCIUS d.o.o., Zagreb, Drage Ivaniševića 3, OIB: 95099769261</w:t>
      </w:r>
      <w:r w:rsidR="00305723" w:rsidRPr="00305723">
        <w:t>,</w:t>
      </w:r>
      <w:r w:rsidR="00C241E6">
        <w:rPr>
          <w:rFonts w:eastAsia="Calibri"/>
          <w:lang w:eastAsia="en-US"/>
        </w:rPr>
        <w:t xml:space="preserve"> sa danom </w:t>
      </w:r>
      <w:r w:rsidR="005863D0">
        <w:rPr>
          <w:rFonts w:eastAsia="Calibri"/>
          <w:lang w:eastAsia="en-US"/>
        </w:rPr>
        <w:t>20. rujna</w:t>
      </w:r>
      <w:r w:rsidR="00B276A8">
        <w:rPr>
          <w:rFonts w:eastAsia="Calibri"/>
          <w:lang w:eastAsia="en-US"/>
        </w:rPr>
        <w:t xml:space="preserve"> 2018.</w:t>
      </w:r>
    </w:p>
    <w:p w:rsidRDefault="00410421" w:rsidP="00410421" w:rsidR="00410421" w:rsidRPr="00AF1EFD">
      <w:pPr>
        <w:ind w:left="1728"/>
        <w:jc w:val="both"/>
      </w:pPr>
    </w:p>
    <w:p w:rsidRDefault="00060133" w:rsidP="00060133" w:rsidR="00060133" w:rsidRPr="00AF1EFD">
      <w:pPr>
        <w:numPr>
          <w:ilvl w:val="0"/>
          <w:numId w:val="6"/>
        </w:numPr>
        <w:jc w:val="both"/>
      </w:pPr>
      <w:r w:rsidRPr="00AF1EFD">
        <w:t>Ovo rješenje će se objaviti</w:t>
      </w:r>
      <w:r w:rsidR="008B73DD">
        <w:t xml:space="preserve"> na e-</w:t>
      </w:r>
      <w:r w:rsidRPr="00AF1EFD">
        <w:t xml:space="preserve">oglasnoj ploči </w:t>
      </w:r>
      <w:r w:rsidR="008B73DD">
        <w:t xml:space="preserve">ovog </w:t>
      </w:r>
      <w:r w:rsidRPr="00AF1EFD">
        <w:t>suda.</w:t>
      </w:r>
    </w:p>
    <w:p w:rsidRDefault="00060133" w:rsidP="00060133" w:rsidR="00060133" w:rsidRPr="00AF1EFD">
      <w:pPr>
        <w:jc w:val="both"/>
      </w:pPr>
    </w:p>
    <w:p w:rsidRDefault="00060133" w:rsidP="00E53F97" w:rsidR="00D5399D" w:rsidRPr="00AF1EFD">
      <w:pPr>
        <w:numPr>
          <w:ilvl w:val="0"/>
          <w:numId w:val="6"/>
        </w:numPr>
        <w:jc w:val="both"/>
        <w:rPr>
          <w:b/>
        </w:rPr>
      </w:pPr>
      <w:r w:rsidRPr="00AF1EFD">
        <w:t xml:space="preserve">Po pravomoćnosti ovog rješenja dužnik </w:t>
      </w:r>
      <w:r w:rsidR="005863D0" w:rsidRPr="005863D0">
        <w:t>SUPER SOCIUS d.o.o., Zagreb, Drage Ivaniševića 3, OIB: 95099769261</w:t>
      </w:r>
      <w:r w:rsidR="00305723" w:rsidRPr="00305723">
        <w:t>,</w:t>
      </w:r>
      <w:r w:rsidR="00D5399D" w:rsidRPr="00AF1EFD">
        <w:t xml:space="preserve"> </w:t>
      </w:r>
      <w:r w:rsidRPr="00AF1EFD">
        <w:t xml:space="preserve">bit će brisan iz </w:t>
      </w:r>
      <w:r w:rsidR="00AF1EFD">
        <w:t>sudskog</w:t>
      </w:r>
      <w:r w:rsidRPr="00AF1EFD">
        <w:t xml:space="preserve"> regi</w:t>
      </w:r>
      <w:r w:rsidR="00610DE5" w:rsidRPr="00AF1EFD">
        <w:t>st</w:t>
      </w:r>
      <w:r w:rsidRPr="00AF1EFD">
        <w:t>ra</w:t>
      </w:r>
      <w:r w:rsidR="00AF1EFD">
        <w:t xml:space="preserve"> ovog suda</w:t>
      </w:r>
      <w:r w:rsidRPr="00AF1EFD">
        <w:t>.</w:t>
      </w:r>
    </w:p>
    <w:p w:rsidRDefault="008B73DD" w:rsidP="00A0682A" w:rsidR="008B73DD">
      <w:pPr>
        <w:jc w:val="center"/>
        <w:rPr>
          <w:b/>
        </w:rPr>
      </w:pPr>
    </w:p>
    <w:p w:rsidRDefault="00620C2E" w:rsidP="00A0682A" w:rsidR="00620C2E" w:rsidRPr="00AF1EFD">
      <w:pPr>
        <w:jc w:val="center"/>
        <w:rPr>
          <w:b/>
        </w:rPr>
      </w:pPr>
    </w:p>
    <w:p w:rsidRDefault="00A0682A" w:rsidP="00AA7637" w:rsidR="007A550F">
      <w:pPr>
        <w:jc w:val="center"/>
      </w:pPr>
      <w:r w:rsidRPr="00AF1EFD">
        <w:t>Obrazloženje</w:t>
      </w:r>
    </w:p>
    <w:p w:rsidRDefault="00620C2E" w:rsidP="00AA7637" w:rsidR="00620C2E">
      <w:pPr>
        <w:jc w:val="center"/>
      </w:pPr>
    </w:p>
    <w:p w:rsidRDefault="007170B8" w:rsidP="002C5A29" w:rsidR="007170B8" w:rsidRPr="00AF1EFD"/>
    <w:p w:rsidRDefault="00B74CF9" w:rsidP="00B0604A" w:rsidR="00F6264F">
      <w:pPr>
        <w:ind w:firstLine="708"/>
        <w:jc w:val="both"/>
      </w:pPr>
      <w:r w:rsidRPr="00B26DB0">
        <w:t xml:space="preserve">Financijska agencija je podnijela </w:t>
      </w:r>
      <w:r w:rsidR="005863D0">
        <w:t>zahtjev za provedbu skraćenog</w:t>
      </w:r>
      <w:r w:rsidR="00F6264F">
        <w:t xml:space="preserve"> stečajnog postupka </w:t>
      </w:r>
      <w:r w:rsidRPr="00B26DB0">
        <w:t xml:space="preserve">nad dužnikom </w:t>
      </w:r>
      <w:r w:rsidR="005863D0" w:rsidRPr="005863D0">
        <w:t>SUPER SOCIUS d.o.o., Zagreb, Drage Ivaniševića 3, OIB: 95099769261</w:t>
      </w:r>
      <w:r w:rsidR="00305723" w:rsidRPr="00305723">
        <w:t>,</w:t>
      </w:r>
      <w:r w:rsidR="00631A90">
        <w:t xml:space="preserve"> dana </w:t>
      </w:r>
      <w:r w:rsidR="005863D0">
        <w:t>30. listopada 2015</w:t>
      </w:r>
      <w:r w:rsidR="0029045B">
        <w:t>.</w:t>
      </w:r>
      <w:r w:rsidR="005863D0">
        <w:t xml:space="preserve">, povodom kojeg je sud oglasom od 9. prosinca 2015. pozvao </w:t>
      </w:r>
      <w:r w:rsidR="005863D0">
        <w:lastRenderedPageBreak/>
        <w:t>vjerovnike na predlaganje otvaranje stečajnog postupka, te je vjerovnik Republika Hrvatska, Ministarstvo financija, Porezna uprava, Područnu ured Zagreb podnio prijedlog za otvaranje stečajnog postupka 18. siječnja 2016. povodom kojeg je obustavljen skraćeni stečajni postupak nad dužnikom.</w:t>
      </w:r>
    </w:p>
    <w:p w:rsidRDefault="00B0604A" w:rsidP="00B0604A" w:rsidR="00B0604A">
      <w:pPr>
        <w:ind w:firstLine="708"/>
        <w:jc w:val="both"/>
      </w:pPr>
    </w:p>
    <w:p w:rsidRDefault="00F6264F" w:rsidP="00282E1E" w:rsidR="00282E1E">
      <w:pPr>
        <w:ind w:firstLine="708"/>
        <w:jc w:val="both"/>
      </w:pPr>
      <w:r>
        <w:t>Ovosudnim rješenjem poslovni broj St-</w:t>
      </w:r>
      <w:r w:rsidR="005863D0">
        <w:t>274/18</w:t>
      </w:r>
      <w:r>
        <w:t xml:space="preserve"> od </w:t>
      </w:r>
      <w:r w:rsidR="005863D0">
        <w:t>6. veljače 2018</w:t>
      </w:r>
      <w:r>
        <w:t>.</w:t>
      </w:r>
      <w:r w:rsidR="00F2607C">
        <w:t xml:space="preserve"> pokrenut je prethodni postupak</w:t>
      </w:r>
      <w:r w:rsidR="00282E1E">
        <w:t>.</w:t>
      </w:r>
    </w:p>
    <w:p w:rsidRDefault="00346FC3" w:rsidP="00282E1E" w:rsidR="00346FC3">
      <w:pPr>
        <w:ind w:firstLine="708"/>
        <w:jc w:val="both"/>
      </w:pPr>
    </w:p>
    <w:p w:rsidRDefault="00346FC3" w:rsidP="00282E1E" w:rsidR="00346FC3">
      <w:pPr>
        <w:ind w:firstLine="708"/>
        <w:jc w:val="both"/>
      </w:pPr>
      <w:r>
        <w:t xml:space="preserve">Iz </w:t>
      </w:r>
      <w:r w:rsidR="005863D0">
        <w:t>potvrde</w:t>
      </w:r>
      <w:r>
        <w:t xml:space="preserve"> FINA-e </w:t>
      </w:r>
      <w:r w:rsidR="005863D0">
        <w:t xml:space="preserve">o blokadi računa i novčanih sredstava dužnika </w:t>
      </w:r>
      <w:r>
        <w:t xml:space="preserve">od </w:t>
      </w:r>
      <w:r w:rsidR="005863D0">
        <w:t>16. ožujka 2018</w:t>
      </w:r>
      <w:r>
        <w:t xml:space="preserve">. proizlazi da </w:t>
      </w:r>
      <w:r w:rsidR="005863D0">
        <w:t>je na računima dužnika na dan izdavanja potvrde evidentirano 1943 dana neprekidne blokade za iznos nepodmirene obveze od 452.145,74</w:t>
      </w:r>
      <w:r w:rsidR="00E53F97">
        <w:t xml:space="preserve"> </w:t>
      </w:r>
      <w:r>
        <w:t xml:space="preserve">kn (list </w:t>
      </w:r>
      <w:r w:rsidR="005863D0">
        <w:t>2</w:t>
      </w:r>
      <w:r w:rsidR="00E53F97">
        <w:t>8</w:t>
      </w:r>
      <w:r>
        <w:t xml:space="preserve"> spisa).</w:t>
      </w:r>
    </w:p>
    <w:p w:rsidRDefault="00E53F97" w:rsidP="00282E1E" w:rsidR="00E53F97">
      <w:pPr>
        <w:ind w:firstLine="708"/>
        <w:jc w:val="both"/>
      </w:pPr>
    </w:p>
    <w:p w:rsidRDefault="00346FC3" w:rsidP="00346FC3" w:rsidR="00346FC3">
      <w:pPr>
        <w:ind w:firstLine="708"/>
        <w:jc w:val="both"/>
      </w:pPr>
      <w:r>
        <w:t>Iz sustava</w:t>
      </w:r>
      <w:r w:rsidR="00410A23">
        <w:t xml:space="preserve"> </w:t>
      </w:r>
      <w:r>
        <w:t>e-Blokade proizlazi da je ukupan n</w:t>
      </w:r>
      <w:r w:rsidR="00410A23">
        <w:t xml:space="preserve">enaplaćeni iznos obveza na dan </w:t>
      </w:r>
      <w:r w:rsidR="005863D0">
        <w:t>20. rujna</w:t>
      </w:r>
      <w:r>
        <w:t xml:space="preserve"> 2018. po svim neizvršenim osnovama za plaćanje na računu dužnika </w:t>
      </w:r>
      <w:r w:rsidR="005863D0">
        <w:t>473.130,33</w:t>
      </w:r>
      <w:r w:rsidR="00410A23">
        <w:t xml:space="preserve"> kn</w:t>
      </w:r>
      <w:r>
        <w:t xml:space="preserve">, a početak blokade računa traje od </w:t>
      </w:r>
      <w:r w:rsidR="005863D0">
        <w:t>25. travnja 2013</w:t>
      </w:r>
      <w:r w:rsidR="00553A34">
        <w:t>.</w:t>
      </w:r>
    </w:p>
    <w:p w:rsidRDefault="00346FC3" w:rsidP="00346FC3" w:rsidR="00346FC3">
      <w:pPr>
        <w:ind w:firstLine="708"/>
        <w:jc w:val="both"/>
      </w:pPr>
    </w:p>
    <w:p w:rsidRDefault="00040BD4" w:rsidP="00040BD4" w:rsidR="00040BD4">
      <w:pPr>
        <w:ind w:firstLine="708"/>
        <w:jc w:val="both"/>
      </w:pPr>
      <w:r>
        <w:t xml:space="preserve">Iz informacijskog sustava zemljišnih knjiga proizlazi da dužnik nije evidentiran kao vlasnik nekretnina (list </w:t>
      </w:r>
      <w:r w:rsidR="005863D0">
        <w:t>29</w:t>
      </w:r>
      <w:r>
        <w:t xml:space="preserve"> spisa).</w:t>
      </w:r>
    </w:p>
    <w:p w:rsidRDefault="00BF2EDC" w:rsidP="00040BD4" w:rsidR="00BF2EDC">
      <w:pPr>
        <w:ind w:firstLine="708"/>
        <w:jc w:val="both"/>
      </w:pPr>
    </w:p>
    <w:p w:rsidRDefault="00040BD4" w:rsidP="00040BD4" w:rsidR="00040BD4">
      <w:pPr>
        <w:ind w:firstLine="708"/>
        <w:jc w:val="both"/>
      </w:pPr>
      <w:r>
        <w:t xml:space="preserve">Iz Uvjerenja </w:t>
      </w:r>
      <w:r w:rsidR="005863D0">
        <w:t>Centra za vozila Hrvatske</w:t>
      </w:r>
      <w:r>
        <w:t xml:space="preserve"> od </w:t>
      </w:r>
      <w:r w:rsidR="005863D0">
        <w:t>5. travnja</w:t>
      </w:r>
      <w:r w:rsidR="00410A23">
        <w:t xml:space="preserve"> 2018</w:t>
      </w:r>
      <w:r>
        <w:t xml:space="preserve">. proizlazi da dužnik </w:t>
      </w:r>
      <w:r w:rsidR="00346FC3">
        <w:t xml:space="preserve">nije evidentiran kao </w:t>
      </w:r>
      <w:r>
        <w:t>vlasnik</w:t>
      </w:r>
      <w:r w:rsidR="001B2F0A">
        <w:t xml:space="preserve"> </w:t>
      </w:r>
      <w:r>
        <w:t>vozila</w:t>
      </w:r>
      <w:r w:rsidR="001B2F0A">
        <w:t xml:space="preserve"> </w:t>
      </w:r>
      <w:r>
        <w:t xml:space="preserve">(list </w:t>
      </w:r>
      <w:r w:rsidR="005863D0">
        <w:t>32</w:t>
      </w:r>
      <w:r>
        <w:t xml:space="preserve"> spisa).</w:t>
      </w:r>
    </w:p>
    <w:p w:rsidRDefault="005863D0" w:rsidP="00040BD4" w:rsidR="005863D0">
      <w:pPr>
        <w:ind w:firstLine="708"/>
        <w:jc w:val="both"/>
      </w:pPr>
    </w:p>
    <w:p w:rsidRDefault="005863D0" w:rsidP="00040BD4" w:rsidR="005863D0">
      <w:pPr>
        <w:ind w:firstLine="708"/>
        <w:jc w:val="both"/>
      </w:pPr>
      <w:r>
        <w:t>Iz podneska Porezne uprave, Područni ured Zagreb od 16. travnja 2018. proizlazi da za dužnika ne postoje podaci o pokretninama, plovilu, vrijednosnim papirima, dividendi, udjelima, založnim pravima</w:t>
      </w:r>
      <w:r w:rsidR="00620C2E">
        <w:t>, zrakoplovima, vozilima (list 33 do 61 spisa).</w:t>
      </w:r>
    </w:p>
    <w:p w:rsidRDefault="00620C2E" w:rsidP="00040BD4" w:rsidR="00620C2E">
      <w:pPr>
        <w:ind w:firstLine="708"/>
        <w:jc w:val="both"/>
      </w:pPr>
    </w:p>
    <w:p w:rsidRDefault="00620C2E" w:rsidP="00040BD4" w:rsidR="00620C2E">
      <w:pPr>
        <w:ind w:firstLine="708"/>
        <w:jc w:val="both"/>
      </w:pPr>
      <w:r>
        <w:t>Iz izvješća privremenog stečajnog upravitelja Tibora Totha proizlazi da dostupni podaci o dužnikovoj imovini upućuju na zaključak kako ista nije dovoljna za pokriće troškova stečajnog postupka (list 68 do 75 spisa).</w:t>
      </w:r>
    </w:p>
    <w:p w:rsidRDefault="001B2F0A" w:rsidP="00040BD4" w:rsidR="001B2F0A">
      <w:pPr>
        <w:ind w:firstLine="708"/>
        <w:jc w:val="both"/>
      </w:pPr>
    </w:p>
    <w:p w:rsidRDefault="00282E1E" w:rsidP="00F2607C" w:rsidR="00282E1E">
      <w:pPr>
        <w:ind w:firstLine="900"/>
        <w:jc w:val="both"/>
      </w:pPr>
      <w:r w:rsidRPr="00B26DB0">
        <w:t>Dakle, iz naveden</w:t>
      </w:r>
      <w:r>
        <w:t>og proizlazi d</w:t>
      </w:r>
      <w:r w:rsidRPr="00B26DB0">
        <w:t xml:space="preserve">a imovina dužnika </w:t>
      </w:r>
      <w:r w:rsidR="005863D0" w:rsidRPr="005863D0">
        <w:t>SUPER SOCIUS d.o.o., Zagreb, Drage Ivaniševića 3, OIB: 95099769261</w:t>
      </w:r>
      <w:r w:rsidR="005863D0">
        <w:t>,</w:t>
      </w:r>
      <w:r w:rsidRPr="00B26DB0">
        <w:t xml:space="preserve"> nije dovoljna ni za namirenje troškova stečajnog postupka.</w:t>
      </w:r>
    </w:p>
    <w:p w:rsidRDefault="00801CCA" w:rsidP="00F6264F" w:rsidR="00801CCA">
      <w:pPr>
        <w:ind w:firstLine="708"/>
        <w:jc w:val="both"/>
      </w:pPr>
    </w:p>
    <w:p w:rsidRDefault="00F6264F" w:rsidP="00F6264F" w:rsidR="00F6264F" w:rsidRPr="00AF1EFD">
      <w:pPr>
        <w:ind w:firstLine="708"/>
        <w:jc w:val="both"/>
      </w:pPr>
      <w:r w:rsidRPr="00AF1EFD">
        <w:t>Dakle, utvrđeno je</w:t>
      </w:r>
      <w:r w:rsidR="00BC0D75">
        <w:t xml:space="preserve"> postojanje stečajnog razloga nesposobnosti za plaćanje </w:t>
      </w:r>
      <w:r w:rsidRPr="00AF1EFD">
        <w:t xml:space="preserve"> </w:t>
      </w:r>
      <w:r w:rsidR="00BC0D75">
        <w:t>u smislu čl. 6. st. 2. alineja 1. Stečajnog zakona (Narodne novine broj 71/15, dalje:SZ)</w:t>
      </w:r>
      <w:r w:rsidR="00BC0D75" w:rsidRPr="00AF1EFD">
        <w:t xml:space="preserve"> </w:t>
      </w:r>
      <w:r w:rsidR="00BC0D75">
        <w:t xml:space="preserve"> i </w:t>
      </w:r>
      <w:r w:rsidRPr="00AF1EFD">
        <w:t xml:space="preserve">da imovina dužnika nije dovoljna ni za namirenje troškova postupka, pa je valjalo temeljem čl. </w:t>
      </w:r>
      <w:r>
        <w:t>132. st.2.</w:t>
      </w:r>
      <w:r w:rsidRPr="00AF1EFD">
        <w:t xml:space="preserve"> </w:t>
      </w:r>
      <w:r w:rsidR="00BC0D75">
        <w:t>SZ-a</w:t>
      </w:r>
      <w:r w:rsidRPr="00AF1EFD">
        <w:t xml:space="preserve"> donijeti rješenje kojim se stečajni postupak otvara i istodobno zaključuje, te je riješeno kao u toči 1.i 3. izreke. </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132. st. 2 u vezi čl. 432. SZ-a</w:t>
      </w:r>
      <w:r w:rsidRPr="00AF1EFD">
        <w:t xml:space="preserve"> odlučeno je kao u točki 2. izreke rješenja.</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12</w:t>
      </w:r>
      <w:r w:rsidRPr="00AF1EFD">
        <w:t xml:space="preserve">. st. </w:t>
      </w:r>
      <w:r>
        <w:t>1</w:t>
      </w:r>
      <w:r w:rsidRPr="00AF1EFD">
        <w:t>. SZ-a riješeno je kao u točki 4. izreke.</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286. st. 3.</w:t>
      </w:r>
      <w:r w:rsidRPr="00AF1EFD">
        <w:t xml:space="preserve">  SZ-a odlučeno je kao u točki 5. izreke rješenja.</w:t>
      </w:r>
    </w:p>
    <w:p w:rsidRDefault="00F6264F" w:rsidP="00F6264F" w:rsidR="00F6264F" w:rsidRPr="00AF1EFD">
      <w:pPr>
        <w:jc w:val="both"/>
      </w:pPr>
    </w:p>
    <w:p w:rsidRDefault="00F6264F" w:rsidP="00D21534" w:rsidR="0097440A">
      <w:pPr>
        <w:jc w:val="both"/>
      </w:pPr>
      <w:r w:rsidRPr="00AF1EFD">
        <w:tab/>
        <w:t>Prije donošenja ovog rješenja sud je ovosudnim rješenjem posl. br. St-</w:t>
      </w:r>
      <w:r w:rsidR="00620C2E">
        <w:t>274/18 od 11. lipnja 2018</w:t>
      </w:r>
      <w:r>
        <w:t>.</w:t>
      </w:r>
      <w:r w:rsidRPr="00AF1EFD">
        <w:t xml:space="preserve"> pozvao osobe koje bi imale pravni interes da se stečajni postupak nad dužnikom provede, da u roku 15 dana na žiro račun suda predujme iznos od </w:t>
      </w:r>
      <w:r w:rsidR="00346FC3">
        <w:t>1</w:t>
      </w:r>
      <w:r w:rsidR="00620C2E">
        <w:t>5.2</w:t>
      </w:r>
      <w:r w:rsidR="000750F3">
        <w:t>00,00</w:t>
      </w:r>
      <w:r w:rsidRPr="00AF1EFD">
        <w:t xml:space="preserve"> kn za pokriće </w:t>
      </w:r>
      <w:r w:rsidRPr="00AF1EFD">
        <w:lastRenderedPageBreak/>
        <w:t xml:space="preserve">troškova prethodnog i stečajnog postupka. Navedeno rješenje objavljeno je </w:t>
      </w:r>
      <w:r>
        <w:t xml:space="preserve">na e-oglasnoj ploči ovog suda </w:t>
      </w:r>
      <w:r w:rsidR="00620C2E">
        <w:t>12. lipnja</w:t>
      </w:r>
      <w:r w:rsidR="00F61DEE">
        <w:t xml:space="preserve"> </w:t>
      </w:r>
      <w:r w:rsidR="00801CCA">
        <w:t>2018</w:t>
      </w:r>
      <w:r>
        <w:t>.</w:t>
      </w:r>
      <w:r w:rsidRPr="00AF1EFD">
        <w:t xml:space="preserve"> te traženi predujam nije uplaćen pa je postupak zaključen kao u točki 3. izreke, a temeljem čl. </w:t>
      </w:r>
      <w:r>
        <w:t>132. st. 2</w:t>
      </w:r>
      <w:r w:rsidRPr="00AF1EFD">
        <w:t>. SZ-a.</w:t>
      </w:r>
    </w:p>
    <w:p w:rsidRDefault="00620C2E" w:rsidP="00D21534" w:rsidR="00620C2E" w:rsidRPr="00AF1EFD">
      <w:pPr>
        <w:jc w:val="both"/>
      </w:pPr>
    </w:p>
    <w:p w:rsidRDefault="00D21534" w:rsidP="00D21534" w:rsidR="00E216A3" w:rsidRPr="00AF1EFD">
      <w:pPr>
        <w:jc w:val="both"/>
      </w:pPr>
      <w:r w:rsidRPr="00AF1EFD">
        <w:tab/>
      </w:r>
      <w:r w:rsidRPr="00AF1EFD">
        <w:tab/>
      </w:r>
    </w:p>
    <w:p w:rsidRDefault="002C5A29" w:rsidP="00E216A3" w:rsidR="00C241E6">
      <w:pPr>
        <w:jc w:val="center"/>
      </w:pPr>
      <w:r w:rsidRPr="00AF1EFD">
        <w:t>U Karlovcu</w:t>
      </w:r>
      <w:r w:rsidR="006420C7">
        <w:t xml:space="preserve"> </w:t>
      </w:r>
      <w:r w:rsidR="00620C2E">
        <w:t>20. rujna</w:t>
      </w:r>
      <w:r w:rsidR="00B276A8">
        <w:t xml:space="preserve"> 2018</w:t>
      </w:r>
      <w:r w:rsidR="00410421">
        <w:t>.</w:t>
      </w:r>
    </w:p>
    <w:p w:rsidRDefault="00E216A3" w:rsidP="00E216A3" w:rsidR="00E216A3" w:rsidRPr="00AF1EFD">
      <w:pPr>
        <w:jc w:val="center"/>
      </w:pPr>
    </w:p>
    <w:p w:rsidRDefault="002B6E67" w:rsidP="002B6E67" w:rsidR="002C5A29" w:rsidRPr="00AF1EFD">
      <w:pPr>
        <w:ind w:left="5664"/>
        <w:jc w:val="both"/>
      </w:pPr>
      <w:r w:rsidRPr="00AF1EFD">
        <w:t xml:space="preserve">    </w:t>
      </w:r>
      <w:r w:rsidR="00AA7637" w:rsidRPr="00AF1EFD">
        <w:t xml:space="preserve">   </w:t>
      </w:r>
      <w:r w:rsidR="007170B8" w:rsidRPr="00AF1EFD">
        <w:t>Stečajni sudac:</w:t>
      </w:r>
    </w:p>
    <w:p w:rsidRDefault="007170B8" w:rsidP="00410421" w:rsidR="008327B4">
      <w:r w:rsidRPr="00AF1EFD">
        <w:t xml:space="preserve">                                                                  </w:t>
      </w:r>
      <w:r w:rsidR="0084192B" w:rsidRPr="00AF1EFD">
        <w:t xml:space="preserve">   </w:t>
      </w:r>
      <w:r w:rsidRPr="00AF1EFD">
        <w:t xml:space="preserve">  </w:t>
      </w:r>
      <w:r w:rsidR="00AF1EFD">
        <w:tab/>
      </w:r>
      <w:r w:rsidR="00AF1EFD">
        <w:tab/>
      </w:r>
      <w:r w:rsidR="00AB25BE">
        <w:t xml:space="preserve">  </w:t>
      </w:r>
      <w:r w:rsidR="00E57778" w:rsidRPr="00AF1EFD">
        <w:t xml:space="preserve"> </w:t>
      </w:r>
      <w:r w:rsidR="00984644" w:rsidRPr="00AF1EFD">
        <w:t>Jadranka Mađeruh</w:t>
      </w:r>
      <w:r w:rsidR="00410421">
        <w:t>,v.r.</w:t>
      </w:r>
    </w:p>
    <w:p w:rsidRDefault="00410421" w:rsidP="00410421" w:rsidR="00410421"/>
    <w:p w:rsidRDefault="00A33E2E" w:rsidP="00410421" w:rsidR="00410421">
      <w:r>
        <w:t xml:space="preserve">                                                                                   Z</w:t>
      </w:r>
      <w:r w:rsidR="00410421">
        <w:t>a točnost otpravka-ovlašteni</w:t>
      </w:r>
      <w:r>
        <w:t xml:space="preserve"> službenik:</w:t>
      </w:r>
    </w:p>
    <w:p w:rsidRDefault="00A33E2E" w:rsidP="00410421" w:rsidR="00E216A3">
      <w:r>
        <w:t xml:space="preserve">                                                                                                    Draženka Prpić</w:t>
      </w:r>
    </w:p>
    <w:p w:rsidRDefault="00F60C93" w:rsidR="007D7A92" w:rsidRPr="00AF1EFD">
      <w:r w:rsidRPr="00AF1EFD">
        <w:t>PRAVNA POUKA:</w:t>
      </w:r>
    </w:p>
    <w:p w:rsidRDefault="00F60C93" w:rsidP="00C111C1" w:rsidR="00A34FB5">
      <w:pPr>
        <w:tabs>
          <w:tab w:pos="6735" w:val="left"/>
        </w:tabs>
        <w:jc w:val="both"/>
      </w:pPr>
      <w:r w:rsidRPr="00AF1EFD">
        <w:t>Protiv rješenja</w:t>
      </w:r>
      <w:r w:rsidR="00855AE8" w:rsidRPr="00AF1EFD">
        <w:t xml:space="preserve"> o otvaranju stečajnog postupka</w:t>
      </w:r>
      <w:r w:rsidRPr="00AF1EFD">
        <w:t xml:space="preserve"> </w:t>
      </w:r>
      <w:r w:rsidR="00293964" w:rsidRPr="00AF1EFD">
        <w:t xml:space="preserve">žalbu može podnijeti zakonski zastupnik dužnika </w:t>
      </w:r>
      <w:r w:rsidRPr="00AF1EFD">
        <w:t xml:space="preserve">(čl. </w:t>
      </w:r>
      <w:r w:rsidR="0065178D">
        <w:t>128</w:t>
      </w:r>
      <w:r w:rsidRPr="00AF1EFD">
        <w:t xml:space="preserve">. st. </w:t>
      </w:r>
      <w:r w:rsidR="0065178D">
        <w:t>8</w:t>
      </w:r>
      <w:r w:rsidRPr="00AF1EFD">
        <w:t>.</w:t>
      </w:r>
      <w:r w:rsidR="00A505C4" w:rsidRPr="00AF1EFD">
        <w:t xml:space="preserve"> </w:t>
      </w:r>
      <w:r w:rsidRPr="00AF1EFD">
        <w:t>SZ-a)</w:t>
      </w:r>
      <w:r w:rsidR="00855AE8" w:rsidRPr="00AF1EFD">
        <w:t>, a protiv rješenja o zaključenju stečajnog postupka žalba je dopušten</w:t>
      </w:r>
      <w:r w:rsidR="00C111C1">
        <w:t>a</w:t>
      </w:r>
      <w:r w:rsidR="00855AE8" w:rsidRPr="00AF1EFD">
        <w:t xml:space="preserve">  vjerovnicima,</w:t>
      </w:r>
      <w:r w:rsidR="00A505C4" w:rsidRPr="00AF1EFD">
        <w:t xml:space="preserve"> </w:t>
      </w:r>
      <w:r w:rsidR="00293964" w:rsidRPr="00AF1EFD">
        <w:t>u roku 8 dana</w:t>
      </w:r>
      <w:r w:rsidR="00855AE8" w:rsidRPr="00AF1EFD">
        <w:t xml:space="preserve"> </w:t>
      </w:r>
      <w:r w:rsidR="00293964" w:rsidRPr="00AF1EFD">
        <w:t>od dana dostave</w:t>
      </w:r>
      <w:r w:rsidR="00C111C1">
        <w:t xml:space="preserve"> ovog rješenja</w:t>
      </w:r>
      <w:r w:rsidR="00293964" w:rsidRPr="00AF1EFD">
        <w:t>.</w:t>
      </w:r>
      <w:r w:rsidR="00855AE8" w:rsidRPr="00AF1EFD">
        <w:t xml:space="preserve"> </w:t>
      </w:r>
      <w:r w:rsidR="00293964" w:rsidRPr="00AF1EFD">
        <w:t>Žalba se podnosi</w:t>
      </w:r>
      <w:r w:rsidR="00C111C1">
        <w:t xml:space="preserve"> </w:t>
      </w:r>
      <w:r w:rsidR="00293964" w:rsidRPr="00AF1EFD">
        <w:t>Visokom trgovačkom sudu RH, putem ovog suda.</w:t>
      </w:r>
    </w:p>
    <w:p w:rsidRDefault="008327B4" w:rsidR="008327B4"/>
    <w:p w:rsidRDefault="008327B4" w:rsidR="008327B4" w:rsidRPr="00AF1EFD"/>
    <w:p w:rsidRDefault="001C02F6" w:rsidR="001C02F6" w:rsidRPr="00AF1EFD"/>
    <w:p w:rsidRDefault="00AF1EFD" w:rsidR="00AF1EFD" w:rsidRPr="00AF1EFD"/>
    <w:sectPr w:rsidSect="00A0682A" w:rsidR="00AF1EFD" w:rsidRPr="00AF1EF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7CBB" w:rsidR="00697CBB">
      <w:r>
        <w:separator/>
      </w:r>
    </w:p>
  </w:endnote>
  <w:endnote w:id="0" w:type="continuationSeparator">
    <w:p w:rsidRDefault="00697CBB" w:rsidR="00697C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7CBB" w:rsidR="00697CBB">
      <w:r>
        <w:separator/>
      </w:r>
    </w:p>
  </w:footnote>
  <w:footnote w:id="0" w:type="continuationSeparator">
    <w:p w:rsidRDefault="00697CBB" w:rsidR="00697C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868" w:rsidR="00CB08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7E17">
      <w:rPr>
        <w:rStyle w:val="Brojstranice"/>
        <w:noProof/>
      </w:rPr>
      <w:t>3</w:t>
    </w:r>
    <w:r>
      <w:rPr>
        <w:rStyle w:val="Brojstranice"/>
      </w:rPr>
      <w:fldChar w:fldCharType="end"/>
    </w:r>
  </w:p>
  <w:p w:rsidRDefault="005E4D08" w:rsidP="00587487" w:rsidR="00CB0868">
    <w:pPr>
      <w:pStyle w:val="Zaglavlje"/>
      <w:jc w:val="right"/>
    </w:pPr>
    <w:r>
      <w:t>1 St-</w:t>
    </w:r>
    <w:r w:rsidR="005863D0">
      <w:t>274/18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5CF673F"/>
    <w:multiLevelType w:val="hybridMultilevel"/>
    <w:tmpl w:val="3C20DFE2"/>
    <w:lvl w:tplc="5F129E1E" w:ilvl="0">
      <w:start w:val="1"/>
      <w:numFmt w:val="decimal"/>
      <w:lvlText w:val="%1."/>
      <w:lvlJc w:val="left"/>
      <w:pPr>
        <w:tabs>
          <w:tab w:pos="1728" w:val="num"/>
        </w:tabs>
        <w:ind w:hanging="1020" w:left="17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40BD4"/>
    <w:rsid w:val="0004613B"/>
    <w:rsid w:val="00050EF7"/>
    <w:rsid w:val="00060133"/>
    <w:rsid w:val="000611A8"/>
    <w:rsid w:val="000750F3"/>
    <w:rsid w:val="000E4868"/>
    <w:rsid w:val="001063F3"/>
    <w:rsid w:val="00174993"/>
    <w:rsid w:val="00191009"/>
    <w:rsid w:val="001A044D"/>
    <w:rsid w:val="001B2F0A"/>
    <w:rsid w:val="001C02F6"/>
    <w:rsid w:val="001D447B"/>
    <w:rsid w:val="001D564F"/>
    <w:rsid w:val="00233CF9"/>
    <w:rsid w:val="00282E1E"/>
    <w:rsid w:val="0029045B"/>
    <w:rsid w:val="00293964"/>
    <w:rsid w:val="002944F5"/>
    <w:rsid w:val="00296BD4"/>
    <w:rsid w:val="002B5B9E"/>
    <w:rsid w:val="002B6E67"/>
    <w:rsid w:val="002C28A6"/>
    <w:rsid w:val="002C4416"/>
    <w:rsid w:val="002C5A29"/>
    <w:rsid w:val="002D6432"/>
    <w:rsid w:val="002F52E3"/>
    <w:rsid w:val="00305723"/>
    <w:rsid w:val="00346FC3"/>
    <w:rsid w:val="003567A1"/>
    <w:rsid w:val="003905DD"/>
    <w:rsid w:val="003D0A32"/>
    <w:rsid w:val="003D6EF9"/>
    <w:rsid w:val="00407FE0"/>
    <w:rsid w:val="00410421"/>
    <w:rsid w:val="00410A23"/>
    <w:rsid w:val="00416B1B"/>
    <w:rsid w:val="0043031F"/>
    <w:rsid w:val="0044721B"/>
    <w:rsid w:val="00464811"/>
    <w:rsid w:val="004A1BE7"/>
    <w:rsid w:val="004F47B9"/>
    <w:rsid w:val="00502549"/>
    <w:rsid w:val="00505C81"/>
    <w:rsid w:val="00523E58"/>
    <w:rsid w:val="00553A34"/>
    <w:rsid w:val="00554276"/>
    <w:rsid w:val="005863D0"/>
    <w:rsid w:val="00587487"/>
    <w:rsid w:val="005B239A"/>
    <w:rsid w:val="005C0B29"/>
    <w:rsid w:val="005C0BF6"/>
    <w:rsid w:val="005D1623"/>
    <w:rsid w:val="005D5F5F"/>
    <w:rsid w:val="005E4D08"/>
    <w:rsid w:val="005E67DB"/>
    <w:rsid w:val="00610DE5"/>
    <w:rsid w:val="00620C2E"/>
    <w:rsid w:val="00631A90"/>
    <w:rsid w:val="006420C7"/>
    <w:rsid w:val="0065178D"/>
    <w:rsid w:val="00662CB6"/>
    <w:rsid w:val="00664A86"/>
    <w:rsid w:val="006861EF"/>
    <w:rsid w:val="00697CBB"/>
    <w:rsid w:val="006C786C"/>
    <w:rsid w:val="006D4A3A"/>
    <w:rsid w:val="006F2C83"/>
    <w:rsid w:val="00707E17"/>
    <w:rsid w:val="007170B8"/>
    <w:rsid w:val="00717D4A"/>
    <w:rsid w:val="0077268B"/>
    <w:rsid w:val="007861DF"/>
    <w:rsid w:val="007A550F"/>
    <w:rsid w:val="007B2B17"/>
    <w:rsid w:val="007D58CC"/>
    <w:rsid w:val="007D7A92"/>
    <w:rsid w:val="00801CCA"/>
    <w:rsid w:val="00812051"/>
    <w:rsid w:val="0082642E"/>
    <w:rsid w:val="00826599"/>
    <w:rsid w:val="008327B4"/>
    <w:rsid w:val="0084192B"/>
    <w:rsid w:val="00855AE8"/>
    <w:rsid w:val="00856AF5"/>
    <w:rsid w:val="008B73DD"/>
    <w:rsid w:val="008E2F7A"/>
    <w:rsid w:val="008E42C6"/>
    <w:rsid w:val="00912B69"/>
    <w:rsid w:val="0092768B"/>
    <w:rsid w:val="00932E10"/>
    <w:rsid w:val="00964750"/>
    <w:rsid w:val="0097440A"/>
    <w:rsid w:val="009773DD"/>
    <w:rsid w:val="00984644"/>
    <w:rsid w:val="009A5635"/>
    <w:rsid w:val="009B2375"/>
    <w:rsid w:val="009C324E"/>
    <w:rsid w:val="009D31DF"/>
    <w:rsid w:val="009E2615"/>
    <w:rsid w:val="009E4856"/>
    <w:rsid w:val="00A0682A"/>
    <w:rsid w:val="00A22E26"/>
    <w:rsid w:val="00A33E2E"/>
    <w:rsid w:val="00A34FB5"/>
    <w:rsid w:val="00A40812"/>
    <w:rsid w:val="00A505C4"/>
    <w:rsid w:val="00A74268"/>
    <w:rsid w:val="00A86374"/>
    <w:rsid w:val="00AA7637"/>
    <w:rsid w:val="00AB25BE"/>
    <w:rsid w:val="00AD6DDA"/>
    <w:rsid w:val="00AF1B3C"/>
    <w:rsid w:val="00AF1EFD"/>
    <w:rsid w:val="00AF6F8E"/>
    <w:rsid w:val="00AF7F9B"/>
    <w:rsid w:val="00B0604A"/>
    <w:rsid w:val="00B1029C"/>
    <w:rsid w:val="00B276A8"/>
    <w:rsid w:val="00B74CF9"/>
    <w:rsid w:val="00B918B5"/>
    <w:rsid w:val="00B97F98"/>
    <w:rsid w:val="00BA55EE"/>
    <w:rsid w:val="00BB7E5E"/>
    <w:rsid w:val="00BC0D75"/>
    <w:rsid w:val="00BF2EDC"/>
    <w:rsid w:val="00C111C1"/>
    <w:rsid w:val="00C1129F"/>
    <w:rsid w:val="00C12A9F"/>
    <w:rsid w:val="00C15BC1"/>
    <w:rsid w:val="00C241E6"/>
    <w:rsid w:val="00C50D94"/>
    <w:rsid w:val="00C5720C"/>
    <w:rsid w:val="00C74029"/>
    <w:rsid w:val="00C74824"/>
    <w:rsid w:val="00C92655"/>
    <w:rsid w:val="00C95C6C"/>
    <w:rsid w:val="00CB0868"/>
    <w:rsid w:val="00CE03D0"/>
    <w:rsid w:val="00CF05EC"/>
    <w:rsid w:val="00D21534"/>
    <w:rsid w:val="00D31098"/>
    <w:rsid w:val="00D50090"/>
    <w:rsid w:val="00D5399D"/>
    <w:rsid w:val="00D862E2"/>
    <w:rsid w:val="00D90AF2"/>
    <w:rsid w:val="00DE04E4"/>
    <w:rsid w:val="00DE6E22"/>
    <w:rsid w:val="00E00DA7"/>
    <w:rsid w:val="00E216A3"/>
    <w:rsid w:val="00E53F97"/>
    <w:rsid w:val="00E57778"/>
    <w:rsid w:val="00E6510E"/>
    <w:rsid w:val="00E75AC8"/>
    <w:rsid w:val="00E8265C"/>
    <w:rsid w:val="00E84785"/>
    <w:rsid w:val="00EE61A0"/>
    <w:rsid w:val="00EE7C7F"/>
    <w:rsid w:val="00F10CB7"/>
    <w:rsid w:val="00F22E0A"/>
    <w:rsid w:val="00F24E88"/>
    <w:rsid w:val="00F2607C"/>
    <w:rsid w:val="00F36D2D"/>
    <w:rsid w:val="00F40956"/>
    <w:rsid w:val="00F45029"/>
    <w:rsid w:val="00F60C93"/>
    <w:rsid w:val="00F61DEE"/>
    <w:rsid w:val="00F6264F"/>
    <w:rsid w:val="00F64C00"/>
    <w:rsid w:val="00FD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cs="Tahoma" w:hAnsi="Tahoma" w:ascii="Tahoma"/>
      <w:sz w:val="16"/>
      <w:szCs w:val="16"/>
    </w:rPr>
  </w:style>
  <w:style w:customStyle="true" w:styleId="TekstbaloniaChar" w:type="character">
    <w:name w:val="Tekst balončića Char"/>
    <w:basedOn w:val="Zadanifontodlomka"/>
    <w:link w:val="Tekstbalonia"/>
    <w:rsid w:val="00AF1EFD"/>
    <w:rPr>
      <w:rFonts w:cs="Tahoma" w:hAnsi="Tahoma" w:asci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707E17"/>
    <w:rPr>
      <w:color w:val="808080"/>
      <w:bdr w:space="0" w:sz="0" w:color="auto" w:val="none"/>
      <w:shd w:fill="auto" w:color="auto" w:val="clear"/>
    </w:rPr>
  </w:style>
  <w:style w:customStyle="true" w:styleId="eSPISCCParagraphDefaultFont" w:type="character">
    <w:name w:val="eSPIS_CC_Paragraph Default Font"/>
    <w:basedOn w:val="Zadanifontodlomka"/>
    <w:rsid w:val="00707E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7E17"/>
    <w:rPr>
      <w:bdr w:space="0" w:sz="0" w:color="auto" w:val="none"/>
      <w:shd w:fill="FFFFCC" w:color="auto" w:val="clear"/>
      <w:lang w:val="hr-HR"/>
    </w:rPr>
  </w:style>
  <w:style w:customStyle="true" w:styleId="PozadinaSvijetloCrvena" w:type="character">
    <w:name w:val="Pozadina_SvijetloCrvena"/>
    <w:basedOn w:val="eSPISCCParagraphDefaultFont"/>
    <w:rsid w:val="00707E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7E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ascii="Tahoma" w:cs="Tahoma" w:hAnsi="Tahoma"/>
      <w:sz w:val="16"/>
      <w:szCs w:val="16"/>
    </w:rPr>
  </w:style>
  <w:style w:customStyle="1" w:styleId="TekstbaloniaChar" w:type="character">
    <w:name w:val="Tekst balončića Char"/>
    <w:basedOn w:val="Zadanifontodlomka"/>
    <w:link w:val="Tekstbalonia"/>
    <w:rsid w:val="00AF1EFD"/>
    <w:rPr>
      <w:rFonts w:ascii="Tahoma" w:cs="Tahoma" w:hAns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707E17"/>
    <w:rPr>
      <w:color w:val="808080"/>
      <w:bdr w:color="auto" w:space="0" w:sz="0" w:val="none"/>
      <w:shd w:color="auto" w:fill="auto" w:val="clear"/>
    </w:rPr>
  </w:style>
  <w:style w:customStyle="1" w:styleId="eSPISCCParagraphDefaultFont" w:type="character">
    <w:name w:val="eSPIS_CC_Paragraph Default Font"/>
    <w:basedOn w:val="Zadanifontodlomka"/>
    <w:rsid w:val="00707E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7E17"/>
    <w:rPr>
      <w:bdr w:color="auto" w:space="0" w:sz="0" w:val="none"/>
      <w:shd w:color="auto" w:fill="FFFFCC" w:val="clear"/>
      <w:lang w:val="hr-HR"/>
    </w:rPr>
  </w:style>
  <w:style w:customStyle="1" w:styleId="PozadinaSvijetloCrvena" w:type="character">
    <w:name w:val="Pozadina_SvijetloCrvena"/>
    <w:basedOn w:val="eSPISCCParagraphDefaultFont"/>
    <w:rsid w:val="00707E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7E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129002">
      <w:bodyDiv w:val="true"/>
      <w:marLeft w:val="0"/>
      <w:marRight w:val="0"/>
      <w:marTop w:val="0"/>
      <w:marBottom w:val="0"/>
      <w:divBdr>
        <w:top w:space="0" w:sz="0" w:color="auto" w:val="none"/>
        <w:left w:space="0" w:sz="0" w:color="auto" w:val="none"/>
        <w:bottom w:space="0" w:sz="0" w:color="auto" w:val="none"/>
        <w:right w:space="0" w:sz="0" w:color="auto" w:val="none"/>
      </w:divBdr>
    </w:div>
    <w:div w:id="1896113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izvorni_sadrzaj>
    <derivirana_varijabla naziv="DomainObject.Predmet.Broj_1">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2018.</izvorni_sadrzaj>
    <derivirana_varijabla naziv="DomainObject.Predmet.DatumOsnivanja_1">29.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St-274/2018</izvorni_sadrzaj>
    <derivirana_varijabla naziv="DomainObject.Predmet.OznakaBroj_1">St-274/2018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SUPER SOCIUS d.o.o. zastupanog po punomoćniku Tonka Čutura</izvorni_sadrzaj>
    <derivirana_varijabla naziv="DomainObject.Predmet.ProtustrankaFormated_1">  SUPER SOCIUS d.o.o. zastupanog po punomoćniku Tonka Čutura</derivirana_varijabla>
  </DomainObject.Predmet.ProtustrankaFormated>
  <DomainObject.Predmet.ProtustrankaFormatedOIB>
    <izvorni_sadrzaj>  SUPER SOCIUS d.o.o., OIB 95099769261 zastupanog po punomoćniku Tonka Čutura</izvorni_sadrzaj>
    <derivirana_varijabla naziv="DomainObject.Predmet.ProtustrankaFormatedOIB_1">  SUPER SOCIUS d.o.o., OIB 95099769261 zastupanog po punomoćniku Tonka Čutura</derivirana_varijabla>
  </DomainObject.Predmet.ProtustrankaFormatedOIB>
  <DomainObject.Predmet.ProtustrankaFormatedWithAdress>
    <izvorni_sadrzaj> SUPER SOCIUS d.o.o., Drage Ivaniševića 3, 10000 Zagreb zastupanog po punomoćniku Tonka Čutura</izvorni_sadrzaj>
    <derivirana_varijabla naziv="DomainObject.Predmet.ProtustrankaFormatedWithAdress_1"> SUPER SOCIUS d.o.o., Drage Ivaniševića 3, 10000 Zagreb zastupanog po punomoćniku Tonka Čutura</derivirana_varijabla>
  </DomainObject.Predmet.ProtustrankaFormatedWithAdress>
  <DomainObject.Predmet.ProtustrankaFormatedWithAdressOIB>
    <izvorni_sadrzaj> SUPER SOCIUS d.o.o., OIB 95099769261, Drage Ivaniševića 3, 10000 Zagreb zastupanog po punomoćniku Tonka Čutura</izvorni_sadrzaj>
    <derivirana_varijabla naziv="DomainObject.Predmet.ProtustrankaFormatedWithAdressOIB_1"> SUPER SOCIUS d.o.o., OIB 95099769261, Drage Ivaniševića 3, 10000 Zagreb zastupanog po punomoćniku Tonka Čutura</derivirana_varijabla>
  </DomainObject.Predmet.ProtustrankaFormatedWithAdressOIB>
  <DomainObject.Predmet.ProtustrankaWithAdress>
    <izvorni_sadrzaj>SUPER SOCIUS d.o.o. Drage Ivaniševića 3, 10000 Zagreb</izvorni_sadrzaj>
    <derivirana_varijabla naziv="DomainObject.Predmet.ProtustrankaWithAdress_1">SUPER SOCIUS d.o.o. Drage Ivaniševića 3, 10000 Zagreb</derivirana_varijabla>
  </DomainObject.Predmet.ProtustrankaWithAdress>
  <DomainObject.Predmet.ProtustrankaWithAdressOIB>
    <izvorni_sadrzaj>SUPER SOCIUS d.o.o., OIB 95099769261, Drage Ivaniševića 3, 10000 Zagreb</izvorni_sadrzaj>
    <derivirana_varijabla naziv="DomainObject.Predmet.ProtustrankaWithAdressOIB_1">SUPER SOCIUS d.o.o., OIB 95099769261, Drage Ivaniševića 3, 10000 Zagreb</derivirana_varijabla>
  </DomainObject.Predmet.ProtustrankaWithAdressOIB>
  <DomainObject.Predmet.ProtustrankaNazivFormated>
    <izvorni_sadrzaj>SUPER SOCIUS d.o.o.</izvorni_sadrzaj>
    <derivirana_varijabla naziv="DomainObject.Predmet.ProtustrankaNazivFormated_1">SUPER SOCIUS d.o.o.</derivirana_varijabla>
  </DomainObject.Predmet.ProtustrankaNazivFormated>
  <DomainObject.Predmet.ProtustrankaNazivFormatedOIB>
    <izvorni_sadrzaj>SUPER SOCIUS d.o.o., OIB 95099769261</izvorni_sadrzaj>
    <derivirana_varijabla naziv="DomainObject.Predmet.ProtustrankaNazivFormatedOIB_1">SUPER SOCIUS d.o.o., OIB 95099769261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SUPER SOCIUS d.o.o. zastupanog po punomoćniku Tonka Čutura</item>
    </izvorni_sadrzaj>
    <derivirana_varijabla naziv="DomainObject.Predmet.ProtuStrankaListFormated_1">
      <item>SUPER SOCIUS d.o.o. zastupanog po punomoćniku Tonka Čutura</item>
    </derivirana_varijabla>
  </DomainObject.Predmet.ProtuStrankaListFormated>
  <DomainObject.Predmet.ProtuStrankaListFormatedOIB>
    <izvorni_sadrzaj>
      <item>SUPER SOCIUS d.o.o., OIB 95099769261 zastupanog po punomoćniku Tonka Čutura</item>
    </izvorni_sadrzaj>
    <derivirana_varijabla naziv="DomainObject.Predmet.ProtuStrankaListFormatedOIB_1">
      <item>SUPER SOCIUS d.o.o., OIB 95099769261 zastupanog po punomoćniku Tonka Čutura</item>
    </derivirana_varijabla>
  </DomainObject.Predmet.ProtuStrankaListFormatedOIB>
  <DomainObject.Predmet.ProtuStrankaListFormatedWithAdress>
    <izvorni_sadrzaj>
      <item>SUPER SOCIUS d.o.o., Drage Ivaniševića 3, 10000 Zagreb zastupanog po punomoćniku Tonka Čutura</item>
    </izvorni_sadrzaj>
    <derivirana_varijabla naziv="DomainObject.Predmet.ProtuStrankaListFormatedWithAdress_1">
      <item>SUPER SOCIUS d.o.o., Drage Ivaniševića 3, 10000 Zagreb zastupanog po punomoćniku Tonka Čutura</item>
    </derivirana_varijabla>
  </DomainObject.Predmet.ProtuStrankaListFormatedWithAdress>
  <DomainObject.Predmet.ProtuStrankaListFormatedWithAdressOIB>
    <izvorni_sadrzaj>
      <item>SUPER SOCIUS d.o.o., OIB 95099769261, Drage Ivaniševića 3, 10000 Zagreb zastupanog po punomoćniku Tonka Čutura</item>
    </izvorni_sadrzaj>
    <derivirana_varijabla naziv="DomainObject.Predmet.ProtuStrankaListFormatedWithAdressOIB_1">
      <item>SUPER SOCIUS d.o.o., OIB 95099769261, Drage Ivaniševića 3, 10000 Zagreb zastupanog po punomoćniku Tonka Čutura</item>
    </derivirana_varijabla>
  </DomainObject.Predmet.ProtuStrankaListFormatedWithAdressOIB>
  <DomainObject.Predmet.ProtuStrankaListNazivFormated>
    <izvorni_sadrzaj>
      <item>SUPER SOCIUS d.o.o.</item>
    </izvorni_sadrzaj>
    <derivirana_varijabla naziv="DomainObject.Predmet.ProtuStrankaListNazivFormated_1">
      <item>SUPER SOCIUS d.o.o.</item>
    </derivirana_varijabla>
  </DomainObject.Predmet.ProtuStrankaListNazivFormated>
  <DomainObject.Predmet.ProtuStrankaListNazivFormatedOIB>
    <izvorni_sadrzaj>
      <item>SUPER SOCIUS d.o.o., OIB 95099769261</item>
    </izvorni_sadrzaj>
    <derivirana_varijabla naziv="DomainObject.Predmet.ProtuStrankaListNazivFormatedOIB_1">
      <item>SUPER SOCIUS d.o.o., OIB 95099769261</item>
    </derivirana_varijabla>
  </DomainObject.Predmet.ProtuStrankaListNazivFormatedOIB>
  <DomainObject.Predmet.OstaliListFormated>
    <izvorni_sadrzaj>
      <item>Tonka Čutura punomoćnica sudionika u postupku SUPER SOCIUS d.o.o.</item>
      <item>ŽDO u Zagrebu punomoćnik sudionika u postupku RH MF Porezna uprava Zagreb</item>
    </izvorni_sadrzaj>
    <derivirana_varijabla naziv="DomainObject.Predmet.OstaliListFormated_1">
      <item>Tonka Čutura punomoćnica sudionika u postupku SUPER SOCIUS d.o.o.</item>
      <item>ŽDO u Zagrebu punomoćnik sudionika u postupku RH MF Porezna uprava Zagreb</item>
    </derivirana_varijabla>
  </DomainObject.Predmet.OstaliListFormated>
  <DomainObject.Predmet.OstaliListFormatedOIB>
    <izvorni_sadrzaj>
      <item>Tonka Čutura, OIB 39967711794 punomoćnica sudionika u postupku SUPER SOCIUS d.o.o.</item>
      <item>ŽDO u Zagrebu, OIB 16488001145 punomoćnik sudionika u postupku RH MF Porezna uprava Zagreb</item>
    </izvorni_sadrzaj>
    <derivirana_varijabla naziv="DomainObject.Predmet.OstaliListFormatedOIB_1">
      <item>Tonka Čutura, OIB 39967711794 punomoćnica sudionika u postupku SUPER SOCIUS d.o.o.</item>
      <item>ŽDO u Zagrebu, OIB 16488001145 punomoćnik sudionika u postupku RH MF Porezna uprava Zagreb</item>
    </derivirana_varijabla>
  </DomainObject.Predmet.OstaliListFormatedOIB>
  <DomainObject.Predmet.OstaliListFormatedWithAdress>
    <izvorni_sadrzaj>
      <item>Tonka Čutura, Ulica Ivana Brkanovića 2, 10360 Sesvete punomoćnica sudionika u postupku SUPER SOCIUS d.o.o.</item>
      <item>ŽDO u Zagrebu, Savska cesta 41, 10000 Zagreb punomoćnik sudionika u postupku RH MF Porezna uprava Zagreb</item>
    </izvorni_sadrzaj>
    <derivirana_varijabla naziv="DomainObject.Predmet.OstaliListFormatedWithAdress_1">
      <item>Tonka Čutura, Ulica Ivana Brkanovića 2, 10360 Sesvete punomoćnica sudionika u postupku SUPER SOCIUS d.o.o.</item>
      <item>ŽDO u Zagrebu, Savska cesta 41, 10000 Zagreb punomoćnik sudionika u postupku RH MF Porezna uprava Zagreb</item>
    </derivirana_varijabla>
  </DomainObject.Predmet.OstaliListFormatedWithAdress>
  <DomainObject.Predmet.OstaliListFormatedWithAdressOIB>
    <izvorni_sadrzaj>
      <item>Tonka Čutura, OIB 39967711794, Ulica Ivana Brkanovića 2, 10360 Sesvete punomoćnica sudionika u postupku SUPER SOCIUS d.o.o.</item>
      <item>ŽDO u Zagrebu, OIB 16488001145, Savska cesta 41, 10000 Zagreb punomoćnik sudionika u postupku RH MF Porezna uprava Zagreb</item>
    </izvorni_sadrzaj>
    <derivirana_varijabla naziv="DomainObject.Predmet.OstaliListFormatedWithAdressOIB_1">
      <item>Tonka Čutura, OIB 39967711794, Ulica Ivana Brkanovića 2, 10360 Sesvete punomoćnica sudionika u postupku SUPER SOCIUS d.o.o.</item>
      <item>ŽDO u Zagrebu, OIB 16488001145, Savska cesta 41, 10000 Zagreb punomoćnik sudionika u postupku RH MF Porezna uprava Zagreb</item>
    </derivirana_varijabla>
  </DomainObject.Predmet.OstaliListFormatedWithAdressOIB>
  <DomainObject.Predmet.OstaliListNazivFormated>
    <izvorni_sadrzaj>
      <item>Tonka Čutura</item>
      <item>ŽDO u Zagrebu</item>
    </izvorni_sadrzaj>
    <derivirana_varijabla naziv="DomainObject.Predmet.OstaliListNazivFormated_1">
      <item>Tonka Čutura</item>
      <item>ŽDO u Zagrebu</item>
    </derivirana_varijabla>
  </DomainObject.Predmet.OstaliListNazivFormated>
  <DomainObject.Predmet.OstaliListNazivFormatedOIB>
    <izvorni_sadrzaj>
      <item>Tonka Čutura, OIB 39967711794</item>
      <item>ŽDO u Zagrebu, OIB 16488001145</item>
    </izvorni_sadrzaj>
    <derivirana_varijabla naziv="DomainObject.Predmet.OstaliListNazivFormatedOIB_1">
      <item>Tonka Čutura, OIB 39967711794</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SUPER SOCIUS d.o.o.</izvorni_sadrzaj>
    <derivirana_varijabla naziv="DomainObject.Predmet.ProtustrankaIDrugi_1">SUPER SOCIUS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SUPER SOCIUS d.o.o., OIB 95099769261, Drage Ivaniševića 3, 10000 Zagreb</izvorni_sadrzaj>
    <derivirana_varijabla naziv="DomainObject.Predmet.ProtustrankaIDrugiAdressOIB_1">SUPER SOCIUS d.o.o., OIB 95099769261, Drage Ivaniševića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SUPER SOCIUS d.o.o.</item>
      <item>FINA Regionalni centar Zagreb</item>
      <item>Tonka Čutura</item>
      <item>RH MF Porezna uprava Zagreb</item>
      <item>ŽDO u Zagrebu</item>
    </izvorni_sadrzaj>
    <derivirana_varijabla naziv="DomainObject.Predmet.SudioniciListNaziv_1">
      <item>SUPER SOCIUS d.o.o.</item>
      <item>FINA Regionalni centar Zagreb</item>
      <item>Tonka Čutura</item>
      <item>RH MF Porezna uprava Zagreb</item>
      <item>ŽDO u Zagrebu</item>
    </derivirana_varijabla>
  </DomainObject.Predmet.SudioniciListNaziv>
  <DomainObject.Predmet.SudioniciListAdressOIB>
    <izvorni_sadrzaj>
      <item>SUPER SOCIUS d.o.o., OIB 95099769261, Drage Ivaniševića 3,10000 Zagreb</item>
      <item>FINA Regionalni centar Zagreb, OIB 85821130368, Trg svibanjskih žrtava 1995. 1,10000 Zagreb</item>
      <item>Tonka Čutura, OIB 39967711794, Ulica Ivana Brkanovića 2,10360 Sesvete</item>
      <item>RH MF Porezna uprava Zagreb, OIB 18683136487</item>
      <item>ŽDO u Zagrebu, OIB 16488001145, Savska cesta 41,10000 Zagreb</item>
    </izvorni_sadrzaj>
    <derivirana_varijabla naziv="DomainObject.Predmet.SudioniciListAdressOIB_1">
      <item>SUPER SOCIUS d.o.o., OIB 95099769261, Drage Ivaniševića 3,10000 Zagreb</item>
      <item>FINA Regionalni centar Zagreb, OIB 85821130368, Trg svibanjskih žrtava 1995. 1,10000 Zagreb</item>
      <item>Tonka Čutura, OIB 39967711794, Ulica Ivana Brkanovića 2,10360 Sesvete</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95099769261</item>
      <item>, OIB 85821130368</item>
      <item>, OIB 39967711794</item>
      <item>, OIB 18683136487</item>
      <item>, OIB 16488001145</item>
    </izvorni_sadrzaj>
    <derivirana_varijabla naziv="DomainObject.Predmet.SudioniciListNazivOIB_1">
      <item>, OIB 95099769261</item>
      <item>, OIB 85821130368</item>
      <item>, OIB 39967711794</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732</properties:Words>
  <properties:Characters>3946</properties:Characters>
  <properties:Lines>116</properties:Lines>
  <properties:Paragraphs>36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2018-09-20T11:40:00Z</dcterms:created>
  <dc:creator>Korisnik</dc:creator>
  <cp:lastModifiedBy>Draženka Prpić</cp:lastModifiedBy>
  <cp:lastPrinted>2018-09-20T11:42:00Z</cp:lastPrinted>
  <dcterms:modified xmlns:xsi="http://www.w3.org/2001/XMLSchema-instance" xsi:type="dcterms:W3CDTF">2018-09-20T11:43:00Z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(otvoren i zaključen stečaj -SUPER SOCIUS-St-274-18.docx)</vt:lpwstr>
  </prop:property>
  <prop:property name="CC_coloring" pid="4" fmtid="{D5CDD505-2E9C-101B-9397-08002B2CF9AE}">
    <vt:bool>false</vt:bool>
  </prop:property>
  <prop:property name="BrojStranica" pid="5" fmtid="{D5CDD505-2E9C-101B-9397-08002B2CF9AE}">
    <vt:i4>3</vt:i4>
  </prop:property>
</prop:Properties>
</file>