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09ee" w14:paraId="ce409ee" w:rsidRDefault="00BE576B" w:rsidP="00BE576B" w:rsidR="00BE576B" w:rsidRPr="004047E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576B" w:rsidP="00BE576B" w:rsidR="00BE576B" w:rsidRPr="004047E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4047EE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BE576B" w:rsidP="00BE576B" w:rsidR="00BE57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4047EE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BE576B" w:rsidP="00BE576B" w:rsidR="00BE576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E576B" w:rsidP="00BE576B" w:rsidR="00BE576B" w:rsidRPr="004047EE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BE576B" w:rsidP="00BE576B" w:rsidR="00BE576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E576B" w:rsidP="00BE576B" w:rsidR="00BE576B" w:rsidRPr="005D578C">
      <w:pPr>
        <w:jc w:val="center"/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COTYS d. o. o. Umag, Lovrečica 42, OIB 32737489163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040199668,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4047E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COTYS d. o. o. Umag, Lovrečica 42, OIB 32737489163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040199668,</w:t>
      </w:r>
      <w:r w:rsidRPr="005D578C">
        <w:rPr>
          <w:rFonts w:cs="Times New Roman" w:eastAsia="Times New Roman"/>
          <w:szCs w:val="24"/>
        </w:rPr>
        <w:t xml:space="preserve"> s danom </w:t>
      </w:r>
      <w:r w:rsidR="004047E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E576B" w:rsidP="00BE576B" w:rsidR="00BE576B">
      <w:pPr>
        <w:rPr>
          <w:rFonts w:cs="Times New Roman" w:eastAsia="Times New Roman"/>
          <w:szCs w:val="20"/>
        </w:rPr>
      </w:pPr>
    </w:p>
    <w:p w:rsidRDefault="00BE576B" w:rsidP="00BE576B" w:rsidR="00BE57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COTYS d. o. o. Umag, Lovrečica 42, OIB 32737489163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040199668.</w:t>
      </w:r>
    </w:p>
    <w:p w:rsidRDefault="00BE576B" w:rsidP="00BE576B" w:rsidR="00BE576B">
      <w:pPr>
        <w:ind w:firstLine="709"/>
        <w:rPr>
          <w:rFonts w:cs="Times New Roman" w:eastAsia="Times New Roman"/>
          <w:szCs w:val="24"/>
        </w:rPr>
      </w:pPr>
    </w:p>
    <w:p w:rsidRDefault="00BE576B" w:rsidP="00BE576B" w:rsidR="00BE576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COTYS d. o. o. Umag, Lovrečica 42, OIB 32737489163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040199668.</w:t>
      </w:r>
    </w:p>
    <w:p w:rsidRDefault="00BE576B" w:rsidP="00BE576B" w:rsidR="00BE576B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E576B" w:rsidP="00BE576B" w:rsidR="00BE576B">
      <w:pPr>
        <w:ind w:firstLine="708"/>
        <w:rPr>
          <w:rFonts w:cs="Times New Roman" w:eastAsia="Times New Roman"/>
          <w:szCs w:val="24"/>
        </w:rPr>
      </w:pPr>
    </w:p>
    <w:p w:rsidRDefault="00BE576B" w:rsidP="00BE576B" w:rsidR="00BE576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COTYS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St-959/2015-3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E576B" w:rsidP="00BE576B" w:rsidR="00BE576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4047EE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E576B" w:rsidP="00BE576B" w:rsidR="00BE576B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E576B" w:rsidP="00BE576B" w:rsidR="00BE576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E7133B">
        <w:rPr>
          <w:rFonts w:cs="Times New Roman" w:eastAsia="Times New Roman"/>
          <w:szCs w:val="24"/>
        </w:rPr>
        <w:t>, v. r.</w:t>
      </w:r>
    </w:p>
    <w:p w:rsidRDefault="00BE576B" w:rsidP="00BE576B" w:rsidR="00BE576B">
      <w:pPr>
        <w:jc w:val="left"/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left"/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E576B" w:rsidP="00BE576B" w:rsidR="00BE576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E576B" w:rsidP="00BE576B" w:rsidR="00BE576B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rPr>
          <w:rFonts w:cs="Times New Roman" w:eastAsia="Times New Roman"/>
          <w:szCs w:val="24"/>
        </w:rPr>
      </w:pPr>
    </w:p>
    <w:p w:rsidRDefault="00BE576B" w:rsidP="00BE576B" w:rsidR="00BE576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COTYS d. o. o. Umag, Lovrečica 42,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Franc Vezovišek, R. Slovenija, Trbovlje, Keršičev hrib 20/A,, </w:t>
      </w:r>
    </w:p>
    <w:p w:rsidRDefault="00BE576B" w:rsidP="00BE576B" w:rsidR="00BE576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E576B" w:rsidP="00BE576B" w:rsidR="00BE576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BE576B" w:rsidP="00BE576B" w:rsidR="00BE576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E576B" w:rsidP="00BE576B" w:rsidR="00BE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E576B" w:rsidP="00BE576B" w:rsidR="00BE576B"/>
    <w:p w:rsidRDefault="00BE576B" w:rsidP="00BE576B" w:rsidR="00BE576B"/>
    <w:p w:rsidRDefault="00BE576B" w:rsidP="00BE576B" w:rsidR="00BE576B"/>
    <w:p w:rsidRDefault="00BE576B" w:rsidP="00BE576B" w:rsidR="00BE576B"/>
    <w:p w:rsidRDefault="00BE576B" w:rsidP="00BE576B" w:rsidR="00BE576B"/>
    <w:p w:rsidRDefault="00E7133B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76B" w:rsidP="00BE576B" w:rsidR="00BE576B">
      <w:r>
        <w:separator/>
      </w:r>
    </w:p>
  </w:endnote>
  <w:endnote w:id="0" w:type="continuationSeparator">
    <w:p w:rsidRDefault="00BE576B" w:rsidP="00BE576B" w:rsidR="00BE5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76B" w:rsidP="00BE576B" w:rsidR="00BE576B">
      <w:r>
        <w:separator/>
      </w:r>
    </w:p>
  </w:footnote>
  <w:footnote w:id="0" w:type="continuationSeparator">
    <w:p w:rsidRDefault="00BE576B" w:rsidP="00BE576B" w:rsidR="00BE5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76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7133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St-959/2015-5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76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St-959/2015-5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2DD5"/>
    <w:rsid w:val="00042DD5"/>
    <w:rsid w:val="004047EE"/>
    <w:rsid w:val="004160F8"/>
    <w:rsid w:val="0075528E"/>
    <w:rsid w:val="0079403F"/>
    <w:rsid w:val="00BE576B"/>
    <w:rsid w:val="00E7133B"/>
    <w:rsid w:val="00E8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576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57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E576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7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76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57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576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33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133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13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133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576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576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E576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57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76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57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576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33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133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13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133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959</izvorni_sadrzaj>
    <derivirana_varijabla naziv="DomainObject.Predmet.Broj_1">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St-959/2015</izvorni_sadrzaj>
    <derivirana_varijabla naziv="DomainObject.Predmet.OznakaBroj_1">St-959/2015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COTYS d.o.o. UMAG</izvorni_sadrzaj>
    <derivirana_varijabla naziv="DomainObject.Predmet.ProtustrankaFormated_1">  COTYS d.o.o. UMAG</derivirana_varijabla>
  </DomainObject.Predmet.ProtustrankaFormated>
  <DomainObject.Predmet.ProtustrankaFormatedOIB>
    <izvorni_sadrzaj>  COTYS d.o.o. UMAG, OIB 32737489163</izvorni_sadrzaj>
    <derivirana_varijabla naziv="DomainObject.Predmet.ProtustrankaFormatedOIB_1">  COTYS d.o.o. UMAG, OIB 32737489163</derivirana_varijabla>
  </DomainObject.Predmet.ProtustrankaFormatedOIB>
  <DomainObject.Predmet.ProtustrankaFormatedWithAdress>
    <izvorni_sadrzaj> COTYS d.o.o. UMAG, Lovrečica 42, 52470 Umag</izvorni_sadrzaj>
    <derivirana_varijabla naziv="DomainObject.Predmet.ProtustrankaFormatedWithAdress_1"> COTYS d.o.o. UMAG, Lovrečica 42, 52470 Umag</derivirana_varijabla>
  </DomainObject.Predmet.ProtustrankaFormatedWithAdress>
  <DomainObject.Predmet.ProtustrankaFormatedWithAdressOIB>
    <izvorni_sadrzaj> COTYS d.o.o. UMAG, OIB 32737489163, Lovrečica 42, 52470 Umag</izvorni_sadrzaj>
    <derivirana_varijabla naziv="DomainObject.Predmet.ProtustrankaFormatedWithAdressOIB_1"> COTYS d.o.o. UMAG, OIB 32737489163, Lovrečica 42, 52470 Umag</derivirana_varijabla>
  </DomainObject.Predmet.ProtustrankaFormatedWithAdressOIB>
  <DomainObject.Predmet.ProtustrankaWithAdress>
    <izvorni_sadrzaj>COTYS d.o.o. UMAG Lovrečica 42, 52470 Umag</izvorni_sadrzaj>
    <derivirana_varijabla naziv="DomainObject.Predmet.ProtustrankaWithAdress_1">COTYS d.o.o. UMAG Lovrečica 42, 52470 Umag</derivirana_varijabla>
  </DomainObject.Predmet.ProtustrankaWithAdress>
  <DomainObject.Predmet.ProtustrankaWithAdressOIB>
    <izvorni_sadrzaj>COTYS d.o.o. UMAG, OIB 32737489163, Lovrečica 42, 52470 Umag</izvorni_sadrzaj>
    <derivirana_varijabla naziv="DomainObject.Predmet.ProtustrankaWithAdressOIB_1">COTYS d.o.o. UMAG, OIB 32737489163, Lovrečica 42, 52470 Umag</derivirana_varijabla>
  </DomainObject.Predmet.ProtustrankaWithAdressOIB>
  <DomainObject.Predmet.ProtustrankaNazivFormated>
    <izvorni_sadrzaj>COTYS d.o.o. UMAG</izvorni_sadrzaj>
    <derivirana_varijabla naziv="DomainObject.Predmet.ProtustrankaNazivFormated_1">COTYS d.o.o. UMAG</derivirana_varijabla>
  </DomainObject.Predmet.ProtustrankaNazivFormated>
  <DomainObject.Predmet.ProtustrankaNazivFormatedOIB>
    <izvorni_sadrzaj>COTYS d.o.o. UMAG, OIB 32737489163</izvorni_sadrzaj>
    <derivirana_varijabla naziv="DomainObject.Predmet.ProtustrankaNazivFormatedOIB_1">COTYS d.o.o. UMAG, OIB 32737489163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3420.86</izvorni_sadrzaj>
    <derivirana_varijabla naziv="DomainObject.Predmet.TrenutnaVrijednost_1">3420.86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COTYS d.o.o. UMAG</item>
    </izvorni_sadrzaj>
    <derivirana_varijabla naziv="DomainObject.Predmet.ProtuStrankaListFormated_1">
      <item>COTYS d.o.o. UMAG</item>
    </derivirana_varijabla>
  </DomainObject.Predmet.ProtuStrankaListFormated>
  <DomainObject.Predmet.ProtuStrankaListFormatedOIB>
    <izvorni_sadrzaj>
      <item>COTYS d.o.o. UMAG, OIB 32737489163</item>
    </izvorni_sadrzaj>
    <derivirana_varijabla naziv="DomainObject.Predmet.ProtuStrankaListFormatedOIB_1">
      <item>COTYS d.o.o. UMAG, OIB 32737489163</item>
    </derivirana_varijabla>
  </DomainObject.Predmet.ProtuStrankaListFormatedOIB>
  <DomainObject.Predmet.ProtuStrankaListFormatedWithAdress>
    <izvorni_sadrzaj>
      <item>COTYS d.o.o. UMAG, Lovrečica 42, 52470 Umag</item>
    </izvorni_sadrzaj>
    <derivirana_varijabla naziv="DomainObject.Predmet.ProtuStrankaListFormatedWithAdress_1">
      <item>COTYS d.o.o. UMAG, Lovrečica 42, 52470 Umag</item>
    </derivirana_varijabla>
  </DomainObject.Predmet.ProtuStrankaListFormatedWithAdress>
  <DomainObject.Predmet.ProtuStrankaListFormatedWithAdressOIB>
    <izvorni_sadrzaj>
      <item>COTYS d.o.o. UMAG, OIB 32737489163, Lovrečica 42, 52470 Umag</item>
    </izvorni_sadrzaj>
    <derivirana_varijabla naziv="DomainObject.Predmet.ProtuStrankaListFormatedWithAdressOIB_1">
      <item>COTYS d.o.o. UMAG, OIB 32737489163, Lovrečica 42, 52470 Umag</item>
    </derivirana_varijabla>
  </DomainObject.Predmet.ProtuStrankaListFormatedWithAdressOIB>
  <DomainObject.Predmet.ProtuStrankaListNazivFormated>
    <izvorni_sadrzaj>
      <item>COTYS d.o.o. UMAG</item>
    </izvorni_sadrzaj>
    <derivirana_varijabla naziv="DomainObject.Predmet.ProtuStrankaListNazivFormated_1">
      <item>COTYS d.o.o. UMAG</item>
    </derivirana_varijabla>
  </DomainObject.Predmet.ProtuStrankaListNazivFormated>
  <DomainObject.Predmet.ProtuStrankaListNazivFormatedOIB>
    <izvorni_sadrzaj>
      <item>COTYS d.o.o. UMAG, OIB 32737489163</item>
    </izvorni_sadrzaj>
    <derivirana_varijabla naziv="DomainObject.Predmet.ProtuStrankaListNazivFormatedOIB_1">
      <item>COTYS d.o.o. UMAG, OIB 32737489163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COTYS d.o.o. UMAG</izvorni_sadrzaj>
    <derivirana_varijabla naziv="DomainObject.Predmet.ProtustrankaIDrugi_1">COTYS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COTYS d.o.o. UMAG, OIB 32737489163, Lovrečica 42, 52470 Umag</izvorni_sadrzaj>
    <derivirana_varijabla naziv="DomainObject.Predmet.ProtustrankaIDrugiAdressOIB_1">COTYS d.o.o. UMAG, OIB 32737489163, Lovrečica 42,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COTYS d.o.o. UMAG</item>
    </izvorni_sadrzaj>
    <derivirana_varijabla naziv="DomainObject.Predmet.SudioniciListNaziv_1">
      <item>FINANCIJSKA AGENCIJA, RC RIJEKA, PODRUŽNICA PULA, PULA</item>
      <item>COTYS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COTYS d.o.o. UMAG, OIB 32737489163, Lovrečica 42,52470 Umag</item>
    </izvorni_sadrzaj>
    <derivirana_varijabla naziv="DomainObject.Predmet.SudioniciListAdressOIB_1">
      <item>FINANCIJSKA AGENCIJA, RC RIJEKA, PODRUŽNICA PULA, PULA, OIB 85821130368, Ulica grada Vukovara 70,Zagreb</item>
      <item>COTYS d.o.o. UMAG, OIB 32737489163, Lovrečica 42,52470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32737489163</item>
    </izvorni_sadrzaj>
    <derivirana_varijabla naziv="DomainObject.Predmet.SudioniciListNazivOIB_1">
      <item>, OIB 85821130368</item>
      <item>, OIB 32737489163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3008</properties:Characters>
  <properties:Lines>81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2016-03-17T11:07:00Z</dcterms:created>
  <dc:creator>Mihaela Kaligari</dc:creator>
  <dc:description/>
  <cp:keywords/>
  <cp:lastModifiedBy>Jasmina Matika</cp:lastModifiedBy>
  <cp:lastPrinted>2016-03-23T07:18:00Z</cp:lastPrinted>
  <dcterms:modified xmlns:xsi="http://www.w3.org/2001/XMLSchema-instance" xsi:type="dcterms:W3CDTF">2016-03-23T11:41:00Z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