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1fc0" w14:paraId="8801fc0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F1627">
        <w:t>12</w:t>
      </w:r>
      <w:r w:rsidR="00B06A53">
        <w:t>5</w:t>
      </w:r>
      <w:r w:rsidR="00D45AD5">
        <w:t>/201</w:t>
      </w:r>
      <w:r w:rsidR="00FF1627">
        <w:t>7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</w:t>
      </w:r>
      <w:r w:rsidR="00EF24B2">
        <w:t>7</w:t>
      </w:r>
      <w:r w:rsidR="00D45AD5">
        <w:t>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B06A53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06A53" w:rsidRPr="00B06A53">
        <w:t xml:space="preserve">GASTRO PLANET j.d.o.o. za usluge, </w:t>
      </w:r>
      <w:r w:rsidR="00B06A53">
        <w:t xml:space="preserve">MBS: </w:t>
      </w:r>
      <w:r w:rsidR="00B06A53" w:rsidRPr="00B06A53">
        <w:t>080816470</w:t>
      </w:r>
      <w:r w:rsidR="00B06A53">
        <w:t xml:space="preserve">, </w:t>
      </w:r>
      <w:r w:rsidR="00B06A53" w:rsidRPr="00B06A53">
        <w:t>OIB: 18687283792, Zagreb, Selska cesta 215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B06A53">
        <w:t>13.784,25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</w:t>
      </w:r>
      <w:r w:rsidR="00F44589">
        <w:t>7</w:t>
      </w:r>
      <w:r w:rsidR="00D45AD5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96F35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22431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06A53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22D54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24B2"/>
    <w:rsid w:val="00EF5AB4"/>
    <w:rsid w:val="00F034D3"/>
    <w:rsid w:val="00F04FC2"/>
    <w:rsid w:val="00F2231F"/>
    <w:rsid w:val="00F27E12"/>
    <w:rsid w:val="00F31ACC"/>
    <w:rsid w:val="00F44589"/>
    <w:rsid w:val="00F64384"/>
    <w:rsid w:val="00FB091E"/>
    <w:rsid w:val="00FB3FFA"/>
    <w:rsid w:val="00FB742C"/>
    <w:rsid w:val="00FD78CF"/>
    <w:rsid w:val="00FF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D54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D54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D54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D54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D54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D54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PLANET j.d.o.o. za usluge</izvorni_sadrzaj>
    <derivirana_varijabla naziv="DomainObject.Predmet.ProtustrankaFormated_1">  GASTRO PLANET j.d.o.o. za usluge</derivirana_varijabla>
  </DomainObject.Predmet.ProtustrankaFormated>
  <DomainObject.Predmet.ProtustrankaFormatedOIB>
    <izvorni_sadrzaj>  GASTRO PLANET j.d.o.o. za usluge, OIB 18687283792</izvorni_sadrzaj>
    <derivirana_varijabla naziv="DomainObject.Predmet.ProtustrankaFormatedOIB_1">  GASTRO PLANET j.d.o.o. za usluge, OIB 18687283792</derivirana_varijabla>
  </DomainObject.Predmet.ProtustrankaFormatedOIB>
  <DomainObject.Predmet.ProtustrankaFormatedWithAdress>
    <izvorni_sadrzaj> GASTRO PLANET j.d.o.o. za usluge, Selska cesta 215, 10000 Zagreb</izvorni_sadrzaj>
    <derivirana_varijabla naziv="DomainObject.Predmet.ProtustrankaFormatedWithAdress_1"> GASTRO PLANET j.d.o.o. za usluge, Selska cesta 215, 10000 Zagreb</derivirana_varijabla>
  </DomainObject.Predmet.ProtustrankaFormatedWithAdress>
  <DomainObject.Predmet.ProtustrankaFormatedWithAdressOIB>
    <izvorni_sadrzaj> GASTRO PLANET j.d.o.o. za usluge, OIB 18687283792, Selska cesta 215, 10000 Zagreb</izvorni_sadrzaj>
    <derivirana_varijabla naziv="DomainObject.Predmet.ProtustrankaFormatedWithAdressOIB_1"> GASTRO PLANET j.d.o.o. za usluge, OIB 18687283792, Selska cesta 215, 10000 Zagreb</derivirana_varijabla>
  </DomainObject.Predmet.ProtustrankaFormatedWithAdressOIB>
  <DomainObject.Predmet.ProtustrankaWithAdress>
    <izvorni_sadrzaj>GASTRO PLANET j.d.o.o. za usluge Selska cesta 215, 10000 Zagreb</izvorni_sadrzaj>
    <derivirana_varijabla naziv="DomainObject.Predmet.ProtustrankaWithAdress_1">GASTRO PLANET j.d.o.o. za usluge Selska cesta 215, 10000 Zagreb</derivirana_varijabla>
  </DomainObject.Predmet.ProtustrankaWithAdress>
  <DomainObject.Predmet.ProtustrankaWithAdressOIB>
    <izvorni_sadrzaj>GASTRO PLANET j.d.o.o. za usluge, OIB 18687283792, Selska cesta 215, 10000 Zagreb</izvorni_sadrzaj>
    <derivirana_varijabla naziv="DomainObject.Predmet.ProtustrankaWithAdressOIB_1">GASTRO PLANET j.d.o.o. za usluge, OIB 18687283792, Selska cesta 215, 10000 Zagreb</derivirana_varijabla>
  </DomainObject.Predmet.ProtustrankaWithAdressOIB>
  <DomainObject.Predmet.ProtustrankaNazivFormated>
    <izvorni_sadrzaj>GASTRO PLANET j.d.o.o. za usluge</izvorni_sadrzaj>
    <derivirana_varijabla naziv="DomainObject.Predmet.ProtustrankaNazivFormated_1">GASTRO PLANET j.d.o.o. za usluge</derivirana_varijabla>
  </DomainObject.Predmet.ProtustrankaNazivFormated>
  <DomainObject.Predmet.ProtustrankaNazivFormatedOIB>
    <izvorni_sadrzaj>GASTRO PLANET j.d.o.o. za usluge, OIB 18687283792</izvorni_sadrzaj>
    <derivirana_varijabla naziv="DomainObject.Predmet.ProtustrankaNazivFormatedOIB_1">GASTRO PLANET j.d.o.o. za usluge, OIB 18687283792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PLANET j.d.o.o. za usluge</item>
    </izvorni_sadrzaj>
    <derivirana_varijabla naziv="DomainObject.Predmet.ProtuStrankaListFormated_1">
      <item>GASTRO PLANET j.d.o.o. za usluge</item>
    </derivirana_varijabla>
  </DomainObject.Predmet.ProtuStrankaListFormated>
  <DomainObject.Predmet.ProtuStrankaListFormatedOIB>
    <izvorni_sadrzaj>
      <item>GASTRO PLANET j.d.o.o. za usluge, OIB 18687283792</item>
    </izvorni_sadrzaj>
    <derivirana_varijabla naziv="DomainObject.Predmet.ProtuStrankaListFormatedOIB_1">
      <item>GASTRO PLANET j.d.o.o. za usluge, OIB 18687283792</item>
    </derivirana_varijabla>
  </DomainObject.Predmet.ProtuStrankaListFormatedOIB>
  <DomainObject.Predmet.ProtuStrankaListFormatedWithAdress>
    <izvorni_sadrzaj>
      <item>GASTRO PLANET j.d.o.o. za usluge, Selska cesta 215, 10000 Zagreb</item>
    </izvorni_sadrzaj>
    <derivirana_varijabla naziv="DomainObject.Predmet.ProtuStrankaListFormatedWithAdress_1">
      <item>GASTRO PLANET j.d.o.o. za usluge, Selska cesta 215, 10000 Zagreb</item>
    </derivirana_varijabla>
  </DomainObject.Predmet.ProtuStrankaListFormatedWithAdress>
  <DomainObject.Predmet.ProtuStrankaListFormatedWithAdressOIB>
    <izvorni_sadrzaj>
      <item>GASTRO PLANET j.d.o.o. za usluge, OIB 18687283792, Selska cesta 215, 10000 Zagreb</item>
    </izvorni_sadrzaj>
    <derivirana_varijabla naziv="DomainObject.Predmet.ProtuStrankaListFormatedWithAdressOIB_1">
      <item>GASTRO PLANET j.d.o.o. za usluge, OIB 18687283792, Selska cesta 215, 10000 Zagreb</item>
    </derivirana_varijabla>
  </DomainObject.Predmet.ProtuStrankaListFormatedWithAdressOIB>
  <DomainObject.Predmet.ProtuStrankaListNazivFormated>
    <izvorni_sadrzaj>
      <item>GASTRO PLANET j.d.o.o. za usluge</item>
    </izvorni_sadrzaj>
    <derivirana_varijabla naziv="DomainObject.Predmet.ProtuStrankaListNazivFormated_1">
      <item>GASTRO PLANET j.d.o.o. za usluge</item>
    </derivirana_varijabla>
  </DomainObject.Predmet.ProtuStrankaListNazivFormated>
  <DomainObject.Predmet.ProtuStrankaListNazivFormatedOIB>
    <izvorni_sadrzaj>
      <item>GASTRO PLANET j.d.o.o. za usluge, OIB 18687283792</item>
    </izvorni_sadrzaj>
    <derivirana_varijabla naziv="DomainObject.Predmet.ProtuStrankaListNazivFormatedOIB_1">
      <item>GASTRO PLANET j.d.o.o. za usluge, OIB 18687283792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PLANET j.d.o.o. za usluge</izvorni_sadrzaj>
    <derivirana_varijabla naziv="DomainObject.Predmet.ProtustrankaIDrugi_1">GASTRO PLANET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 PLANET j.d.o.o. za usluge, OIB 18687283792, Selska cesta 215, 10000 Zagreb</izvorni_sadrzaj>
    <derivirana_varijabla naziv="DomainObject.Predmet.ProtustrankaIDrugiAdressOIB_1">GASTRO PLANET j.d.o.o. za usluge, OIB 18687283792,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PLANET j.d.o.o. za usluge</item>
    </izvorni_sadrzaj>
    <derivirana_varijabla naziv="DomainObject.Predmet.SudioniciListNaziv_1">
      <item>FINA Regionalni centar Zagreb</item>
      <item>GASTRO PLANET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GASTRO PLANET j.d.o.o. za usluge, OIB 18687283792, Selska cesta 215,10000 Zagreb</item>
    </izvorni_sadrzaj>
    <derivirana_varijabla naziv="DomainObject.Predmet.SudioniciListAdressOIB_1">
      <item>FINA Regionalni centar Zagreb, OIB 85821130368, Trg svibanjskih žrtava 1995. br. 1,10000 Zagreb</item>
      <item>GASTRO PLANET j.d.o.o. za usluge, OIB 18687283792, Selska cesta 215,10000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18687283792</item>
    </izvorni_sadrzaj>
    <derivirana_varijabla naziv="DomainObject.Predmet.SudioniciListNazivOIB_1">
      <item>, OIB 85821130368</item>
      <item>, OIB 18687283792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2017-03-17T08:49:00Z</dcterms:created>
  <dc:creator>ilukac</dc:creator>
  <cp:lastModifiedBy>Marijan Marković</cp:lastModifiedBy>
  <cp:lastPrinted>2017-03-17T08:49:00Z</cp:lastPrinted>
  <dcterms:modified xmlns:xsi="http://www.w3.org/2001/XMLSchema-instance" xsi:type="dcterms:W3CDTF">2017-03-17T09:25:00Z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