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fb22" w14:paraId="078fb22" w:rsidRDefault="00A36E94" w:rsidP="00A36E94" w:rsidR="00A36E94" w:rsidRPr="00A36E94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bookmarkStart w:name="_GoBack" w:id="0"/>
      <w:bookmarkEnd w:id="0"/>
      <w:r w:rsidRPr="00A36E94">
        <w:rPr>
          <w:bCs/>
          <w:szCs w:val="24"/>
        </w:rPr>
        <w:t xml:space="preserve">     </w:t>
      </w:r>
      <w:r w:rsidRPr="00A36E94">
        <w:rPr>
          <w:bCs/>
          <w:noProof/>
          <w:lang w:val="hr-HR"/>
        </w:rPr>
        <w:drawing>
          <wp:inline distR="0" distL="0" distB="0" distT="0">
            <wp:extent cy="650240" cx="528320"/>
            <wp:effectExtent b="0" r="508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 xml:space="preserve">  REPUBLIKA HRVATSKA</w:t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>TRGOVAČKI SUD U RIJECI</w:t>
      </w:r>
    </w:p>
    <w:p w:rsidRDefault="00A36E94" w:rsidP="00A36E94" w:rsidR="00A36E94" w:rsidRPr="00A36E94">
      <w:pPr>
        <w:jc w:val="both"/>
        <w:rPr>
          <w:bCs/>
          <w:szCs w:val="24"/>
        </w:rPr>
      </w:pPr>
      <w:r w:rsidRPr="00A36E94">
        <w:rPr>
          <w:rFonts w:eastAsia="MS Mincho"/>
          <w:bCs/>
          <w:szCs w:val="24"/>
        </w:rPr>
        <w:t xml:space="preserve">      Rijeka, Zadarska 1 i 3</w:t>
      </w:r>
    </w:p>
    <w:p w:rsidRDefault="00A36E94" w:rsidP="00A36E94" w:rsidR="00A36E94" w:rsidRPr="00A36E94">
      <w:pPr>
        <w:ind w:hanging="2880" w:left="2880"/>
        <w:jc w:val="center"/>
        <w:rPr>
          <w:szCs w:val="24"/>
        </w:rPr>
      </w:pPr>
    </w:p>
    <w:p w:rsidRDefault="00A36E94" w:rsidP="00A36E94" w:rsidR="00A36E94" w:rsidRPr="00A36E94">
      <w:pPr>
        <w:ind w:firstLine="720"/>
        <w:jc w:val="center"/>
        <w:rPr>
          <w:lang w:val="de-DE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E P U B L I K A   H R V A T S K A</w:t>
      </w:r>
    </w:p>
    <w:p w:rsidRDefault="00216AA1" w:rsidP="00216AA1" w:rsidR="00216AA1">
      <w:pPr>
        <w:jc w:val="center"/>
        <w:rPr>
          <w:lang w:val="hr-HR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J E Š E N J E</w:t>
      </w:r>
    </w:p>
    <w:p w:rsidRDefault="00216AA1" w:rsidP="00216AA1" w:rsidR="00216AA1">
      <w:pPr>
        <w:jc w:val="both"/>
        <w:rPr>
          <w:lang w:val="hr-HR"/>
        </w:rPr>
      </w:pPr>
    </w:p>
    <w:p w:rsidRDefault="00216AA1" w:rsidP="00216AA1" w:rsidR="00216AA1">
      <w:pPr>
        <w:jc w:val="both"/>
        <w:rPr>
          <w:lang w:val="hr-HR"/>
        </w:rPr>
      </w:pPr>
    </w:p>
    <w:p w:rsidRDefault="00216AA1" w:rsidP="00D25DD1" w:rsidR="00216AA1">
      <w:pPr>
        <w:ind w:firstLine="720"/>
        <w:jc w:val="both"/>
        <w:rPr>
          <w:lang w:val="hr-HR"/>
        </w:rPr>
      </w:pPr>
      <w:r>
        <w:rPr>
          <w:lang w:val="hr-HR"/>
        </w:rPr>
        <w:t xml:space="preserve">Trgovački sud u Rijeci, po sucu ovog suda Liljane Ugrin, kao stečajnog suca, u predmetu provođenja stečajnog postupka nad dužnikom ISTRAGRADNJA društvo s ograničenom odgovornošću za visokogradnju u stečaju Pula, Marulićeva 3 (MBS: 040049717 – OIB: 57830493228) dana </w:t>
      </w:r>
      <w:r w:rsidR="00D25DD1">
        <w:rPr>
          <w:lang w:val="hr-HR"/>
        </w:rPr>
        <w:t>20</w:t>
      </w:r>
      <w:r>
        <w:rPr>
          <w:bCs/>
          <w:lang w:val="hr-HR"/>
        </w:rPr>
        <w:t xml:space="preserve">. </w:t>
      </w:r>
      <w:r w:rsidR="00D25DD1">
        <w:rPr>
          <w:bCs/>
          <w:lang w:val="hr-HR"/>
        </w:rPr>
        <w:t xml:space="preserve">srpnja </w:t>
      </w:r>
      <w:r>
        <w:rPr>
          <w:bCs/>
          <w:lang w:val="hr-HR"/>
        </w:rPr>
        <w:t>2018</w:t>
      </w:r>
      <w:r>
        <w:rPr>
          <w:lang w:val="hr-HR"/>
        </w:rPr>
        <w:t xml:space="preserve">. </w:t>
      </w:r>
    </w:p>
    <w:p w:rsidRDefault="00216AA1" w:rsidP="00216AA1" w:rsidR="00216AA1">
      <w:pPr>
        <w:ind w:firstLine="720"/>
        <w:jc w:val="both"/>
        <w:rPr>
          <w:lang w:val="hr-HR"/>
        </w:rPr>
      </w:pPr>
    </w:p>
    <w:p w:rsidRDefault="00216AA1" w:rsidP="00216AA1" w:rsidR="00216AA1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216AA1" w:rsidP="00216AA1" w:rsidR="00216AA1">
      <w:pPr>
        <w:ind w:firstLine="720"/>
        <w:jc w:val="both"/>
        <w:rPr>
          <w:lang w:val="hr-HR"/>
        </w:rPr>
      </w:pPr>
    </w:p>
    <w:p w:rsidRDefault="00216AA1" w:rsidP="00216AA1" w:rsidR="00216AA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I. </w:t>
      </w:r>
      <w:r>
        <w:rPr>
          <w:szCs w:val="24"/>
          <w:lang w:val="hr-HR"/>
        </w:rPr>
        <w:tab/>
        <w:t xml:space="preserve">Odobrava se isplata dosadašnjih stvarnih troškova stečajnog upravitelja u razdoblju od </w:t>
      </w:r>
      <w:r>
        <w:rPr>
          <w:lang w:val="hr-HR"/>
        </w:rPr>
        <w:t xml:space="preserve">19. </w:t>
      </w:r>
      <w:r w:rsidR="00D25DD1">
        <w:rPr>
          <w:lang w:val="hr-HR"/>
        </w:rPr>
        <w:t xml:space="preserve">travnja </w:t>
      </w:r>
      <w:r>
        <w:rPr>
          <w:lang w:val="hr-HR"/>
        </w:rPr>
        <w:t>do 18</w:t>
      </w:r>
      <w:r>
        <w:rPr>
          <w:bCs/>
          <w:lang w:val="hr-HR"/>
        </w:rPr>
        <w:t xml:space="preserve">. </w:t>
      </w:r>
      <w:r w:rsidR="00D25DD1">
        <w:rPr>
          <w:bCs/>
          <w:lang w:val="hr-HR"/>
        </w:rPr>
        <w:t xml:space="preserve">srpnja </w:t>
      </w:r>
      <w:r>
        <w:rPr>
          <w:bCs/>
          <w:lang w:val="hr-HR"/>
        </w:rPr>
        <w:t>2018</w:t>
      </w:r>
      <w:r>
        <w:rPr>
          <w:lang w:val="hr-HR"/>
        </w:rPr>
        <w:t xml:space="preserve">. </w:t>
      </w:r>
      <w:r>
        <w:rPr>
          <w:szCs w:val="24"/>
          <w:lang w:val="hr-HR"/>
        </w:rPr>
        <w:t xml:space="preserve">u visini od </w:t>
      </w:r>
      <w:r w:rsidR="00D25DD1">
        <w:rPr>
          <w:szCs w:val="24"/>
          <w:lang w:val="hr-HR"/>
        </w:rPr>
        <w:t>590</w:t>
      </w:r>
      <w:r>
        <w:rPr>
          <w:szCs w:val="24"/>
          <w:lang w:val="hr-HR"/>
        </w:rPr>
        <w:t>,00 kn.</w:t>
      </w:r>
    </w:p>
    <w:p w:rsidRDefault="00216AA1" w:rsidP="00216AA1" w:rsidR="00216AA1">
      <w:pPr>
        <w:jc w:val="center"/>
        <w:rPr>
          <w:rFonts w:eastAsia="MS Mincho"/>
          <w:szCs w:val="24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  <w:r>
        <w:rPr>
          <w:rFonts w:eastAsia="MS Mincho"/>
          <w:lang w:val="hr-HR"/>
        </w:rPr>
        <w:t>II.       Ovo rješenje objavit će se na mrežnoj stranici e-oglasne ploče suda.</w:t>
      </w: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Obrazloženje</w:t>
      </w: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rFonts w:eastAsia="MS Mincho"/>
          <w:lang w:val="hr-HR"/>
        </w:rPr>
      </w:pPr>
    </w:p>
    <w:p w:rsidRDefault="00216AA1" w:rsidP="00216AA1" w:rsidR="00216AA1">
      <w:pPr>
        <w:ind w:firstLine="708"/>
        <w:jc w:val="both"/>
        <w:rPr>
          <w:color w:val="000000"/>
          <w:szCs w:val="24"/>
          <w:lang w:val="hr-HR"/>
        </w:rPr>
      </w:pPr>
      <w:r>
        <w:rPr>
          <w:lang w:val="hr-HR"/>
        </w:rPr>
        <w:t xml:space="preserve">Odredbom članka 441. stavak 2. („Narodne novine“ broj 71/15; u daljnjem tekstu SZ/15) u vezi s člankom 94. stavak 1. SZ/15 propisano je da </w:t>
      </w:r>
      <w:r>
        <w:rPr>
          <w:color w:val="000000"/>
          <w:szCs w:val="24"/>
          <w:lang w:val="hr-HR"/>
        </w:rPr>
        <w:t>stečajni upravitelj ima pravo na nagradu za svoj rad i naknadu stvarnih troškova.</w:t>
      </w:r>
    </w:p>
    <w:p w:rsidRDefault="00FD735D" w:rsidP="00216AA1" w:rsidR="00FD735D">
      <w:pPr>
        <w:ind w:firstLine="708"/>
        <w:jc w:val="both"/>
        <w:rPr>
          <w:lang w:val="hr-HR"/>
        </w:rPr>
      </w:pP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>Stečajni upravitelj je u</w:t>
      </w:r>
      <w:r w:rsidR="00D25DD1">
        <w:rPr>
          <w:lang w:val="hr-HR"/>
        </w:rPr>
        <w:t xml:space="preserve">z podnijeto Izvješće </w:t>
      </w:r>
      <w:r>
        <w:rPr>
          <w:lang w:val="hr-HR"/>
        </w:rPr>
        <w:t>od 1</w:t>
      </w:r>
      <w:r w:rsidR="00D25DD1">
        <w:rPr>
          <w:lang w:val="hr-HR"/>
        </w:rPr>
        <w:t>9</w:t>
      </w:r>
      <w:r>
        <w:rPr>
          <w:bCs/>
          <w:lang w:val="hr-HR"/>
        </w:rPr>
        <w:t xml:space="preserve">. </w:t>
      </w:r>
      <w:r w:rsidR="00D25DD1">
        <w:rPr>
          <w:bCs/>
          <w:lang w:val="hr-HR"/>
        </w:rPr>
        <w:t xml:space="preserve">srpnja </w:t>
      </w:r>
      <w:r>
        <w:rPr>
          <w:bCs/>
          <w:lang w:val="hr-HR"/>
        </w:rPr>
        <w:t>2018</w:t>
      </w:r>
      <w:r>
        <w:rPr>
          <w:lang w:val="hr-HR"/>
        </w:rPr>
        <w:t xml:space="preserve">. </w:t>
      </w:r>
      <w:r w:rsidR="00D25DD1">
        <w:rPr>
          <w:lang w:val="hr-HR"/>
        </w:rPr>
        <w:t xml:space="preserve">dostavio dokumentaciju kojom u izvještajnom razdoblju dokazuje stvarni trošak. </w:t>
      </w:r>
    </w:p>
    <w:p w:rsidRDefault="00FD735D" w:rsidP="00216AA1" w:rsidR="00FD735D">
      <w:pPr>
        <w:ind w:firstLine="708"/>
        <w:jc w:val="both"/>
        <w:rPr>
          <w:lang w:val="hr-HR"/>
        </w:rPr>
      </w:pP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>Uvidom u dokumentaciju podnijetu uz navedeni podnesak (list 40</w:t>
      </w:r>
      <w:r w:rsidR="00D25DD1">
        <w:rPr>
          <w:lang w:val="hr-HR"/>
        </w:rPr>
        <w:t>46</w:t>
      </w:r>
      <w:r>
        <w:rPr>
          <w:lang w:val="hr-HR"/>
        </w:rPr>
        <w:t xml:space="preserve"> do 40</w:t>
      </w:r>
      <w:r w:rsidR="00D25DD1">
        <w:rPr>
          <w:lang w:val="hr-HR"/>
        </w:rPr>
        <w:t>49</w:t>
      </w:r>
      <w:r>
        <w:rPr>
          <w:lang w:val="hr-HR"/>
        </w:rPr>
        <w:t xml:space="preserve"> spisa) utvrđeno je da se radi o stvarnim troškovima koji su bili osnovani, radi obavljanja stečajnoupraviteljske službe u sjedištu dužnika. </w:t>
      </w:r>
    </w:p>
    <w:p w:rsidRDefault="00FD735D" w:rsidP="00216AA1" w:rsidR="00FD735D">
      <w:pPr>
        <w:ind w:firstLine="708"/>
        <w:jc w:val="both"/>
        <w:rPr>
          <w:lang w:val="hr-HR"/>
        </w:rPr>
      </w:pPr>
    </w:p>
    <w:p w:rsidRDefault="00216AA1" w:rsidP="00216AA1" w:rsidR="00216AA1">
      <w:pPr>
        <w:ind w:firstLine="720"/>
        <w:jc w:val="both"/>
        <w:rPr>
          <w:color w:val="000000"/>
          <w:szCs w:val="24"/>
          <w:lang w:val="hr-HR"/>
        </w:rPr>
      </w:pPr>
      <w:r>
        <w:rPr>
          <w:lang w:val="hr-HR"/>
        </w:rPr>
        <w:t xml:space="preserve">Stoga je  primjenom odredbe članka 441. stavak 2. („Narodne novine“ broj 71/15; u daljnjem tekstu SZ/15) u vezi s člankom 94. stavak 3. SZ/15, kojim je propisano da </w:t>
      </w:r>
      <w:r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valjalo odlučiti kao pod točkom I. izreke ovog rješenja.</w:t>
      </w:r>
    </w:p>
    <w:p w:rsidRDefault="00FD735D" w:rsidP="00216AA1" w:rsidR="00FD735D">
      <w:pPr>
        <w:ind w:firstLine="720"/>
        <w:jc w:val="both"/>
        <w:rPr>
          <w:lang w:val="hr-HR"/>
        </w:rPr>
      </w:pPr>
    </w:p>
    <w:p w:rsidRDefault="00216AA1" w:rsidP="00216AA1" w:rsidR="00216AA1">
      <w:pPr>
        <w:ind w:firstLine="708"/>
        <w:jc w:val="both"/>
        <w:rPr>
          <w:lang w:val="hr-HR"/>
        </w:rPr>
      </w:pPr>
      <w:r>
        <w:rPr>
          <w:lang w:val="hr-HR"/>
        </w:rPr>
        <w:t>Odluka pod točkom II. izreke ovog rješenja donijeta je primjenom odredbe stavka 4. istog članka.</w:t>
      </w:r>
    </w:p>
    <w:p w:rsidRDefault="00216AA1" w:rsidP="00216AA1" w:rsidR="00216AA1">
      <w:pPr>
        <w:ind w:firstLine="720"/>
        <w:jc w:val="center"/>
        <w:rPr>
          <w:lang w:val="hr-HR"/>
        </w:rPr>
      </w:pPr>
    </w:p>
    <w:p w:rsidRDefault="00216AA1" w:rsidP="00216AA1" w:rsidR="00216AA1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U Rijeci, </w:t>
      </w:r>
      <w:r w:rsidR="00D25DD1">
        <w:rPr>
          <w:lang w:val="hr-HR"/>
        </w:rPr>
        <w:t>20</w:t>
      </w:r>
      <w:r w:rsidR="00D25DD1">
        <w:rPr>
          <w:bCs/>
          <w:lang w:val="hr-HR"/>
        </w:rPr>
        <w:t>. srpnja 2018</w:t>
      </w:r>
      <w:r>
        <w:rPr>
          <w:lang w:val="hr-HR"/>
        </w:rPr>
        <w:t>.</w:t>
      </w:r>
      <w:r>
        <w:rPr>
          <w:szCs w:val="24"/>
          <w:lang w:val="hr-HR"/>
        </w:rPr>
        <w:t xml:space="preserve"> </w:t>
      </w:r>
      <w:r>
        <w:rPr>
          <w:lang w:val="hr-HR"/>
        </w:rPr>
        <w:t xml:space="preserve">   </w:t>
      </w: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</w:t>
      </w: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Stečajni sudac                                                   </w:t>
      </w:r>
    </w:p>
    <w:p w:rsidRDefault="00216AA1" w:rsidP="00216AA1" w:rsidR="00216AA1">
      <w:pPr>
        <w:ind w:firstLine="708" w:left="2124"/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                                      Liljana Ugrin    </w:t>
      </w:r>
    </w:p>
    <w:p w:rsidRDefault="00216AA1" w:rsidP="00216AA1" w:rsidR="00216AA1">
      <w:pPr>
        <w:jc w:val="right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</w:t>
      </w:r>
    </w:p>
    <w:p w:rsidRDefault="00216AA1" w:rsidP="00216AA1" w:rsidR="00216AA1">
      <w:pPr>
        <w:rPr>
          <w:rFonts w:eastAsia="MS Mincho"/>
          <w:lang w:val="hr-HR"/>
        </w:rPr>
      </w:pPr>
    </w:p>
    <w:p w:rsidRDefault="00216AA1" w:rsidP="00216AA1" w:rsidR="00216AA1">
      <w:pPr>
        <w:jc w:val="both"/>
        <w:rPr>
          <w:rFonts w:eastAsia="MS Mincho"/>
          <w:szCs w:val="24"/>
          <w:lang w:val="hr-HR"/>
        </w:rPr>
      </w:pPr>
    </w:p>
    <w:p w:rsidRDefault="00216AA1" w:rsidP="00216AA1" w:rsidR="00216AA1">
      <w:pPr>
        <w:jc w:val="both"/>
        <w:rPr>
          <w:rFonts w:eastAsia="MS Mincho"/>
          <w:szCs w:val="24"/>
          <w:lang w:val="hr-HR"/>
        </w:rPr>
      </w:pPr>
    </w:p>
    <w:p w:rsidRDefault="00216AA1" w:rsidP="00216AA1" w:rsidR="00216AA1">
      <w:pPr>
        <w:jc w:val="both"/>
        <w:rPr>
          <w:bCs/>
          <w:szCs w:val="24"/>
          <w:lang w:val="hr-HR"/>
        </w:rPr>
      </w:pPr>
      <w:r>
        <w:rPr>
          <w:rFonts w:eastAsia="MS Mincho"/>
          <w:szCs w:val="24"/>
          <w:lang w:val="hr-HR"/>
        </w:rPr>
        <w:t xml:space="preserve">POUKA O PRAVOM LIJEKU </w:t>
      </w:r>
    </w:p>
    <w:p w:rsidRDefault="00216AA1" w:rsidP="00216AA1" w:rsidR="00216AA1">
      <w:pPr>
        <w:jc w:val="both"/>
        <w:rPr>
          <w:rFonts w:eastAsia="MS Mincho"/>
          <w:szCs w:val="24"/>
          <w:lang w:val="hr-HR"/>
        </w:rPr>
      </w:pPr>
      <w:r>
        <w:rPr>
          <w:szCs w:val="24"/>
          <w:lang w:val="hr-HR"/>
        </w:rPr>
        <w:tab/>
        <w:t xml:space="preserve">Protiv ovog rješenja pravo na žalbu imaju </w:t>
      </w:r>
      <w:r>
        <w:rPr>
          <w:color w:val="000000"/>
          <w:szCs w:val="24"/>
          <w:lang w:val="hr-HR"/>
        </w:rPr>
        <w:t xml:space="preserve"> stečajni upravitelj, dužnik pojedinac i svaki stečajni vjerovnik</w:t>
      </w:r>
      <w:r>
        <w:rPr>
          <w:szCs w:val="24"/>
          <w:lang w:val="hr-HR"/>
        </w:rPr>
        <w:t xml:space="preserve"> (članka 94. stavak 5. SZ/15). Žalba se podnosi u roku od 8 dana od dana dostave, u tri istovjetna primjerka. O žalbi odlučuje Visoki trgovački sud Republike Hrvatske.</w:t>
      </w:r>
    </w:p>
    <w:p w:rsidRDefault="00216AA1" w:rsidP="00216AA1" w:rsidR="00216AA1">
      <w:pPr>
        <w:rPr>
          <w:rFonts w:eastAsia="MS Mincho"/>
          <w:lang w:val="hr-HR"/>
        </w:rPr>
      </w:pPr>
    </w:p>
    <w:p w:rsidRDefault="006C1E5F" w:rsidP="00216AA1" w:rsidR="006C1E5F" w:rsidRPr="00A36E94">
      <w:pPr>
        <w:jc w:val="center"/>
        <w:rPr>
          <w:rFonts w:eastAsia="MS Mincho"/>
        </w:rPr>
      </w:pPr>
    </w:p>
    <w:sectPr w:rsidR="006C1E5F" w:rsidRPr="00A36E94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81E" w:rsidR="005E081E">
      <w:r>
        <w:separator/>
      </w:r>
    </w:p>
  </w:endnote>
  <w:endnote w:id="0" w:type="continuationSeparator">
    <w:p w:rsidRDefault="005E081E" w:rsidR="005E0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975943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81E" w:rsidR="005E081E">
      <w:r>
        <w:separator/>
      </w:r>
    </w:p>
  </w:footnote>
  <w:footnote w:id="0" w:type="continuationSeparator">
    <w:p w:rsidRDefault="005E081E" w:rsidR="005E08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8F01B2" w:rsidR="00781A3C" w:rsidRPr="007F2EF9">
    <w:pPr>
      <w:jc w:val="right"/>
    </w:pPr>
    <w:r w:rsidRPr="007F2EF9">
      <w:t>Posl</w:t>
    </w:r>
    <w:r w:rsidR="00D560C2">
      <w:t xml:space="preserve">ovni broj </w:t>
    </w:r>
    <w:r w:rsidRPr="007F2EF9">
      <w:rPr>
        <w:rFonts w:eastAsia="MS Mincho"/>
      </w:rPr>
      <w:t>7 St-1039/</w:t>
    </w:r>
    <w:r w:rsidR="00621D70">
      <w:rPr>
        <w:rFonts w:eastAsia="MS Mincho"/>
      </w:rPr>
      <w:t>20</w:t>
    </w:r>
    <w:r w:rsidRPr="007F2EF9">
      <w:rPr>
        <w:rFonts w:eastAsia="MS Mincho"/>
      </w:rPr>
      <w:t>11-</w:t>
    </w:r>
    <w:r w:rsidR="00216AA1">
      <w:rPr>
        <w:rFonts w:eastAsia="MS Mincho"/>
      </w:rPr>
      <w:t>6</w:t>
    </w:r>
    <w:r w:rsidR="00D25DD1">
      <w:rPr>
        <w:rFonts w:eastAsia="MS Mincho"/>
      </w:rPr>
      <w:t>28</w:t>
    </w:r>
  </w:p>
  <w:p w:rsidRDefault="00781A3C" w:rsidP="00AE3F0C" w:rsidR="00781A3C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781A3C" w:rsidP="00AE3F0C" w:rsidR="00781A3C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3B14"/>
    <w:rsid w:val="00087E1D"/>
    <w:rsid w:val="00096FF4"/>
    <w:rsid w:val="0009798D"/>
    <w:rsid w:val="000D3008"/>
    <w:rsid w:val="000F2107"/>
    <w:rsid w:val="001262DF"/>
    <w:rsid w:val="001446B0"/>
    <w:rsid w:val="0014772A"/>
    <w:rsid w:val="00180E9F"/>
    <w:rsid w:val="001979AD"/>
    <w:rsid w:val="001B2CD1"/>
    <w:rsid w:val="00216AA1"/>
    <w:rsid w:val="00252E72"/>
    <w:rsid w:val="00296899"/>
    <w:rsid w:val="002C5B06"/>
    <w:rsid w:val="002F7BB4"/>
    <w:rsid w:val="003003E5"/>
    <w:rsid w:val="003149F0"/>
    <w:rsid w:val="00325ED3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E0B79"/>
    <w:rsid w:val="004E1B6E"/>
    <w:rsid w:val="005045A2"/>
    <w:rsid w:val="00593FAA"/>
    <w:rsid w:val="005B1356"/>
    <w:rsid w:val="005C4FE4"/>
    <w:rsid w:val="005E081E"/>
    <w:rsid w:val="005F1EE4"/>
    <w:rsid w:val="005F47E9"/>
    <w:rsid w:val="006059CD"/>
    <w:rsid w:val="00621D70"/>
    <w:rsid w:val="006264EC"/>
    <w:rsid w:val="00630533"/>
    <w:rsid w:val="006403C1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0A71"/>
    <w:rsid w:val="00744706"/>
    <w:rsid w:val="00746B9A"/>
    <w:rsid w:val="00763C2A"/>
    <w:rsid w:val="00767065"/>
    <w:rsid w:val="00772806"/>
    <w:rsid w:val="00781A3C"/>
    <w:rsid w:val="007B446E"/>
    <w:rsid w:val="007B760A"/>
    <w:rsid w:val="007C0072"/>
    <w:rsid w:val="007D3C76"/>
    <w:rsid w:val="007D3F02"/>
    <w:rsid w:val="007D5758"/>
    <w:rsid w:val="007D5F5B"/>
    <w:rsid w:val="007F2EF9"/>
    <w:rsid w:val="00813FBE"/>
    <w:rsid w:val="00816757"/>
    <w:rsid w:val="00853613"/>
    <w:rsid w:val="008819AF"/>
    <w:rsid w:val="00883B16"/>
    <w:rsid w:val="00891506"/>
    <w:rsid w:val="0089484F"/>
    <w:rsid w:val="008A7688"/>
    <w:rsid w:val="008B449F"/>
    <w:rsid w:val="008E247B"/>
    <w:rsid w:val="008F01B2"/>
    <w:rsid w:val="00916B6F"/>
    <w:rsid w:val="00935667"/>
    <w:rsid w:val="009429A9"/>
    <w:rsid w:val="00950720"/>
    <w:rsid w:val="00967ED4"/>
    <w:rsid w:val="00975943"/>
    <w:rsid w:val="00987BA8"/>
    <w:rsid w:val="009A45DB"/>
    <w:rsid w:val="009D3A6A"/>
    <w:rsid w:val="009D4BEE"/>
    <w:rsid w:val="009E58DA"/>
    <w:rsid w:val="00A052C8"/>
    <w:rsid w:val="00A11839"/>
    <w:rsid w:val="00A131F4"/>
    <w:rsid w:val="00A21E4F"/>
    <w:rsid w:val="00A36E94"/>
    <w:rsid w:val="00A474B4"/>
    <w:rsid w:val="00A538EC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76BB2"/>
    <w:rsid w:val="00B85CC8"/>
    <w:rsid w:val="00BB6BD9"/>
    <w:rsid w:val="00BD5AA5"/>
    <w:rsid w:val="00C10639"/>
    <w:rsid w:val="00C33657"/>
    <w:rsid w:val="00C556D9"/>
    <w:rsid w:val="00C67197"/>
    <w:rsid w:val="00C91176"/>
    <w:rsid w:val="00CA2329"/>
    <w:rsid w:val="00CA311B"/>
    <w:rsid w:val="00CD501C"/>
    <w:rsid w:val="00CE61E7"/>
    <w:rsid w:val="00CF2F41"/>
    <w:rsid w:val="00D23CFD"/>
    <w:rsid w:val="00D2503C"/>
    <w:rsid w:val="00D25DD1"/>
    <w:rsid w:val="00D560C2"/>
    <w:rsid w:val="00DA77EE"/>
    <w:rsid w:val="00DA7AE1"/>
    <w:rsid w:val="00DD6EBF"/>
    <w:rsid w:val="00DF775E"/>
    <w:rsid w:val="00E02D03"/>
    <w:rsid w:val="00E25DDD"/>
    <w:rsid w:val="00E437FF"/>
    <w:rsid w:val="00E47B08"/>
    <w:rsid w:val="00E65176"/>
    <w:rsid w:val="00E7672D"/>
    <w:rsid w:val="00E83566"/>
    <w:rsid w:val="00E878FF"/>
    <w:rsid w:val="00EB6F04"/>
    <w:rsid w:val="00ED5C2E"/>
    <w:rsid w:val="00EF2B13"/>
    <w:rsid w:val="00EF7DA9"/>
    <w:rsid w:val="00F05521"/>
    <w:rsid w:val="00F45CEB"/>
    <w:rsid w:val="00F85F33"/>
    <w:rsid w:val="00F9635E"/>
    <w:rsid w:val="00FA1B7C"/>
    <w:rsid w:val="00FB0142"/>
    <w:rsid w:val="00FB4095"/>
    <w:rsid w:val="00FC612D"/>
    <w:rsid w:val="00FD4FF4"/>
    <w:rsid w:val="00FD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60C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94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943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94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94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D560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60C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94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943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94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94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54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53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Rovinjska 2a,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I.G.-LAB. društvo s ograničenom odgovornošću za usluge "u likvidaciji", Bože Gumpca 32, 52100 Pula</item>
      <item>Odvjetnički ured Tomić &amp; Šušnjar, Zelinska 2/1, 10 000 Zagreb</item>
      <item>MAĐARIĆ &amp; LUI - odvjetničko društvo d.o.o., Ilica 191F, 10000 Zagreb</item>
      <item>Mislav Bistrović, Trg petra Svačića 6/III, 10000 Zagreb</item>
      <item>Jasminka Hodžić, Ante Starčevića 6/II, 51000 Rijeka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Rovinjska 2a,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I.G.-LAB. društvo s ograničenom odgovornošću za usluge "u likvidaciji", OIB 20478295831, Bože Gumpca 32, 52100 Pula</item>
      <item>Odvjetnički ured Tomić &amp; Šušnjar, Zelinska 2/1, 10 000 Zagreb</item>
      <item>MAĐARIĆ &amp; LUI - odvjetničko društvo d.o.o., OIB 27355904472, Ilica 191F, 10000 Zagreb</item>
      <item>Mislav Bistrović, OIB 77214883107, Trg petra Svačića 6/III, 10000 Zagreb</item>
      <item>Jasminka Hodžić, Ante Starčevića 6/II, 51000 Rijeka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I.G.-LAB. društvo s ograničenom odgovornošću za usluge "u likvidaciji", OIB 20478295831</item>
      <item>Odvjetnički ured Tomić &amp; Šušnjar</item>
      <item>MAĐARIĆ &amp; LUI - odvjetničko društvo d.o.o., OIB 27355904472</item>
      <item>Mislav Bistrović, OIB 77214883107</item>
      <item>Jasminka Hodžić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I.G.-LAB. društvo s ograničenom odgovornošću za usluge "u likvidaciji"</item>
      <item>Odvjetnički ured Tomić &amp; Šušnjar</item>
      <item>MAĐARIĆ &amp; LUI - odvjetničko društvo d.o.o.</item>
      <item>Mislav Bistrović</item>
      <item>Jasminka Hodžić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Rovinjska 2a,52100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I.G.-LAB. društvo s ograničenom odgovornošću za usluge "u likvidaciji", OIB 20478295831, Bože Gumpca 32,52100 Pula</item>
      <item>Odvjetnički ured Tomić &amp; Šušnjar, Zelinska 2/1,10 000 Zagreb</item>
      <item>MAĐARIĆ &amp; LUI - odvjetničko društvo d.o.o., OIB 27355904472, Ilica 191F,10000 Zagreb</item>
      <item>Mislav Bistrović, OIB 77214883107, Trg petra Svačića 6/III,10000 Zagreb</item>
      <item>Jasminka Hodžić, Ante Starčevića 6/II,51000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  <item>, OIB 77214883107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330</properties:Words>
  <properties:Characters>1689</properties:Characters>
  <properties:Lines>61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2018-07-20T09:36:00Z</dcterms:created>
  <dc:creator>radni</dc:creator>
  <cp:lastModifiedBy>Elizabet Jovanović</cp:lastModifiedBy>
  <cp:lastPrinted>2018-07-20T09:37:00Z</cp:lastPrinted>
  <dcterms:modified xmlns:xsi="http://www.w3.org/2001/XMLSchema-instance" xsi:type="dcterms:W3CDTF">2018-07-20T09:37:00Z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(1039 11 naknada troškova stečajnom upravitelju  5. - 7.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