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669f" w14:paraId="fcb669f" w:rsidRDefault="00197459" w:rsidP="009D1228" w:rsidR="009D1228">
      <w:pPr>
        <w:ind w:firstLine="708"/>
        <w15:collapsed w:val="false"/>
        <w:rPr>
          <w:b/>
        </w:rPr>
      </w:pPr>
      <w:bookmarkStart w:name="_GoBack" w:id="0"/>
      <w:bookmarkEnd w:id="0"/>
      <w:r>
        <w:t xml:space="preserve">    </w:t>
      </w:r>
      <w:r w:rsidR="00EF7CD8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1228">
        <w:tab/>
      </w:r>
      <w:r w:rsidR="009D1228">
        <w:tab/>
      </w:r>
      <w:r w:rsidR="009D1228">
        <w:tab/>
      </w:r>
      <w:r w:rsidR="009D1228">
        <w:tab/>
      </w:r>
      <w:r w:rsidR="009D1228">
        <w:tab/>
      </w:r>
      <w:r w:rsidR="009D1228">
        <w:tab/>
        <w:t xml:space="preserve">             </w:t>
      </w:r>
      <w:r w:rsidR="009D1228" w:rsidRPr="00C82BA1">
        <w:rPr>
          <w:b/>
        </w:rPr>
        <w:t>Posl. br. 12. St-</w:t>
      </w:r>
      <w:r w:rsidR="00CF4945">
        <w:rPr>
          <w:b/>
        </w:rPr>
        <w:t>804</w:t>
      </w:r>
      <w:r w:rsidR="00630478">
        <w:rPr>
          <w:b/>
        </w:rPr>
        <w:t>/2017</w:t>
      </w:r>
    </w:p>
    <w:p w:rsidRDefault="00197459" w:rsidP="009D1228" w:rsidR="00197459" w:rsidRPr="00197459">
      <w:pPr>
        <w:ind w:firstLine="708"/>
        <w:rPr>
          <w:b/>
          <w:sz w:val="4"/>
          <w:szCs w:val="4"/>
        </w:rPr>
      </w:pP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9D1228" w:rsidP="009D1228" w:rsidR="009D1228">
      <w:pPr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J E Š E N J E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C82BA1">
      <w:pPr>
        <w:jc w:val="both"/>
      </w:pPr>
      <w:r>
        <w:tab/>
        <w:t xml:space="preserve">Trgovački sud u Splitu, po sucu tog suda Pašku Bačiću, kao stečajnom sucu, u stečajnom postupku povodom prijedloga </w:t>
      </w:r>
      <w:r w:rsidR="00A77C6D">
        <w:t xml:space="preserve">predlagatelja </w:t>
      </w:r>
      <w:r w:rsidR="00A77C6D" w:rsidRPr="001A260E">
        <w:rPr>
          <w:szCs w:val="24"/>
        </w:rPr>
        <w:t>FINANCIJSKE AGENCIJE, Regionalni centar Spl</w:t>
      </w:r>
      <w:r w:rsidR="00A77C6D">
        <w:rPr>
          <w:szCs w:val="24"/>
        </w:rPr>
        <w:t>it, Mažuranićevo šetalište 24b</w:t>
      </w:r>
      <w:r w:rsidR="00A77C6D">
        <w:t>, OIB: 85821130368</w:t>
      </w:r>
      <w:r>
        <w:t xml:space="preserve">, za otvaranje stečajnog postupka nad dužnikom </w:t>
      </w:r>
      <w:r w:rsidR="00CF4945" w:rsidRPr="00CF4945">
        <w:rPr>
          <w:szCs w:val="24"/>
        </w:rPr>
        <w:t>TERABYTE j.d.o.o. Sinj, Miletin 21, OIB: 67987149520</w:t>
      </w:r>
      <w:r w:rsidR="00CA3F30" w:rsidRPr="00CA3F30">
        <w:t xml:space="preserve">, </w:t>
      </w:r>
      <w:r>
        <w:t>dana</w:t>
      </w:r>
      <w:r w:rsidR="00EC1538">
        <w:t xml:space="preserve"> </w:t>
      </w:r>
      <w:r w:rsidR="00197459">
        <w:t xml:space="preserve">17. srpnja </w:t>
      </w:r>
      <w:r w:rsidR="00630478">
        <w:t>2018</w:t>
      </w:r>
      <w:r w:rsidR="00C07794">
        <w:t xml:space="preserve">. </w:t>
      </w:r>
    </w:p>
    <w:p w:rsidRDefault="00C82BA1" w:rsidP="00C82BA1" w:rsidR="00C82BA1" w:rsidRPr="00197459">
      <w:pPr>
        <w:jc w:val="both"/>
        <w:rPr>
          <w:sz w:val="16"/>
          <w:szCs w:val="16"/>
        </w:rPr>
      </w:pPr>
    </w:p>
    <w:p w:rsidRDefault="00C82BA1" w:rsidP="00C82BA1" w:rsidR="00C82BA1" w:rsidRPr="00197459">
      <w:pPr>
        <w:jc w:val="both"/>
        <w:rPr>
          <w:sz w:val="16"/>
          <w:szCs w:val="16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CF4945" w:rsidRPr="00CF4945">
        <w:rPr>
          <w:szCs w:val="24"/>
        </w:rPr>
        <w:t>TERABYTE j.d.o.o. Sinj, Miletin 21, OIB: 67987149520</w:t>
      </w:r>
      <w:r w:rsidR="00CA3F30" w:rsidRPr="00CA3F30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="00197459">
        <w:t>17</w:t>
      </w:r>
      <w:r w:rsidRPr="009D1324">
        <w:t>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CF4945">
        <w:t>804</w:t>
      </w:r>
      <w:r w:rsidR="00630478">
        <w:t>/2017</w:t>
      </w:r>
      <w:r>
        <w:t xml:space="preserve">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CF4945" w:rsidP="00CF4945" w:rsidR="00CF4945" w:rsidRPr="00CF4945">
      <w:pPr>
        <w:ind w:firstLine="708"/>
        <w:jc w:val="both"/>
        <w:rPr>
          <w:szCs w:val="24"/>
        </w:rPr>
      </w:pPr>
      <w:r w:rsidRPr="00CF4945">
        <w:rPr>
          <w:szCs w:val="24"/>
        </w:rPr>
        <w:t>Financijska agencija, Regionalni centar Split podnijela je ovom sudu 8. kolovoza 2017. prijedlog za otvaranje stečajnog postupka nad dužnikom TERABYTE j.d.o.o. Sinj, a sve sukladno odredbama čl. 110. st. 1. Stečajnog zakona (Narodne novine 71/15 i 104/17, dalje SZ).</w:t>
      </w:r>
    </w:p>
    <w:p w:rsidRDefault="00CF4945" w:rsidP="00CF4945" w:rsidR="00CF4945" w:rsidRPr="00CF4945">
      <w:pPr>
        <w:ind w:firstLine="708"/>
        <w:jc w:val="both"/>
        <w:rPr>
          <w:szCs w:val="24"/>
        </w:rPr>
      </w:pPr>
    </w:p>
    <w:p w:rsidRDefault="00CF4945" w:rsidP="00CF4945" w:rsidR="00630273">
      <w:pPr>
        <w:ind w:firstLine="708"/>
        <w:jc w:val="both"/>
        <w:rPr>
          <w:szCs w:val="24"/>
        </w:rPr>
      </w:pPr>
      <w:r w:rsidRPr="00CF4945">
        <w:rPr>
          <w:szCs w:val="24"/>
        </w:rPr>
        <w:t>U podnesenom prijedlogu u bitnom je navedeno da dužnik na dan 4. kolovoza 2017., u Očevidniku redoslijeda osnova za plaćanje, ima evidentirane neizvršene osnove za plaćanje u neprekinutom razdoblju od 120 dana, u ukupnom iznosu od 10.440,87 kn, kao i da prema podacima koji su dostavljeni od Hrvatskog zavoda za mi</w:t>
      </w:r>
      <w:r w:rsidR="00197459">
        <w:rPr>
          <w:szCs w:val="24"/>
        </w:rPr>
        <w:t>rovinsko osiguranje dužnik ima jednog</w:t>
      </w:r>
      <w:r w:rsidRPr="00CF4945">
        <w:rPr>
          <w:szCs w:val="24"/>
        </w:rPr>
        <w:t xml:space="preserve"> zaposlenog, a predlagatelj da ne raspolaže drugim podacima o imovini dužnika.</w:t>
      </w:r>
    </w:p>
    <w:p w:rsidRDefault="00CF4945" w:rsidP="00CF4945" w:rsidR="00CF4945">
      <w:pPr>
        <w:ind w:firstLine="708"/>
        <w:jc w:val="both"/>
      </w:pPr>
    </w:p>
    <w:p w:rsidRDefault="00A77C6D" w:rsidP="00515D28" w:rsidR="007B021C">
      <w:pPr>
        <w:ind w:firstLine="708"/>
        <w:jc w:val="both"/>
      </w:pPr>
      <w:r w:rsidRPr="006A49A6">
        <w:t xml:space="preserve">Povodom podnesenog prijedloga, rješenjem </w:t>
      </w:r>
      <w:r>
        <w:t>ovog suda</w:t>
      </w:r>
      <w:r w:rsidRPr="006A49A6">
        <w:t xml:space="preserve"> posl. br. 12. St-</w:t>
      </w:r>
      <w:r w:rsidR="00CF4945">
        <w:t>804</w:t>
      </w:r>
      <w:r w:rsidR="00630478">
        <w:t>/2017</w:t>
      </w:r>
      <w:r w:rsidRPr="006A49A6">
        <w:t xml:space="preserve"> od </w:t>
      </w:r>
      <w:r w:rsidR="00881775">
        <w:t>1</w:t>
      </w:r>
      <w:r w:rsidR="00630273">
        <w:t>6</w:t>
      </w:r>
      <w:r w:rsidR="00881775">
        <w:t xml:space="preserve">. travnja </w:t>
      </w:r>
      <w:r w:rsidR="00630478">
        <w:t>2018</w:t>
      </w:r>
      <w:r w:rsidR="00177FDE">
        <w:t>.</w:t>
      </w:r>
      <w:r>
        <w:t xml:space="preserve"> pokrenut je</w:t>
      </w:r>
      <w:r w:rsidRPr="006A49A6">
        <w:t xml:space="preserve"> prethodni postupak </w:t>
      </w:r>
      <w:r>
        <w:t>radi utvrđivanja uvjeta za otvaranje stečajnog postupka nad dužnikom</w:t>
      </w:r>
      <w:r w:rsidRPr="006A49A6">
        <w:t>.</w:t>
      </w:r>
    </w:p>
    <w:p w:rsidRDefault="00A77C6D" w:rsidP="00A77C6D" w:rsidR="00A77C6D">
      <w:pPr>
        <w:ind w:firstLine="708"/>
        <w:jc w:val="both"/>
      </w:pPr>
      <w:r>
        <w:lastRenderedPageBreak/>
        <w:t>Dužnik se tijekom prethodnog postupka nije očitovao na podneseni prijedlog, a isto tako osobe ovlaštene za zastupanje dužnika nisu pristupile na zakazana ročišta u prethodnom postupku.</w:t>
      </w:r>
    </w:p>
    <w:p w:rsidRDefault="00A77C6D" w:rsidP="00A77C6D" w:rsidR="00A77C6D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>
        <w:t>Tijekom prethodnog postupka</w:t>
      </w:r>
      <w:r w:rsidR="00306868">
        <w:t>,</w:t>
      </w:r>
      <w:r>
        <w:t xml:space="preserve"> utvrđeno </w:t>
      </w:r>
      <w:r w:rsidR="00306868">
        <w:t xml:space="preserve">je </w:t>
      </w:r>
      <w:r>
        <w:t xml:space="preserve">da je kod dužnika ispunjen stečajni razlog nesposobnosti za plaćanje. Naime, FINA je za potrebe prethodnog postupka dostavila ovom sudu potvrdu o neizvršenim osnovama za plaćanje dužnika (list </w:t>
      </w:r>
      <w:r w:rsidR="00CF4945">
        <w:t>29</w:t>
      </w:r>
      <w:r>
        <w:t xml:space="preserve"> spisa) kojom se potvrđuje da dužnik na dan </w:t>
      </w:r>
      <w:r w:rsidR="00630273">
        <w:t>11.06</w:t>
      </w:r>
      <w:r w:rsidR="00630478">
        <w:t>.2018</w:t>
      </w:r>
      <w:r w:rsidR="00177FDE">
        <w:t>.,</w:t>
      </w:r>
      <w:r>
        <w:t xml:space="preserve"> u Očevidniku </w:t>
      </w:r>
      <w:r>
        <w:rPr>
          <w:szCs w:val="24"/>
        </w:rPr>
        <w:t>redoslijeda osnova za plaćanje</w:t>
      </w:r>
      <w:r w:rsidR="00177FDE">
        <w:rPr>
          <w:szCs w:val="24"/>
        </w:rPr>
        <w:t>,</w:t>
      </w:r>
      <w:r>
        <w:rPr>
          <w:szCs w:val="24"/>
        </w:rPr>
        <w:t xml:space="preserve"> ima evidentirane neizvršne osnove za plaćanje u ne</w:t>
      </w:r>
      <w:r w:rsidR="00177FDE">
        <w:rPr>
          <w:szCs w:val="24"/>
        </w:rPr>
        <w:t xml:space="preserve">prekinutom razdoblju od </w:t>
      </w:r>
      <w:r w:rsidR="00CF4945">
        <w:rPr>
          <w:szCs w:val="24"/>
        </w:rPr>
        <w:t>430</w:t>
      </w:r>
      <w:r>
        <w:rPr>
          <w:szCs w:val="24"/>
        </w:rPr>
        <w:t xml:space="preserve"> dana.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A77C6D" w:rsidP="00A77C6D" w:rsidR="00A77C6D">
      <w:pPr>
        <w:ind w:firstLine="708"/>
        <w:jc w:val="both"/>
      </w:pPr>
    </w:p>
    <w:p w:rsidRDefault="00A77C6D" w:rsidP="00CE2897" w:rsidR="0021108F">
      <w:pPr>
        <w:ind w:firstLine="708"/>
        <w:jc w:val="both"/>
      </w:pPr>
      <w:r>
        <w:t xml:space="preserve">Međutim, osim postojanja stečajnog razloga kod dužnika, iz rezultata prethodnog postupka također proizlazi i da dužnik nema imovine koju bi ušla u stečajnu masu. Naime, </w:t>
      </w:r>
      <w:r w:rsidR="001B26EF">
        <w:t>osobe ovlaštene za zastupanje dužnika</w:t>
      </w:r>
      <w:r w:rsidR="001E0536">
        <w:t xml:space="preserve"> nisu</w:t>
      </w:r>
      <w:r w:rsidR="001B26EF">
        <w:t xml:space="preserve"> </w:t>
      </w:r>
      <w:r w:rsidR="001E0536">
        <w:t xml:space="preserve">se očitovale o postojanju imovine kod dužnika, a </w:t>
      </w:r>
      <w:r w:rsidR="001B26EF">
        <w:t>niti su dostavile sudu popis imovine i obveza dužnika</w:t>
      </w:r>
      <w:r w:rsidR="00CE2897">
        <w:t>.</w:t>
      </w:r>
      <w:r w:rsidR="001B26EF">
        <w:t xml:space="preserve"> </w:t>
      </w:r>
      <w:r w:rsidR="00CE2897">
        <w:t xml:space="preserve">Na </w:t>
      </w:r>
      <w:r>
        <w:t xml:space="preserve">traženje ovog suda za dostavom podataka o imovini dužnika, </w:t>
      </w:r>
      <w:r w:rsidR="00197459">
        <w:t xml:space="preserve">Općinski sud u Splitu, Zemljišnoknjižni odjel Split dostavio je ovom sudu 01.06.2018. potvrdu kojom se potvrđuje da dužnik nije upisan kao vlasnik nekretnina. Isto tako, </w:t>
      </w:r>
      <w:r>
        <w:t xml:space="preserve">Općinski sud u Splitu, </w:t>
      </w:r>
      <w:r w:rsidR="00CE2897">
        <w:t xml:space="preserve">Zemljišnoknjižni odjel </w:t>
      </w:r>
      <w:r w:rsidR="00CF4945">
        <w:t>Sinj</w:t>
      </w:r>
      <w:r w:rsidR="00CE2897">
        <w:t xml:space="preserve"> </w:t>
      </w:r>
      <w:r w:rsidR="00197459">
        <w:t xml:space="preserve">podneskom od </w:t>
      </w:r>
      <w:r w:rsidR="00CF4945">
        <w:t>24.05</w:t>
      </w:r>
      <w:r w:rsidR="00630478">
        <w:t>.2018</w:t>
      </w:r>
      <w:r w:rsidR="00CE2897">
        <w:t xml:space="preserve">. </w:t>
      </w:r>
      <w:r w:rsidR="00197459">
        <w:t>obavijestio je ovaj sud</w:t>
      </w:r>
      <w:r>
        <w:t xml:space="preserve"> da dužnik nije upisan kao </w:t>
      </w:r>
      <w:r w:rsidR="00515D28">
        <w:t xml:space="preserve">ni kao </w:t>
      </w:r>
      <w:r>
        <w:t>vlasnik</w:t>
      </w:r>
      <w:r w:rsidR="00197459">
        <w:t xml:space="preserve"> niti</w:t>
      </w:r>
      <w:r w:rsidR="00515D28">
        <w:t xml:space="preserve"> kao suvlasnik na nekretninama za područje nadležnosti tog odjela</w:t>
      </w:r>
      <w:r>
        <w:t>.</w:t>
      </w:r>
      <w:r w:rsidR="00CF4945">
        <w:t xml:space="preserve"> Također</w:t>
      </w:r>
      <w:r w:rsidR="00515D28">
        <w:t>,</w:t>
      </w:r>
      <w:r>
        <w:t xml:space="preserve"> </w:t>
      </w:r>
      <w:r w:rsidR="00CE2897">
        <w:t>Ministarstvo unutarnjih poslova</w:t>
      </w:r>
      <w:r>
        <w:t xml:space="preserve"> RH, PU Splitsko-dalmatins</w:t>
      </w:r>
      <w:r w:rsidR="00515D28">
        <w:t>ka</w:t>
      </w:r>
      <w:r>
        <w:t xml:space="preserve"> dostavi</w:t>
      </w:r>
      <w:r w:rsidR="00BD48AD">
        <w:t>l</w:t>
      </w:r>
      <w:r w:rsidR="00515D28">
        <w:t>o je ovom sudu</w:t>
      </w:r>
      <w:r>
        <w:t xml:space="preserve"> </w:t>
      </w:r>
      <w:r w:rsidR="00630273">
        <w:t>30.05</w:t>
      </w:r>
      <w:r w:rsidR="00630478">
        <w:t>.2018</w:t>
      </w:r>
      <w:r w:rsidR="00CE2897">
        <w:t xml:space="preserve">. </w:t>
      </w:r>
      <w:r w:rsidR="00515D28">
        <w:t xml:space="preserve">uvjerenje </w:t>
      </w:r>
      <w:r>
        <w:t xml:space="preserve">iz kojeg je razvidno da dužnik nije evidentiran kao vlasnik vozila. </w:t>
      </w:r>
    </w:p>
    <w:p w:rsidRDefault="00515D28" w:rsidP="00CE2897" w:rsidR="00515D28">
      <w:pPr>
        <w:ind w:firstLine="708"/>
        <w:jc w:val="both"/>
      </w:pPr>
    </w:p>
    <w:p w:rsidRDefault="0021108F" w:rsidP="0021108F" w:rsidR="0021108F" w:rsidRPr="00372D43">
      <w:pPr>
        <w:ind w:firstLine="708"/>
        <w:jc w:val="both"/>
        <w:rPr>
          <w:szCs w:val="24"/>
        </w:rPr>
      </w:pPr>
      <w:r>
        <w:rPr>
          <w:szCs w:val="24"/>
        </w:rPr>
        <w:t xml:space="preserve">Odredbom čl. 132. st.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>
      <w:pPr>
        <w:jc w:val="both"/>
      </w:pPr>
    </w:p>
    <w:p w:rsidRDefault="00BD48AD" w:rsidP="00BD48AD" w:rsidR="00A77C6D" w:rsidRPr="00BD48AD">
      <w:pPr>
        <w:ind w:firstLine="708"/>
        <w:jc w:val="both"/>
      </w:pPr>
      <w:r>
        <w:rPr>
          <w:szCs w:val="24"/>
        </w:rPr>
        <w:t xml:space="preserve">Kako dakle tijekom prethodnog postupka nije utvrđeno postojanje imovine dužnika koja bi ušla u stečajnu masu </w:t>
      </w:r>
      <w:r w:rsidR="00A77C6D">
        <w:t xml:space="preserve">i iz koje bi se mogli podmiriti barem troškovi stečajnog postupka, </w:t>
      </w:r>
      <w:r>
        <w:t xml:space="preserve">to bi stoga </w:t>
      </w:r>
      <w:r w:rsidR="00A77C6D">
        <w:t xml:space="preserve">u konkretnom slučaju bili ispunjeni uvjeti za donošenje rješenja o </w:t>
      </w:r>
      <w:r w:rsidR="00A77C6D">
        <w:rPr>
          <w:szCs w:val="24"/>
        </w:rPr>
        <w:t>otvaranju i istovremenom zaključenju stečajnog postupka nad dužnikom. Međutim, prethodno tom rješenju</w:t>
      </w:r>
      <w:r>
        <w:rPr>
          <w:szCs w:val="24"/>
        </w:rPr>
        <w:t>, a sukladno naprijed citiranim odredbama čl. 132. SZ-a,</w:t>
      </w:r>
      <w:r w:rsidR="00A77C6D">
        <w:rPr>
          <w:szCs w:val="24"/>
        </w:rPr>
        <w:t xml:space="preserve"> valjalo je</w:t>
      </w:r>
      <w:r>
        <w:rPr>
          <w:szCs w:val="24"/>
        </w:rPr>
        <w:t xml:space="preserve"> najprije</w:t>
      </w:r>
      <w:r w:rsidR="00A77C6D">
        <w:rPr>
          <w:szCs w:val="24"/>
        </w:rPr>
        <w:t xml:space="preserve"> pozvati vjerovnike odnosno osobe koje imaju pravni interes za provedbom st</w:t>
      </w:r>
      <w:r>
        <w:rPr>
          <w:szCs w:val="24"/>
        </w:rPr>
        <w:t>ečajnog postupka nad dužnikom na uplatu preduj</w:t>
      </w:r>
      <w:r w:rsidR="00A77C6D">
        <w:rPr>
          <w:szCs w:val="24"/>
        </w:rPr>
        <w:t>m</w:t>
      </w:r>
      <w:r>
        <w:rPr>
          <w:szCs w:val="24"/>
        </w:rPr>
        <w:t>a</w:t>
      </w:r>
      <w:r w:rsidR="00A77C6D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>
      <w:pPr>
        <w:jc w:val="both"/>
      </w:pPr>
    </w:p>
    <w:p w:rsidRDefault="00515D28" w:rsidP="00515D28" w:rsidR="00515D28" w:rsidRPr="00BD2D8B">
      <w:pPr>
        <w:ind w:firstLine="708"/>
        <w:jc w:val="both"/>
      </w:pPr>
      <w:r w:rsidRPr="00BD2D8B">
        <w:t xml:space="preserve">U odnosu na visinu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515D28" w:rsidP="00515D28" w:rsidR="00515D28" w:rsidRPr="00BD2D8B">
      <w:pPr>
        <w:jc w:val="both"/>
      </w:pPr>
    </w:p>
    <w:p w:rsidRDefault="00515D28" w:rsidP="00515D28" w:rsidR="00515D28">
      <w:pPr>
        <w:ind w:firstLine="708"/>
        <w:jc w:val="both"/>
      </w:pPr>
      <w:r>
        <w:t>Uzimajući u obzir</w:t>
      </w:r>
      <w:r w:rsidRPr="00BD2D8B">
        <w:t xml:space="preserve"> navedeno, ovaj sud </w:t>
      </w:r>
      <w:r>
        <w:t xml:space="preserve">smatra da bi </w:t>
      </w:r>
      <w:r w:rsidRPr="00BD2D8B">
        <w:t>očekivani iznos troškova koji bi mogli nastati u slučaju redovitog provođenja stečajnog postupka nad dužnikom</w:t>
      </w:r>
      <w:r>
        <w:t xml:space="preserve"> iznosio ukupno oko 20</w:t>
      </w:r>
      <w:r w:rsidRPr="00BD2D8B">
        <w:t>.000,00 kn</w:t>
      </w:r>
      <w:r>
        <w:t>. Budući da je FINA obavijestila sud da je, sukladno odredbama čl. 112. SZ-a, na ime predujma za troškove stečajnog postupka zaplijenjen iznos od 2.180,20 kn, to je stoga od navedenih ukupno predvidivih</w:t>
      </w:r>
      <w:r w:rsidRPr="00BD2D8B">
        <w:t xml:space="preserve"> </w:t>
      </w:r>
      <w:r>
        <w:t>troškova stečajnog postupka valjalo oduzeti već zaplijenjeni iznos predujma od strane FINE. Upravo stoga, visina zatraženog predujma je određena u iznosu od 17.000,00 kn.</w:t>
      </w:r>
    </w:p>
    <w:p w:rsidRDefault="00372D43" w:rsidP="00372D43" w:rsidR="00372D43">
      <w:pPr>
        <w:jc w:val="both"/>
        <w:rPr>
          <w:szCs w:val="24"/>
        </w:rPr>
      </w:pPr>
    </w:p>
    <w:p w:rsidRDefault="00372D43" w:rsidP="00372D43" w:rsidR="00372D43">
      <w:pPr>
        <w:ind w:firstLine="708"/>
        <w:jc w:val="both"/>
        <w:rPr>
          <w:szCs w:val="24"/>
        </w:rPr>
      </w:pPr>
      <w:r>
        <w:rPr>
          <w:szCs w:val="24"/>
        </w:rPr>
        <w:t>Slijedom svega naprijed navedenog, a temeljem od</w:t>
      </w:r>
      <w:r w:rsidR="00853084">
        <w:rPr>
          <w:szCs w:val="24"/>
        </w:rPr>
        <w:t>redbi čl. 132. st. 1. i 2. SZ-a</w:t>
      </w:r>
      <w:r>
        <w:rPr>
          <w:szCs w:val="24"/>
        </w:rPr>
        <w:t xml:space="preserve">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515D28">
        <w:rPr>
          <w:szCs w:val="24"/>
        </w:rPr>
        <w:t xml:space="preserve"> 17. srpnja</w:t>
      </w:r>
      <w:r w:rsidR="00853084">
        <w:rPr>
          <w:szCs w:val="24"/>
        </w:rPr>
        <w:t xml:space="preserve"> </w:t>
      </w:r>
      <w:r w:rsidR="00630478">
        <w:rPr>
          <w:szCs w:val="24"/>
        </w:rPr>
        <w:t>2018.</w:t>
      </w:r>
      <w:r w:rsidR="000F41F7" w:rsidRPr="009C4FD6">
        <w:rPr>
          <w:szCs w:val="24"/>
        </w:rPr>
        <w:t xml:space="preserve"> </w:t>
      </w:r>
    </w:p>
    <w:p w:rsidRDefault="0028268A" w:rsidP="0028268A" w:rsidR="0028268A" w:rsidRPr="00853084">
      <w:pPr>
        <w:ind w:firstLine="708"/>
        <w:jc w:val="both"/>
        <w:rPr>
          <w:sz w:val="16"/>
          <w:szCs w:val="16"/>
        </w:rPr>
      </w:pPr>
    </w:p>
    <w:p w:rsidRDefault="0028268A" w:rsidP="00254B18" w:rsidR="0028268A" w:rsidRPr="009C4FD6">
      <w:pPr>
        <w:ind w:firstLine="708" w:left="7080"/>
        <w:rPr>
          <w:szCs w:val="24"/>
        </w:rPr>
      </w:pPr>
      <w:r w:rsidRPr="009C4FD6">
        <w:rPr>
          <w:szCs w:val="24"/>
        </w:rPr>
        <w:t xml:space="preserve">S U D A C </w:t>
      </w:r>
    </w:p>
    <w:p w:rsidRDefault="0028268A" w:rsidP="00FD40FE" w:rsidR="0028268A" w:rsidRPr="00765651">
      <w:pPr>
        <w:ind w:left="7080"/>
        <w:rPr>
          <w:sz w:val="28"/>
          <w:szCs w:val="28"/>
        </w:rPr>
      </w:pPr>
    </w:p>
    <w:p w:rsidRDefault="0028268A" w:rsidP="00254B18" w:rsidR="0028268A">
      <w:pPr>
        <w:ind w:firstLine="708" w:left="7080"/>
      </w:pPr>
      <w:r>
        <w:t>Paško Bačić</w:t>
      </w:r>
    </w:p>
    <w:p w:rsidRDefault="00254B18" w:rsidP="0028268A" w:rsidR="00254B18" w:rsidRPr="00B971C2">
      <w:pPr>
        <w:rPr>
          <w:sz w:val="20"/>
          <w:szCs w:val="20"/>
        </w:rPr>
      </w:pPr>
    </w:p>
    <w:p w:rsidRDefault="000C7281" w:rsidP="005A49E7" w:rsidR="000C7281" w:rsidRPr="00515D28">
      <w:pPr>
        <w:rPr>
          <w:sz w:val="16"/>
          <w:szCs w:val="16"/>
        </w:rPr>
      </w:pPr>
    </w:p>
    <w:p w:rsidRDefault="007B021C" w:rsidP="005A49E7" w:rsidR="007B021C" w:rsidRPr="00B971C2">
      <w:pPr>
        <w:rPr>
          <w:sz w:val="16"/>
          <w:szCs w:val="16"/>
        </w:rPr>
      </w:pPr>
    </w:p>
    <w:p w:rsidRDefault="005A49E7" w:rsidP="005A49E7" w:rsidR="005A49E7">
      <w:r>
        <w:t>POUKA O PRAVNOM LIJEKU:</w:t>
      </w:r>
    </w:p>
    <w:p w:rsidRDefault="005A49E7" w:rsidP="005A49E7" w:rsidR="005A49E7">
      <w:pPr>
        <w:jc w:val="both"/>
      </w:pPr>
      <w:r>
        <w:t>Protiv ovog rješenja dopuštena je žalba Visokom trgovačkom sudu Republike Hrvatske u Zagrebu. Žalba se podnosi putem ovog suda, pismeno u tri primjerka, u roku od osam dana od dostave rješe</w:t>
      </w:r>
      <w:r w:rsidR="00515D28">
        <w:t>nja.</w:t>
      </w:r>
      <w:r>
        <w:t xml:space="preserve"> </w:t>
      </w:r>
      <w:r w:rsidR="00515D28">
        <w:t xml:space="preserve">Dostava </w:t>
      </w:r>
      <w:r>
        <w:t xml:space="preserve">ovog rješenja smatra se obavljenom istekom osmog dana od dana njegove objave na mrežnoj stranici e-Oglasna ploča sudova. </w:t>
      </w:r>
    </w:p>
    <w:p w:rsidRDefault="00853084" w:rsidP="00853084" w:rsidR="00853084"/>
    <w:p w:rsidRDefault="00853084" w:rsidP="00853084" w:rsidR="00853084" w:rsidRPr="00703FEC">
      <w:pPr>
        <w:rPr>
          <w:szCs w:val="24"/>
        </w:rPr>
      </w:pPr>
    </w:p>
    <w:p w:rsidRDefault="005C615F" w:rsidP="005C615F" w:rsidR="005C615F">
      <w:r>
        <w:t>DNA:</w:t>
      </w:r>
    </w:p>
    <w:p w:rsidRDefault="005C615F" w:rsidP="005C615F" w:rsidR="005C615F">
      <w:r>
        <w:t>-  predlagatelju – FINA</w:t>
      </w:r>
      <w:r w:rsidR="00515D28">
        <w:t>, RC Split</w:t>
      </w:r>
      <w:r>
        <w:t xml:space="preserve"> </w:t>
      </w:r>
    </w:p>
    <w:p w:rsidRDefault="005C615F" w:rsidP="005C615F" w:rsidR="005C615F">
      <w:r>
        <w:t>-  dužniku</w:t>
      </w:r>
    </w:p>
    <w:p w:rsidRDefault="005C615F" w:rsidP="005C615F" w:rsidR="005C615F">
      <w:r>
        <w:t>-  e-Oglasna ploča suda</w:t>
      </w:r>
    </w:p>
    <w:p w:rsidRDefault="005C615F" w:rsidP="005C615F" w:rsidR="0001635B" w:rsidRPr="00C82BA1">
      <w:r>
        <w:t>-  u spis</w:t>
      </w:r>
    </w:p>
    <w:sectPr w:rsidSect="00515D28" w:rsidR="0001635B" w:rsidRPr="00C82BA1">
      <w:headerReference w:type="default" r:id="rId11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C668E">
      <w:rPr>
        <w:noProof/>
      </w:rPr>
      <w:t>3</w:t>
    </w:r>
    <w:r>
      <w:fldChar w:fldCharType="end"/>
    </w:r>
    <w:r>
      <w:t>-</w:t>
    </w:r>
    <w:r>
      <w:tab/>
      <w:t xml:space="preserve">   12. St-</w:t>
    </w:r>
    <w:r w:rsidR="00CF4945">
      <w:t>804</w:t>
    </w:r>
    <w:r w:rsidR="00630478">
      <w:t>/2017</w:t>
    </w:r>
  </w:p>
  <w:p w:rsidRDefault="0028268A" w:rsidP="0001635B" w:rsidR="0028268A">
    <w:pPr>
      <w:pStyle w:val="Zaglavlje"/>
      <w:jc w:val="center"/>
    </w:pPr>
  </w:p>
  <w:p w:rsidRDefault="0001635B" w:rsidR="0001635B" w:rsidRPr="00434CF5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30CA"/>
    <w:rsid w:val="000B6FAD"/>
    <w:rsid w:val="000C668E"/>
    <w:rsid w:val="000C7281"/>
    <w:rsid w:val="000F41F7"/>
    <w:rsid w:val="00172083"/>
    <w:rsid w:val="0017455A"/>
    <w:rsid w:val="00177FDE"/>
    <w:rsid w:val="00191535"/>
    <w:rsid w:val="00197459"/>
    <w:rsid w:val="001B26EF"/>
    <w:rsid w:val="001E0536"/>
    <w:rsid w:val="0021108F"/>
    <w:rsid w:val="002336AD"/>
    <w:rsid w:val="00254B18"/>
    <w:rsid w:val="0028268A"/>
    <w:rsid w:val="002A70CF"/>
    <w:rsid w:val="002D33C6"/>
    <w:rsid w:val="002D6634"/>
    <w:rsid w:val="00304D82"/>
    <w:rsid w:val="00306868"/>
    <w:rsid w:val="00306EE8"/>
    <w:rsid w:val="00314528"/>
    <w:rsid w:val="003145B3"/>
    <w:rsid w:val="00315A10"/>
    <w:rsid w:val="00335D92"/>
    <w:rsid w:val="003451A2"/>
    <w:rsid w:val="00372D43"/>
    <w:rsid w:val="003A2582"/>
    <w:rsid w:val="00411F9D"/>
    <w:rsid w:val="00434CF5"/>
    <w:rsid w:val="00470259"/>
    <w:rsid w:val="004745EB"/>
    <w:rsid w:val="004922BA"/>
    <w:rsid w:val="004D2E23"/>
    <w:rsid w:val="00515D28"/>
    <w:rsid w:val="00527E87"/>
    <w:rsid w:val="005527D0"/>
    <w:rsid w:val="005A49E7"/>
    <w:rsid w:val="005C615F"/>
    <w:rsid w:val="005F0655"/>
    <w:rsid w:val="005F7AF5"/>
    <w:rsid w:val="00630273"/>
    <w:rsid w:val="00630478"/>
    <w:rsid w:val="00652311"/>
    <w:rsid w:val="006B2F06"/>
    <w:rsid w:val="006E2E5B"/>
    <w:rsid w:val="006E38F4"/>
    <w:rsid w:val="006F4A44"/>
    <w:rsid w:val="00703FEC"/>
    <w:rsid w:val="007062C3"/>
    <w:rsid w:val="00724DFD"/>
    <w:rsid w:val="00757C72"/>
    <w:rsid w:val="00765651"/>
    <w:rsid w:val="007B021C"/>
    <w:rsid w:val="007C578C"/>
    <w:rsid w:val="00827905"/>
    <w:rsid w:val="008519F8"/>
    <w:rsid w:val="00853084"/>
    <w:rsid w:val="00865F73"/>
    <w:rsid w:val="00881775"/>
    <w:rsid w:val="008A2F5C"/>
    <w:rsid w:val="008E4A02"/>
    <w:rsid w:val="00916B3B"/>
    <w:rsid w:val="00934FB5"/>
    <w:rsid w:val="009736D8"/>
    <w:rsid w:val="009B506E"/>
    <w:rsid w:val="009C4FD6"/>
    <w:rsid w:val="009D1228"/>
    <w:rsid w:val="009D1496"/>
    <w:rsid w:val="009F4E01"/>
    <w:rsid w:val="00A14B7B"/>
    <w:rsid w:val="00A15E7C"/>
    <w:rsid w:val="00A160C7"/>
    <w:rsid w:val="00A26461"/>
    <w:rsid w:val="00A42CE8"/>
    <w:rsid w:val="00A60608"/>
    <w:rsid w:val="00A628AA"/>
    <w:rsid w:val="00A65088"/>
    <w:rsid w:val="00A655B0"/>
    <w:rsid w:val="00A77C6D"/>
    <w:rsid w:val="00A86E8D"/>
    <w:rsid w:val="00A9627C"/>
    <w:rsid w:val="00AC0514"/>
    <w:rsid w:val="00AE4640"/>
    <w:rsid w:val="00B17B3D"/>
    <w:rsid w:val="00B47D86"/>
    <w:rsid w:val="00B971C2"/>
    <w:rsid w:val="00BB0197"/>
    <w:rsid w:val="00BB0DDA"/>
    <w:rsid w:val="00BD48AD"/>
    <w:rsid w:val="00BE01DF"/>
    <w:rsid w:val="00BE546C"/>
    <w:rsid w:val="00C07794"/>
    <w:rsid w:val="00C21DEF"/>
    <w:rsid w:val="00C23A54"/>
    <w:rsid w:val="00C26361"/>
    <w:rsid w:val="00C82BA1"/>
    <w:rsid w:val="00CA3F30"/>
    <w:rsid w:val="00CA6E33"/>
    <w:rsid w:val="00CD4305"/>
    <w:rsid w:val="00CD43BF"/>
    <w:rsid w:val="00CE2897"/>
    <w:rsid w:val="00CF4945"/>
    <w:rsid w:val="00D50543"/>
    <w:rsid w:val="00DA36E0"/>
    <w:rsid w:val="00DD581D"/>
    <w:rsid w:val="00E51D56"/>
    <w:rsid w:val="00EC1538"/>
    <w:rsid w:val="00EE49D5"/>
    <w:rsid w:val="00EF7CD8"/>
    <w:rsid w:val="00F63621"/>
    <w:rsid w:val="00FA21CA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0C66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6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6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6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6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0C66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6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6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6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6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St-804/2017</izvorni_sadrzaj>
    <derivirana_varijabla naziv="DomainObject.Predmet.OznakaBroj_1">St-804/2017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SZ-a</izvorni_sadrzaj>
    <derivirana_varijabla naziv="DomainObject.Predmet.PrimjedbaSuca_1">čl. 110. st. 1. SZ-a</derivirana_varijabla>
  </DomainObject.Predmet.PrimjedbaSuca>
  <DomainObject.Predmet.ProtustrankaFormated>
    <izvorni_sadrzaj>  TERABYTE j.d.o.o. za servis i prodaju računala</izvorni_sadrzaj>
    <derivirana_varijabla naziv="DomainObject.Predmet.ProtustrankaFormated_1">  TERABYTE j.d.o.o. za servis i prodaju računala</derivirana_varijabla>
  </DomainObject.Predmet.ProtustrankaFormated>
  <DomainObject.Predmet.ProtustrankaFormatedOIB>
    <izvorni_sadrzaj>  TERABYTE j.d.o.o. za servis i prodaju računala, OIB 67987149520</izvorni_sadrzaj>
    <derivirana_varijabla naziv="DomainObject.Predmet.ProtustrankaFormatedOIB_1">  TERABYTE j.d.o.o. za servis i prodaju računala, OIB 67987149520</derivirana_varijabla>
  </DomainObject.Predmet.ProtustrankaFormatedOIB>
  <DomainObject.Predmet.ProtustrankaFormatedWithAdress>
    <izvorni_sadrzaj> TERABYTE j.d.o.o. za servis i prodaju računala, Miletin 21, 21230 Sinj</izvorni_sadrzaj>
    <derivirana_varijabla naziv="DomainObject.Predmet.ProtustrankaFormatedWithAdress_1"> TERABYTE j.d.o.o. za servis i prodaju računala, Miletin 21, 21230 Sinj</derivirana_varijabla>
  </DomainObject.Predmet.ProtustrankaFormatedWithAdress>
  <DomainObject.Predmet.ProtustrankaFormatedWithAdressOIB>
    <izvorni_sadrzaj> TERABYTE j.d.o.o. za servis i prodaju računala, OIB 67987149520, Miletin 21, 21230 Sinj</izvorni_sadrzaj>
    <derivirana_varijabla naziv="DomainObject.Predmet.ProtustrankaFormatedWithAdressOIB_1"> TERABYTE j.d.o.o. za servis i prodaju računala, OIB 67987149520, Miletin 21, 21230 Sinj</derivirana_varijabla>
  </DomainObject.Predmet.ProtustrankaFormatedWithAdressOIB>
  <DomainObject.Predmet.ProtustrankaWithAdress>
    <izvorni_sadrzaj>TERABYTE j.d.o.o. za servis i prodaju računala Miletin 21, 21230 Sinj</izvorni_sadrzaj>
    <derivirana_varijabla naziv="DomainObject.Predmet.ProtustrankaWithAdress_1">TERABYTE j.d.o.o. za servis i prodaju računala Miletin 21, 21230 Sinj</derivirana_varijabla>
  </DomainObject.Predmet.ProtustrankaWithAdress>
  <DomainObject.Predmet.ProtustrankaWithAdressOIB>
    <izvorni_sadrzaj>TERABYTE j.d.o.o. za servis i prodaju računala, OIB 67987149520, Miletin 21, 21230 Sinj</izvorni_sadrzaj>
    <derivirana_varijabla naziv="DomainObject.Predmet.ProtustrankaWithAdressOIB_1">TERABYTE j.d.o.o. za servis i prodaju računala, OIB 67987149520, Miletin 21, 21230 Sinj</derivirana_varijabla>
  </DomainObject.Predmet.ProtustrankaWithAdressOIB>
  <DomainObject.Predmet.ProtustrankaNazivFormated>
    <izvorni_sadrzaj>TERABYTE j.d.o.o. za servis i prodaju računala</izvorni_sadrzaj>
    <derivirana_varijabla naziv="DomainObject.Predmet.ProtustrankaNazivFormated_1">TERABYTE j.d.o.o. za servis i prodaju računala</derivirana_varijabla>
  </DomainObject.Predmet.ProtustrankaNazivFormated>
  <DomainObject.Predmet.ProtustrankaNazivFormatedOIB>
    <izvorni_sadrzaj>TERABYTE j.d.o.o. za servis i prodaju računala, OIB 67987149520</izvorni_sadrzaj>
    <derivirana_varijabla naziv="DomainObject.Predmet.ProtustrankaNazivFormatedOIB_1">TERABYTE j.d.o.o. za servis i prodaju računala, OIB 67987149520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10440.87</izvorni_sadrzaj>
    <derivirana_varijabla naziv="DomainObject.Predmet.TrenutnaVrijednost_1">10440.87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TERABYTE j.d.o.o. za servis i prodaju računala</item>
    </izvorni_sadrzaj>
    <derivirana_varijabla naziv="DomainObject.Predmet.ProtuStrankaListFormated_1">
      <item>TERABYTE j.d.o.o. za servis i prodaju računala</item>
    </derivirana_varijabla>
  </DomainObject.Predmet.ProtuStrankaListFormated>
  <DomainObject.Predmet.ProtuStrankaListFormatedOIB>
    <izvorni_sadrzaj>
      <item>TERABYTE j.d.o.o. za servis i prodaju računala, OIB 67987149520</item>
    </izvorni_sadrzaj>
    <derivirana_varijabla naziv="DomainObject.Predmet.ProtuStrankaListFormatedOIB_1">
      <item>TERABYTE j.d.o.o. za servis i prodaju računala, OIB 67987149520</item>
    </derivirana_varijabla>
  </DomainObject.Predmet.ProtuStrankaListFormatedOIB>
  <DomainObject.Predmet.ProtuStrankaListFormatedWithAdress>
    <izvorni_sadrzaj>
      <item>TERABYTE j.d.o.o. za servis i prodaju računala, Miletin 21, 21230 Sinj</item>
    </izvorni_sadrzaj>
    <derivirana_varijabla naziv="DomainObject.Predmet.ProtuStrankaListFormatedWithAdress_1">
      <item>TERABYTE j.d.o.o. za servis i prodaju računala, Miletin 21, 21230 Sinj</item>
    </derivirana_varijabla>
  </DomainObject.Predmet.ProtuStrankaListFormatedWithAdress>
  <DomainObject.Predmet.ProtuStrankaListFormatedWithAdressOIB>
    <izvorni_sadrzaj>
      <item>TERABYTE j.d.o.o. za servis i prodaju računala, OIB 67987149520, Miletin 21, 21230 Sinj</item>
    </izvorni_sadrzaj>
    <derivirana_varijabla naziv="DomainObject.Predmet.ProtuStrankaListFormatedWithAdressOIB_1">
      <item>TERABYTE j.d.o.o. za servis i prodaju računala, OIB 67987149520, Miletin 21, 21230 Sinj</item>
    </derivirana_varijabla>
  </DomainObject.Predmet.ProtuStrankaListFormatedWithAdressOIB>
  <DomainObject.Predmet.ProtuStrankaListNazivFormated>
    <izvorni_sadrzaj>
      <item>TERABYTE j.d.o.o. za servis i prodaju računala</item>
    </izvorni_sadrzaj>
    <derivirana_varijabla naziv="DomainObject.Predmet.ProtuStrankaListNazivFormated_1">
      <item>TERABYTE j.d.o.o. za servis i prodaju računala</item>
    </derivirana_varijabla>
  </DomainObject.Predmet.ProtuStrankaListNazivFormated>
  <DomainObject.Predmet.ProtuStrankaListNazivFormatedOIB>
    <izvorni_sadrzaj>
      <item>TERABYTE j.d.o.o. za servis i prodaju računala, OIB 67987149520</item>
    </izvorni_sadrzaj>
    <derivirana_varijabla naziv="DomainObject.Predmet.ProtuStrankaListNazivFormatedOIB_1">
      <item>TERABYTE j.d.o.o. za servis i prodaju računala, OIB 67987149520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TERABYTE j.d.o.o. za servis i prodaju računala</izvorni_sadrzaj>
    <derivirana_varijabla naziv="DomainObject.Predmet.ProtustrankaIDrugi_1">TERABYTE j.d.o.o. za servis i prodaju računala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TERABYTE j.d.o.o. za servis i prodaju računala, OIB 67987149520, Miletin 21, 21230 Sinj</izvorni_sadrzaj>
    <derivirana_varijabla naziv="DomainObject.Predmet.ProtustrankaIDrugiAdressOIB_1">TERABYTE j.d.o.o. za servis i prodaju računala, OIB 67987149520, Miletin 21,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TERABYTE j.d.o.o. za servis i prodaju računala</item>
    </izvorni_sadrzaj>
    <derivirana_varijabla naziv="DomainObject.Predmet.SudioniciListNaziv_1">
      <item>FINANCIJSKA AGENCIJA RC SPLIT</item>
      <item>TERABYTE j.d.o.o. za servis i prodaju računala</item>
    </derivirana_varijabla>
  </DomainObject.Predmet.SudioniciListNaziv>
  <DomainObject.Predmet.SudioniciListAdressOIB>
    <izvorni_sadrzaj>
      <item>FINANCIJSKA AGENCIJA RC SPLIT, OIB 85821130368, Mažuranićevo šetalište 24b,21000 Split</item>
      <item>TERABYTE j.d.o.o. za servis i prodaju računala, OIB 67987149520, Miletin 21,21230 Sinj</item>
    </izvorni_sadrzaj>
    <derivirana_varijabla naziv="DomainObject.Predmet.SudioniciListAdressOIB_1">
      <item>FINANCIJSKA AGENCIJA RC SPLIT, OIB 85821130368, Mažuranićevo šetalište 24b,21000 Split</item>
      <item>TERABYTE j.d.o.o. za servis i prodaju računala, OIB 67987149520, Miletin 21,21230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67987149520</item>
    </izvorni_sadrzaj>
    <derivirana_varijabla naziv="DomainObject.Predmet.SudioniciListNazivOIB_1">
      <item>, OIB 85821130368</item>
      <item>, OIB 67987149520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502760-C066-4BDE-BBA2-89EDA992B1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1169</properties:Words>
  <properties:Characters>6455</properties:Characters>
  <properties:Lines>136</properties:Lines>
  <properties:Paragraphs>32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2017-11-20T11:21:00Z</dcterms:created>
  <dc:creator>Paško Bačić</dc:creator>
  <cp:lastModifiedBy>Paško Bačić</cp:lastModifiedBy>
  <cp:lastPrinted>2016-09-27T11:59:00Z</cp:lastPrinted>
  <dcterms:modified xmlns:xsi="http://www.w3.org/2001/XMLSchema-instance" xsi:type="dcterms:W3CDTF">2018-07-17T07:08:00Z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(10-Rješenje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