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8105" w14:paraId="4a8810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51</w:t>
      </w:r>
      <w:r w:rsidR="007E14B6">
        <w:rPr>
          <w:lang w:val="hr-HR"/>
        </w:rPr>
        <w:t>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7E14B6">
        <w:rPr>
          <w:lang w:val="hr-HR"/>
        </w:rPr>
        <w:t xml:space="preserve">ČAĐAVIČKI LUG društvo s ograničenom odgovornošću za poljoprivrednu proizvodnju, stočarstvo i trgovinu, </w:t>
      </w:r>
      <w:proofErr w:type="spellStart"/>
      <w:r w:rsidR="007E14B6">
        <w:rPr>
          <w:lang w:val="hr-HR"/>
        </w:rPr>
        <w:t>Čađavički</w:t>
      </w:r>
      <w:proofErr w:type="spellEnd"/>
      <w:r w:rsidR="007E14B6">
        <w:rPr>
          <w:lang w:val="hr-HR"/>
        </w:rPr>
        <w:t xml:space="preserve"> Lug, Osječka 7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E14B6">
        <w:rPr>
          <w:lang w:val="hr-HR"/>
        </w:rPr>
        <w:t>010081558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E14B6">
        <w:rPr>
          <w:lang w:val="hr-HR"/>
        </w:rPr>
        <w:t>92489700703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51</w:t>
      </w:r>
      <w:r w:rsidR="007E14B6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E14B6">
        <w:rPr>
          <w:lang w:val="hr-HR"/>
        </w:rPr>
        <w:t>65.912,93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7E14B6">
        <w:rPr>
          <w:lang w:val="hr-HR"/>
        </w:rPr>
        <w:t xml:space="preserve">Darko Kovač, iz </w:t>
      </w:r>
      <w:proofErr w:type="spellStart"/>
      <w:r w:rsidR="007E14B6">
        <w:rPr>
          <w:lang w:val="hr-HR"/>
        </w:rPr>
        <w:t>Čađavičkog</w:t>
      </w:r>
      <w:proofErr w:type="spellEnd"/>
      <w:r w:rsidR="007E14B6">
        <w:rPr>
          <w:lang w:val="hr-HR"/>
        </w:rPr>
        <w:t xml:space="preserve"> Luga, Osječka 7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E14B6">
        <w:rPr>
          <w:lang w:val="hr-HR"/>
        </w:rPr>
        <w:t>19286999498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3EB" w:rsidR="007733EB">
      <w:r>
        <w:separator/>
      </w:r>
    </w:p>
  </w:endnote>
  <w:endnote w:id="0" w:type="continuationSeparator">
    <w:p w:rsidRDefault="007733EB" w:rsidR="00773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3EB" w:rsidR="007733EB">
      <w:r>
        <w:separator/>
      </w:r>
    </w:p>
  </w:footnote>
  <w:footnote w:id="0" w:type="continuationSeparator">
    <w:p w:rsidRDefault="007733EB" w:rsidR="00773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55553"/>
    <w:rsid w:val="00666165"/>
    <w:rsid w:val="00674F9D"/>
    <w:rsid w:val="006767EE"/>
    <w:rsid w:val="006A1C0C"/>
    <w:rsid w:val="006B32F7"/>
    <w:rsid w:val="007733EB"/>
    <w:rsid w:val="007916AB"/>
    <w:rsid w:val="007E14B6"/>
    <w:rsid w:val="007E27E0"/>
    <w:rsid w:val="008259B1"/>
    <w:rsid w:val="00831DA7"/>
    <w:rsid w:val="008517A6"/>
    <w:rsid w:val="00891DB5"/>
    <w:rsid w:val="008A217A"/>
    <w:rsid w:val="008C2358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1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1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ČAĐAVIČKI LUG društvo s ograničenom odgovornošću za poljoprivrednu proizvodnju, stočarstvo i trgovinu, Čađavički Lug zastupanog po punomoćniku Darko Kovač</izvorni_sadrzaj>
    <derivirana_varijabla naziv="DomainObject.Predmet.ProtustrankaFormated_1">  ČAĐAVIČKI LUG društvo s ograničenom odgovornošću za poljoprivrednu proizvodnju, stočarstvo i trgovinu, Čađavički Lug zastupanog po punomoćniku Darko Kovač</derivirana_varijabla>
  </DomainObject.Predmet.ProtustrankaFormated>
  <DomainObject.Predmet.ProtustrankaFormatedOIB>
    <izvorni_sadrzaj>  ČAĐAVIČKI LUG društvo s ograničenom odgovornošću za poljoprivrednu proizvodnju, stočarstvo i trgovinu, Čađavički Lug, OIB 92489700703 zastupanog po punomoćniku Darko Kovač</izvorni_sadrzaj>
    <derivirana_varijabla naziv="DomainObject.Predmet.ProtustrankaFormatedOIB_1">  ČAĐAVIČKI LUG društvo s ograničenom odgovornošću za poljoprivrednu proizvodnju, stočarstvo i trgovinu, Čađavički Lug, OIB 92489700703 zastupanog po punomoćniku Darko Kovač</derivirana_varijabla>
  </DomainObject.Predmet.ProtustrankaFormatedOIB>
  <DomainObject.Predmet.ProtustrankaFormatedWithAdress>
    <izvorni_sadrzaj> ČAĐAVIČKI LUG društvo s ograničenom odgovornošću za poljoprivrednu proizvodnju, stočarstvo i trgovinu, Čađavički Lug, Osječka 7, 33523 Čađavički Lug zastupanog po punomoćniku Darko Kovač</izvorni_sadrzaj>
    <derivirana_varijabla naziv="DomainObject.Predmet.ProtustrankaFormatedWithAdress_1"> ČAĐAVIČKI LUG društvo s ograničenom odgovornošću za poljoprivrednu proizvodnju, stočarstvo i trgovinu, Čađavički Lug, Osječka 7, 33523 Čađavički Lug zastupanog po punomoćniku Darko Kovač</derivirana_varijabla>
  </DomainObject.Predmet.ProtustrankaFormatedWithAdress>
  <DomainObject.Predmet.ProtustrankaFormatedWithAdressOIB>
    <izvorni_sadrzaj> ČAĐAVIČKI LUG društvo s ograničenom odgovornošću za poljoprivrednu proizvodnju, stočarstvo i trgovinu, Čađavički Lug, OIB 92489700703, Osječka 7, 33523 Čađavički Lug zastupanog po punomoćniku Darko Kovač</izvorni_sadrzaj>
    <derivirana_varijabla naziv="DomainObject.Predmet.ProtustrankaFormatedWithAdressOIB_1"> ČAĐAVIČKI LUG društvo s ograničenom odgovornošću za poljoprivrednu proizvodnju, stočarstvo i trgovinu, Čađavički Lug, OIB 92489700703, Osječka 7, 33523 Čađavički Lug zastupanog po punomoćniku Darko Kovač</derivirana_varijabla>
  </DomainObject.Predmet.ProtustrankaFormatedWithAdressOIB>
  <DomainObject.Predmet.ProtustrankaWithAdress>
    <izvorni_sadrzaj>ČAĐAVIČKI LUG društvo s ograničenom odgovornošću za poljoprivrednu proizvodnju, stočarstvo i trgovinu, Čađavički Lug Osječka 7, 33523 Čađavički Lug</izvorni_sadrzaj>
    <derivirana_varijabla naziv="DomainObject.Predmet.ProtustrankaWithAdress_1">ČAĐAVIČKI LUG društvo s ograničenom odgovornošću za poljoprivrednu proizvodnju, stočarstvo i trgovinu, Čađavički Lug Osječka 7, 33523 Čađavički Lug</derivirana_varijabla>
  </DomainObject.Predmet.ProtustrankaWithAdress>
  <DomainObject.Predmet.ProtustrankaWithAdressOIB>
    <izvorni_sadrzaj>ČAĐAVIČKI LUG društvo s ograničenom odgovornošću za poljoprivrednu proizvodnju, stočarstvo i trgovinu, Čađavički Lug, OIB 92489700703, Osječka 7, 33523 Čađavički Lug</izvorni_sadrzaj>
    <derivirana_varijabla naziv="DomainObject.Predmet.ProtustrankaWithAdressOIB_1">ČAĐAVIČKI LUG društvo s ograničenom odgovornošću za poljoprivrednu proizvodnju, stočarstvo i trgovinu, Čađavički Lug, OIB 92489700703, Osječka 7, 33523 Čađavički Lug</derivirana_varijabla>
  </DomainObject.Predmet.ProtustrankaWithAdressOIB>
  <DomainObject.Predmet.ProtustrankaNazivFormated>
    <izvorni_sadrzaj>ČAĐAVIČKI LUG društvo s ograničenom odgovornošću za poljoprivrednu proizvodnju, stočarstvo i trgovinu, Čađavički Lug</izvorni_sadrzaj>
    <derivirana_varijabla naziv="DomainObject.Predmet.ProtustrankaNazivFormated_1">ČAĐAVIČKI LUG društvo s ograničenom odgovornošću za poljoprivrednu proizvodnju, stočarstvo i trgovinu, Čađavički Lug</derivirana_varijabla>
  </DomainObject.Predmet.ProtustrankaNazivFormated>
  <DomainObject.Predmet.ProtustrankaNazivFormatedOIB>
    <izvorni_sadrzaj>ČAĐAVIČKI LUG društvo s ograničenom odgovornošću za poljoprivrednu proizvodnju, stočarstvo i trgovinu, Čađavički Lug, OIB 92489700703</izvorni_sadrzaj>
    <derivirana_varijabla naziv="DomainObject.Predmet.ProtustrankaNazivFormatedOIB_1">ČAĐAVIČKI LUG društvo s ograničenom odgovornošću za poljoprivrednu proizvodnju, stočarstvo i trgovinu, Čađavički Lug, OIB 92489700703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ČAĐAVIČKI LUG društvo s ograničenom odgovornošću za poljoprivrednu proizvodnju, stočarstvo i trgovinu, Čađavički Lug zastupanog po punomoćniku Darko Kovač</item>
    </izvorni_sadrzaj>
    <derivirana_varijabla naziv="DomainObject.Predmet.ProtuStrankaListFormated_1">
      <item>ČAĐAVIČKI LUG društvo s ograničenom odgovornošću za poljoprivrednu proizvodnju, stočarstvo i trgovinu, Čađavički Lug zastupanog po punomoćniku Darko Kovač</item>
    </derivirana_varijabla>
  </DomainObject.Predmet.ProtuStrankaListFormated>
  <DomainObject.Predmet.ProtuStrankaListFormatedOIB>
    <izvorni_sadrzaj>
      <item>ČAĐAVIČKI LUG društvo s ograničenom odgovornošću za poljoprivrednu proizvodnju, stočarstvo i trgovinu, Čađavički Lug, OIB 92489700703 zastupanog po punomoćniku Darko Kovač</item>
    </izvorni_sadrzaj>
    <derivirana_varijabla naziv="DomainObject.Predmet.ProtuStrankaListFormatedOIB_1">
      <item>ČAĐAVIČKI LUG društvo s ograničenom odgovornošću za poljoprivrednu proizvodnju, stočarstvo i trgovinu, Čađavički Lug, OIB 92489700703 zastupanog po punomoćniku Darko Kovač</item>
    </derivirana_varijabla>
  </DomainObject.Predmet.ProtuStrankaListFormatedOIB>
  <DomainObject.Predmet.ProtuStrankaListFormatedWithAdress>
    <izvorni_sadrzaj>
      <item>ČAĐAVIČKI LUG društvo s ograničenom odgovornošću za poljoprivrednu proizvodnju, stočarstvo i trgovinu, Čađavički Lug, Osječka 7, 33523 Čađavički Lug zastupanog po punomoćniku Darko Kovač</item>
    </izvorni_sadrzaj>
    <derivirana_varijabla naziv="DomainObject.Predmet.ProtuStrankaListFormatedWithAdress_1">
      <item>ČAĐAVIČKI LUG društvo s ograničenom odgovornošću za poljoprivrednu proizvodnju, stočarstvo i trgovinu, Čađavički Lug, Osječka 7, 33523 Čađavički Lug zastupanog po punomoćniku Darko Kovač</item>
    </derivirana_varijabla>
  </DomainObject.Predmet.ProtuStrankaListFormatedWithAdress>
  <DomainObject.Predmet.ProtuStrankaListFormatedWithAdressOIB>
    <izvorni_sadrzaj>
      <item>ČAĐAVIČKI LUG društvo s ograničenom odgovornošću za poljoprivrednu proizvodnju, stočarstvo i trgovinu, Čađavički Lug, OIB 92489700703, Osječka 7, 33523 Čađavički Lug zastupanog po punomoćniku Darko Kovač</item>
    </izvorni_sadrzaj>
    <derivirana_varijabla naziv="DomainObject.Predmet.ProtuStrankaListFormatedWithAdressOIB_1">
      <item>ČAĐAVIČKI LUG društvo s ograničenom odgovornošću za poljoprivrednu proizvodnju, stočarstvo i trgovinu, Čađavički Lug, OIB 92489700703, Osječka 7, 33523 Čađavički Lug zastupanog po punomoćniku Darko Kovač</item>
    </derivirana_varijabla>
  </DomainObject.Predmet.ProtuStrankaListFormatedWithAdressOIB>
  <DomainObject.Predmet.ProtuStrankaListNazivFormated>
    <izvorni_sadrzaj>
      <item>ČAĐAVIČKI LUG društvo s ograničenom odgovornošću za poljoprivrednu proizvodnju, stočarstvo i trgovinu, Čađavički Lug</item>
    </izvorni_sadrzaj>
    <derivirana_varijabla naziv="DomainObject.Predmet.ProtuStrankaListNazivFormated_1">
      <item>ČAĐAVIČKI LUG društvo s ograničenom odgovornošću za poljoprivrednu proizvodnju, stočarstvo i trgovinu, Čađavički Lug</item>
    </derivirana_varijabla>
  </DomainObject.Predmet.ProtuStrankaListNazivFormated>
  <DomainObject.Predmet.ProtuStrankaListNazivFormatedOIB>
    <izvorni_sadrzaj>
      <item>ČAĐAVIČKI LUG društvo s ograničenom odgovornošću za poljoprivrednu proizvodnju, stočarstvo i trgovinu, Čađavički Lug, OIB 92489700703</item>
    </izvorni_sadrzaj>
    <derivirana_varijabla naziv="DomainObject.Predmet.ProtuStrankaListNazivFormatedOIB_1">
      <item>ČAĐAVIČKI LUG društvo s ograničenom odgovornošću za poljoprivrednu proizvodnju, stočarstvo i trgovinu, Čađavički Lug, OIB 92489700703</item>
    </derivirana_varijabla>
  </DomainObject.Predmet.ProtuStrankaListNazivFormatedOIB>
  <DomainObject.Predmet.OstaliListFormated>
    <izvorni_sadrzaj>
      <item>Darko Kovač punomoćnik sudionika u postupku ČAĐAVIČKI LUG društvo s ograničenom odgovornošću za poljoprivrednu proizvodnju, stočarstvo i trgovinu, Čađavički Lug</item>
    </izvorni_sadrzaj>
    <derivirana_varijabla naziv="DomainObject.Predmet.OstaliListFormated_1">
      <item>Darko Kovač punomoćnik sudionika u postupku ČAĐAVIČKI LUG društvo s ograničenom odgovornošću za poljoprivrednu proizvodnju, stočarstvo i trgovinu, Čađavički Lug</item>
    </derivirana_varijabla>
  </DomainObject.Predmet.OstaliListFormated>
  <DomainObject.Predmet.OstaliListFormatedOIB>
    <izvorni_sadrzaj>
      <item>Darko Kovač, OIB 19286999498 punomoćnik sudionika u postupku ČAĐAVIČKI LUG društvo s ograničenom odgovornošću za poljoprivrednu proizvodnju, stočarstvo i trgovinu, Čađavički Lug</item>
    </izvorni_sadrzaj>
    <derivirana_varijabla naziv="DomainObject.Predmet.OstaliListFormatedOIB_1">
      <item>Darko Kovač, OIB 19286999498 punomoćnik sudionika u postupku ČAĐAVIČKI LUG društvo s ograničenom odgovornošću za poljoprivrednu proizvodnju, stočarstvo i trgovinu, Čađavički Lug</item>
    </derivirana_varijabla>
  </DomainObject.Predmet.OstaliListFormatedOIB>
  <DomainObject.Predmet.OstaliListFormatedWithAdress>
    <izvorni_sadrzaj>
      <item>Darko Kovač, Osječka 7, 33523 Čađavički Lug punomoćnik sudionika u postupku ČAĐAVIČKI LUG društvo s ograničenom odgovornošću za poljoprivrednu proizvodnju, stočarstvo i trgovinu, Čađavički Lug</item>
    </izvorni_sadrzaj>
    <derivirana_varijabla naziv="DomainObject.Predmet.OstaliListFormatedWithAdress_1">
      <item>Darko Kovač, Osječka 7, 33523 Čađavički Lug punomoćnik sudionika u postupku ČAĐAVIČKI LUG društvo s ograničenom odgovornošću za poljoprivrednu proizvodnju, stočarstvo i trgovinu, Čađavički Lug</item>
    </derivirana_varijabla>
  </DomainObject.Predmet.OstaliListFormatedWithAdress>
  <DomainObject.Predmet.OstaliListFormatedWithAdressOIB>
    <izvorni_sadrzaj>
      <item>Darko Kovač, OIB 19286999498, Osječka 7, 33523 Čađavički Lug punomoćnik sudionika u postupku ČAĐAVIČKI LUG društvo s ograničenom odgovornošću za poljoprivrednu proizvodnju, stočarstvo i trgovinu, Čađavički Lug</item>
    </izvorni_sadrzaj>
    <derivirana_varijabla naziv="DomainObject.Predmet.OstaliListFormatedWithAdressOIB_1">
      <item>Darko Kovač, OIB 19286999498, Osječka 7, 33523 Čađavički Lug punomoćnik sudionika u postupku ČAĐAVIČKI LUG društvo s ograničenom odgovornošću za poljoprivrednu proizvodnju, stočarstvo i trgovinu, Čađavički Lug</item>
    </derivirana_varijabla>
  </DomainObject.Predmet.OstaliListFormatedWithAdressOIB>
  <DomainObject.Predmet.OstaliListNazivFormated>
    <izvorni_sadrzaj>
      <item>Darko Kovač</item>
    </izvorni_sadrzaj>
    <derivirana_varijabla naziv="DomainObject.Predmet.OstaliListNazivFormated_1">
      <item>Darko Kovač</item>
    </derivirana_varijabla>
  </DomainObject.Predmet.OstaliListNazivFormated>
  <DomainObject.Predmet.OstaliListNazivFormatedOIB>
    <izvorni_sadrzaj>
      <item>Darko Kovač, OIB 19286999498</item>
    </izvorni_sadrzaj>
    <derivirana_varijabla naziv="DomainObject.Predmet.OstaliListNazivFormatedOIB_1">
      <item>Darko Kovač, OIB 19286999498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ČAĐAVIČKI LUG društvo s ograničenom odgovornošću za poljoprivrednu proizvodnju, stočarstvo i trgovinu, Čađavički Lug</izvorni_sadrzaj>
    <derivirana_varijabla naziv="DomainObject.Predmet.ProtustrankaIDrugi_1">ČAĐAVIČKI LUG društvo s ograničenom odgovornošću za poljoprivrednu proizvodnju, stočarstvo i trgovinu,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ČAĐAVIČKI LUG društvo s ograničenom odgovornošću za poljoprivrednu proizvodnju, stočarstvo i trgovinu, Čađavički Lug, OIB 92489700703, Osječka 7, 33523 Čađavički Lug</izvorni_sadrzaj>
    <derivirana_varijabla naziv="DomainObject.Predmet.ProtustrankaIDrugiAdressOIB_1">ČAĐAVIČKI LUG društvo s ograničenom odgovornošću za poljoprivrednu proizvodnju, stočarstvo i trgovinu, Čađavički Lug, OIB 92489700703, Osječka 7,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ČAĐAVIČKI LUG društvo s ograničenom odgovornošću za poljoprivrednu proizvodnju, stočarstvo i trgovinu, Čađavički Lug</item>
      <item>Darko Kovač</item>
    </izvorni_sadrzaj>
    <derivirana_varijabla naziv="DomainObject.Predmet.SudioniciListNaziv_1">
      <item>FINA, RC ZAGREB, Podružnica Bjelovar</item>
      <item>ČAĐAVIČKI LUG društvo s ograničenom odgovornošću za poljoprivrednu proizvodnju, stočarstvo i trgovinu, Čađavički Lug</item>
      <item>Darko Kovač</item>
    </derivirana_varijabla>
  </DomainObject.Predmet.SudioniciListNaziv>
  <DomainObject.Predmet.SudioniciListAdressOIB>
    <izvorni_sadrzaj>
      <item>FINA, RC ZAGREB, Podružnica Bjelovar, OIB 85821130368, F. Supila 4,43000 Bjelovar</item>
      <item>ČAĐAVIČKI LUG društvo s ograničenom odgovornošću za poljoprivrednu proizvodnju, stočarstvo i trgovinu, Čađavički Lug, OIB 92489700703, Osječka 7,33523 Čađavički Lug</item>
      <item>Darko Kovač, OIB 19286999498, Osječka 7,33523 Čađavički Lug</item>
    </izvorni_sadrzaj>
    <derivirana_varijabla naziv="DomainObject.Predmet.SudioniciListAdressOIB_1">
      <item>FINA, RC ZAGREB, Podružnica Bjelovar, OIB 85821130368, F. Supila 4,43000 Bjelovar</item>
      <item>ČAĐAVIČKI LUG društvo s ograničenom odgovornošću za poljoprivrednu proizvodnju, stočarstvo i trgovinu, Čađavički Lug, OIB 92489700703, Osječka 7,33523 Čađavički Lug</item>
      <item>Darko Kovač, OIB 19286999498, Osječka 7,33523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92489700703</item>
      <item>, OIB 19286999498</item>
    </izvorni_sadrzaj>
    <derivirana_varijabla naziv="DomainObject.Predmet.SudioniciListNazivOIB_1">
      <item>, OIB 85821130368</item>
      <item>, OIB 92489700703</item>
      <item>, OIB 19286999498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01E81-EF58-495B-BEA1-6DD383291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1770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2015-12-31T07:37:00Z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2015-12-31T07:39:00Z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