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4f8f" w14:paraId="8bc4f8f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EA0C43">
        <w:rPr>
          <w:b/>
        </w:rPr>
        <w:t xml:space="preserve">   </w:t>
      </w:r>
      <w:r w:rsidRPr="005829BB">
        <w:rPr>
          <w:b/>
        </w:rPr>
        <w:t xml:space="preserve">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EA0C43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EA0C43">
      <w:r w:rsidRPr="005829BB">
        <w:t xml:space="preserve"> </w:t>
      </w:r>
      <w:r w:rsidR="00EA0C43">
        <w:tab/>
      </w:r>
      <w:r w:rsidR="00694576" w:rsidRPr="005829BB">
        <w:t>Pazin</w:t>
      </w:r>
      <w:r w:rsidRPr="005829BB">
        <w:t xml:space="preserve">, </w:t>
      </w:r>
      <w:proofErr w:type="spellStart"/>
      <w:r w:rsidRPr="005829BB">
        <w:t>Dršćevka</w:t>
      </w:r>
      <w:proofErr w:type="spellEnd"/>
      <w:r w:rsidRPr="005829BB">
        <w:t xml:space="preserve"> 1</w:t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>
      <w:pPr>
        <w:jc w:val="both"/>
      </w:pPr>
      <w:r w:rsidRPr="005829BB">
        <w:tab/>
      </w:r>
      <w:r w:rsidR="00E50EC8" w:rsidRPr="00E50EC8">
        <w:t xml:space="preserve">Trgovački sud u Pazinu, po stečajnom sucu Ivanu Dujiću, u stečajnom postupku nad </w:t>
      </w:r>
      <w:r w:rsidR="0044358B" w:rsidRPr="0044358B">
        <w:t xml:space="preserve">AIR ADRIATIC d.o.o. u stečaju Pula, </w:t>
      </w:r>
      <w:proofErr w:type="spellStart"/>
      <w:r w:rsidR="0044358B" w:rsidRPr="0044358B">
        <w:t>Valtursko</w:t>
      </w:r>
      <w:proofErr w:type="spellEnd"/>
      <w:r w:rsidR="0044358B" w:rsidRPr="0044358B">
        <w:t xml:space="preserve"> polje 210, OIB: 82925969030</w:t>
      </w:r>
      <w:r w:rsidR="009427A6" w:rsidRPr="005829BB">
        <w:t>,</w:t>
      </w:r>
      <w:r w:rsidRPr="005829BB">
        <w:t xml:space="preserve"> </w:t>
      </w:r>
      <w:r w:rsidR="003365DF">
        <w:t>9</w:t>
      </w:r>
      <w:r w:rsidR="005F652C" w:rsidRPr="005829BB">
        <w:t xml:space="preserve">. </w:t>
      </w:r>
      <w:r w:rsidR="00500525">
        <w:t>siječnja</w:t>
      </w:r>
      <w:r w:rsidR="00ED3BEC" w:rsidRPr="005829BB">
        <w:t xml:space="preserve"> 201</w:t>
      </w:r>
      <w:r w:rsidR="00500525">
        <w:t>8</w:t>
      </w:r>
      <w:r w:rsidR="005F652C" w:rsidRPr="005829BB">
        <w:t>.</w:t>
      </w:r>
    </w:p>
    <w:p w:rsidRDefault="00EA0C43" w:rsidP="000C58C7" w:rsidR="00EA0C43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44358B" w:rsidR="00B00595">
      <w:pPr>
        <w:jc w:val="both"/>
      </w:pPr>
      <w:r w:rsidRPr="005829BB">
        <w:tab/>
      </w:r>
      <w:r w:rsidR="0044358B">
        <w:t xml:space="preserve">Nalaže se stečajnom upravitelju Draženu </w:t>
      </w:r>
      <w:proofErr w:type="spellStart"/>
      <w:r w:rsidR="0044358B">
        <w:t>Ezgeti</w:t>
      </w:r>
      <w:proofErr w:type="spellEnd"/>
      <w:r w:rsidR="0044358B">
        <w:t xml:space="preserve"> da, sukladno uputi u rješenju</w:t>
      </w:r>
      <w:r w:rsidR="0044358B" w:rsidRPr="0044358B">
        <w:t xml:space="preserve"> Visokog trgovačkog suda Republike Hrvatske </w:t>
      </w:r>
      <w:proofErr w:type="spellStart"/>
      <w:r w:rsidR="0044358B" w:rsidRPr="0044358B">
        <w:t>posl</w:t>
      </w:r>
      <w:proofErr w:type="spellEnd"/>
      <w:r w:rsidR="0044358B" w:rsidRPr="0044358B">
        <w:t xml:space="preserve">. br. </w:t>
      </w:r>
      <w:proofErr w:type="spellStart"/>
      <w:r w:rsidR="0044358B" w:rsidRPr="0044358B">
        <w:t>Pž</w:t>
      </w:r>
      <w:proofErr w:type="spellEnd"/>
      <w:r w:rsidR="0044358B" w:rsidRPr="0044358B">
        <w:t>-7719/13-3 od 15. listopada 2013.</w:t>
      </w:r>
      <w:r w:rsidR="0044358B">
        <w:t xml:space="preserve">, ispita visinu zahtijevanih troškova Zračne luke Pula d.o.o. </w:t>
      </w:r>
      <w:proofErr w:type="spellStart"/>
      <w:r w:rsidR="0044358B">
        <w:t>Ližnjan</w:t>
      </w:r>
      <w:proofErr w:type="spellEnd"/>
      <w:r w:rsidR="0044358B">
        <w:t xml:space="preserve"> za naknadu troškova čuvanja zrakoplova </w:t>
      </w:r>
      <w:r w:rsidR="0044358B" w:rsidRPr="0044358B">
        <w:t>tipa MCDONNELL DOUGLAS DC-9-82 (MD-82), registracijske oznake 9A-CBF, serijskog broja (S/N) 49221, godina proizvodnje 1987, upisanog u glavnoj knjizi Hrvatskog registra civilnih zrakoplova pod rednim brojem 382</w:t>
      </w:r>
      <w:r w:rsidR="0044358B">
        <w:t>, te da o tome dostavi očitovanje sudu, u roku od 20 dana</w:t>
      </w:r>
      <w:r w:rsidR="00E50EC8" w:rsidRPr="00E50EC8">
        <w:t>.</w:t>
      </w:r>
    </w:p>
    <w:p w:rsidRDefault="002D7ECA" w:rsidP="003365DF" w:rsidR="002D7ECA">
      <w:pPr>
        <w:pStyle w:val="Odlomakpopisa"/>
        <w:ind w:left="1425"/>
        <w:jc w:val="both"/>
      </w:pPr>
    </w:p>
    <w:p w:rsidRDefault="00905C83" w:rsidP="00905C83" w:rsidR="00905C83" w:rsidRPr="005829BB">
      <w:pPr>
        <w:jc w:val="center"/>
      </w:pPr>
      <w:r w:rsidRPr="005829BB">
        <w:t xml:space="preserve">U Pazinu, </w:t>
      </w:r>
      <w:r w:rsidR="002D7ECA">
        <w:t>9</w:t>
      </w:r>
      <w:r w:rsidRPr="005829BB">
        <w:t xml:space="preserve">. </w:t>
      </w:r>
      <w:r w:rsidR="00B00595">
        <w:t>siječnja</w:t>
      </w:r>
      <w:r w:rsidRPr="005829BB">
        <w:t xml:space="preserve"> 201</w:t>
      </w:r>
      <w:r w:rsidR="00B00595">
        <w:t>8</w:t>
      </w:r>
      <w:r w:rsidRPr="005829BB">
        <w:t>.</w:t>
      </w:r>
    </w:p>
    <w:p w:rsidRDefault="00905C83" w:rsidP="00905C83" w:rsidR="00F03DCF">
      <w:r w:rsidRPr="005829BB">
        <w:t xml:space="preserve">                                                                                        </w:t>
      </w:r>
      <w:r w:rsidRPr="005829BB">
        <w:tab/>
        <w:t xml:space="preserve">     </w:t>
      </w:r>
      <w:r w:rsidR="00F03DCF">
        <w:t xml:space="preserve"> </w:t>
      </w:r>
    </w:p>
    <w:p w:rsidRDefault="00F03DCF" w:rsidP="00905C83" w:rsidR="00905C83" w:rsidRPr="00582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5C83" w:rsidRPr="005829BB">
        <w:t xml:space="preserve"> </w:t>
      </w:r>
      <w:r w:rsidR="00905C83"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</w:t>
      </w:r>
      <w:r w:rsidR="00F03DCF">
        <w:t xml:space="preserve">  </w:t>
      </w:r>
      <w:r w:rsidRPr="005829BB">
        <w:t>Ivan Dujić</w:t>
      </w:r>
      <w:r w:rsidR="0037172F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</w:t>
      </w:r>
      <w:r w:rsidR="00007398">
        <w:t>-oglasna ploča suda – osam dana</w:t>
      </w:r>
    </w:p>
    <w:p w:rsidRDefault="0044358B" w:rsidP="0044358B" w:rsidR="0044358B">
      <w:r>
        <w:t>- stečajni upravitelj Dražen Ezgeta, Poreč, Ul. Mateo Benussi br. 8,</w:t>
      </w:r>
    </w:p>
    <w:p w:rsidRDefault="0044358B" w:rsidP="0044358B" w:rsidR="0044358B">
      <w:r>
        <w:t xml:space="preserve">- HETA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 Zagreb, Slavonska avenija 6/a (ranije HYPO-LEASING KROATIEN d.o.o. Zagreb, Koranska 16),</w:t>
      </w:r>
    </w:p>
    <w:p w:rsidRDefault="0044358B" w:rsidP="0044358B" w:rsidR="0044358B">
      <w:r>
        <w:t xml:space="preserve">- Zračna luka Pula d.o.o. </w:t>
      </w:r>
      <w:proofErr w:type="spellStart"/>
      <w:r>
        <w:t>Ližnjan</w:t>
      </w:r>
      <w:proofErr w:type="spellEnd"/>
      <w:r>
        <w:t xml:space="preserve"> po pun. Mateju Zuboviću, Pazin, Družba Sv. </w:t>
      </w:r>
      <w:proofErr w:type="spellStart"/>
      <w:r>
        <w:t>Ćirila</w:t>
      </w:r>
      <w:proofErr w:type="spellEnd"/>
      <w:r>
        <w:t xml:space="preserve"> i Metoda 6.</w:t>
      </w:r>
    </w:p>
    <w:p w:rsidRDefault="00007398" w:rsidP="0044358B" w:rsidR="00007398"/>
    <w:p w:rsidRDefault="0044358B" w:rsidP="0044358B" w:rsidR="0044358B">
      <w:r>
        <w:t>R.</w:t>
      </w:r>
    </w:p>
    <w:p w:rsidRDefault="0044358B" w:rsidP="0044358B" w:rsidR="0044358B">
      <w:r>
        <w:t>Kalendirati 30 dana.</w:t>
      </w:r>
    </w:p>
    <w:sectPr w:rsidSect="001A1476" w:rsidR="0044358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1AC" w:rsidP="008C04AA" w:rsidR="00D341AC">
      <w:r>
        <w:separator/>
      </w:r>
    </w:p>
  </w:endnote>
  <w:endnote w:id="0" w:type="continuationSeparator">
    <w:p w:rsidRDefault="00D341AC" w:rsidP="008C04AA" w:rsidR="00D34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1AC" w:rsidP="008C04AA" w:rsidR="00D341AC">
      <w:r>
        <w:separator/>
      </w:r>
    </w:p>
  </w:footnote>
  <w:footnote w:id="0" w:type="continuationSeparator">
    <w:p w:rsidRDefault="00D341AC" w:rsidP="008C04AA" w:rsidR="00D34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172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44358B">
    <w:pPr>
      <w:pStyle w:val="Zaglavlje"/>
    </w:pPr>
    <w:r>
      <w:tab/>
    </w:r>
    <w:r>
      <w:tab/>
    </w:r>
    <w:r w:rsidR="00F03DCF">
      <w:t xml:space="preserve">      </w:t>
    </w:r>
    <w:r w:rsidR="00E50EC8" w:rsidRPr="00E50EC8">
      <w:t>10 St-</w:t>
    </w:r>
    <w:r w:rsidR="0044358B">
      <w:t>8</w:t>
    </w:r>
    <w:r w:rsidR="00E50EC8" w:rsidRPr="00E50EC8">
      <w:t>/</w:t>
    </w:r>
    <w:r w:rsidR="00E50EC8">
      <w:t>201</w:t>
    </w:r>
    <w:r w:rsidR="0044358B">
      <w:t>5</w:t>
    </w:r>
    <w:r w:rsidR="00E50EC8">
      <w:t>-</w:t>
    </w:r>
    <w:r w:rsidR="0044358B">
      <w:t>192</w:t>
    </w:r>
  </w:p>
  <w:p w:rsidRDefault="0037172F" w:rsidR="00E84C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7172F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58B"/>
    <w:rsid w:val="00443C91"/>
    <w:rsid w:val="00445F0F"/>
    <w:rsid w:val="00482E79"/>
    <w:rsid w:val="00486F3D"/>
    <w:rsid w:val="004A2979"/>
    <w:rsid w:val="004A41A9"/>
    <w:rsid w:val="004D47B4"/>
    <w:rsid w:val="004E1BDF"/>
    <w:rsid w:val="00500525"/>
    <w:rsid w:val="0051603B"/>
    <w:rsid w:val="00554328"/>
    <w:rsid w:val="005829BB"/>
    <w:rsid w:val="00585967"/>
    <w:rsid w:val="00596D9F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85607"/>
    <w:rsid w:val="00B90BC5"/>
    <w:rsid w:val="00B966E2"/>
    <w:rsid w:val="00BA1924"/>
    <w:rsid w:val="00BC6E78"/>
    <w:rsid w:val="00BE5A8E"/>
    <w:rsid w:val="00BE637F"/>
    <w:rsid w:val="00C1255B"/>
    <w:rsid w:val="00C140F4"/>
    <w:rsid w:val="00C320EA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341AC"/>
    <w:rsid w:val="00D4639F"/>
    <w:rsid w:val="00D5398B"/>
    <w:rsid w:val="00D93ECB"/>
    <w:rsid w:val="00DA2406"/>
    <w:rsid w:val="00DC12DD"/>
    <w:rsid w:val="00DD43DA"/>
    <w:rsid w:val="00DE0F0E"/>
    <w:rsid w:val="00E016CC"/>
    <w:rsid w:val="00E13AF4"/>
    <w:rsid w:val="00E41DF2"/>
    <w:rsid w:val="00E45D62"/>
    <w:rsid w:val="00E50EC8"/>
    <w:rsid w:val="00E50F23"/>
    <w:rsid w:val="00E53610"/>
    <w:rsid w:val="00E60ABE"/>
    <w:rsid w:val="00E64CB0"/>
    <w:rsid w:val="00E941F7"/>
    <w:rsid w:val="00EA0C43"/>
    <w:rsid w:val="00EA3ECD"/>
    <w:rsid w:val="00EB0698"/>
    <w:rsid w:val="00ED2948"/>
    <w:rsid w:val="00ED3BEC"/>
    <w:rsid w:val="00EE7DC4"/>
    <w:rsid w:val="00EF5094"/>
    <w:rsid w:val="00F03DCF"/>
    <w:rsid w:val="00F07B51"/>
    <w:rsid w:val="00F13312"/>
    <w:rsid w:val="00F239F3"/>
    <w:rsid w:val="00F44100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7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7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7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7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7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7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7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7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</izvorni_sadrzaj>
    <derivirana_varijabla naziv="DomainObject.Predmet.Opis_1">14.12.16. prileži obiman spis
OS RI-SS KRK PU OVR-3210/15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19.07.2007.</izvorni_sadrzaj>
    <derivirana_varijabla naziv="DomainObject.Predmet.PrimjedbaSuca_1">19.07.2007.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1093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2018-01-09T11:33:00Z</dcterms:created>
  <dc:creator>Jasmina Matika</dc:creator>
  <cp:lastModifiedBy>Sanja Lakošeljac</cp:lastModifiedBy>
  <cp:lastPrinted>2018-01-09T11:36:00Z</cp:lastPrinted>
  <dcterms:modified xmlns:xsi="http://www.w3.org/2001/XMLSchema-instance" xsi:type="dcterms:W3CDTF">2018-01-09T11:36:00Z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