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af39a" w14:paraId="92af39a" w:rsidRDefault="00ED361B" w:rsidP="001265BC" w:rsidR="001265BC" w:rsidRPr="009D2399">
      <w:pPr>
        <w15:collapsed w:val="false"/>
        <w:rPr>
          <w:rFonts w:cs="Times New Roman" w:hAnsi="Times New Roman" w:ascii="Times New Roman"/>
          <w:sz w:val="24"/>
          <w:szCs w:val="24"/>
        </w:rPr>
      </w:pPr>
      <w:bookmarkStart w:name="_GoBack" w:id="0"/>
      <w:bookmarkEnd w:id="0"/>
      <w:r w:rsidRPr="009D2399">
        <w:rPr>
          <w:rFonts w:cs="Times New Roman" w:hAnsi="Times New Roman" w:ascii="Times New Roman"/>
          <w:sz w:val="24"/>
          <w:szCs w:val="24"/>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1265BC" w:rsidP="001265BC" w:rsidR="001265BC" w:rsidRPr="009D2399">
      <w:pPr>
        <w:rPr>
          <w:rFonts w:cs="Times New Roman" w:hAnsi="Times New Roman" w:ascii="Times New Roman"/>
          <w:sz w:val="24"/>
          <w:szCs w:val="24"/>
        </w:rPr>
      </w:pPr>
      <w:r w:rsidRPr="009D2399">
        <w:rPr>
          <w:rFonts w:cs="Times New Roman" w:hAnsi="Times New Roman" w:ascii="Times New Roman"/>
          <w:sz w:val="24"/>
          <w:szCs w:val="24"/>
        </w:rPr>
        <w:t>REPUBLIKA HRVATSKA</w:t>
      </w:r>
    </w:p>
    <w:p w:rsidRDefault="001265BC" w:rsidP="001265BC" w:rsidR="001265BC" w:rsidRPr="009D2399">
      <w:pPr>
        <w:rPr>
          <w:rFonts w:cs="Times New Roman" w:hAnsi="Times New Roman" w:ascii="Times New Roman"/>
          <w:sz w:val="24"/>
          <w:szCs w:val="24"/>
        </w:rPr>
      </w:pPr>
      <w:r w:rsidRPr="009D2399">
        <w:rPr>
          <w:rFonts w:cs="Times New Roman" w:hAnsi="Times New Roman" w:ascii="Times New Roman"/>
          <w:sz w:val="24"/>
          <w:szCs w:val="24"/>
        </w:rPr>
        <w:t>TRGOVAČKI SUD U ZAGREBU</w:t>
      </w:r>
    </w:p>
    <w:p w:rsidRDefault="001265BC" w:rsidP="001265BC" w:rsidR="001265BC" w:rsidRPr="009D2399">
      <w:pPr>
        <w:rPr>
          <w:rFonts w:cs="Times New Roman" w:hAnsi="Times New Roman" w:ascii="Times New Roman"/>
          <w:sz w:val="24"/>
          <w:szCs w:val="24"/>
        </w:rPr>
      </w:pPr>
      <w:r w:rsidRPr="009D2399">
        <w:rPr>
          <w:rFonts w:cs="Times New Roman" w:hAnsi="Times New Roman" w:ascii="Times New Roman"/>
          <w:sz w:val="24"/>
          <w:szCs w:val="24"/>
        </w:rPr>
        <w:t>Zagreb, Amruševa 2/II</w:t>
      </w:r>
      <w:r w:rsidRPr="009D2399">
        <w:rPr>
          <w:rFonts w:cs="Times New Roman" w:hAnsi="Times New Roman" w:ascii="Times New Roman"/>
          <w:sz w:val="24"/>
          <w:szCs w:val="24"/>
        </w:rPr>
        <w:tab/>
      </w:r>
      <w:r w:rsidRPr="009D2399">
        <w:rPr>
          <w:rFonts w:cs="Times New Roman" w:hAnsi="Times New Roman" w:ascii="Times New Roman"/>
          <w:sz w:val="24"/>
          <w:szCs w:val="24"/>
        </w:rPr>
        <w:tab/>
      </w:r>
      <w:r w:rsidRPr="009D2399">
        <w:rPr>
          <w:rFonts w:cs="Times New Roman" w:hAnsi="Times New Roman" w:ascii="Times New Roman"/>
          <w:sz w:val="24"/>
          <w:szCs w:val="24"/>
        </w:rPr>
        <w:tab/>
      </w:r>
      <w:r w:rsidRPr="009D2399">
        <w:rPr>
          <w:rFonts w:cs="Times New Roman" w:hAnsi="Times New Roman" w:ascii="Times New Roman"/>
          <w:sz w:val="24"/>
          <w:szCs w:val="24"/>
        </w:rPr>
        <w:tab/>
      </w:r>
      <w:r w:rsidRPr="009D2399">
        <w:rPr>
          <w:rFonts w:cs="Times New Roman" w:hAnsi="Times New Roman" w:ascii="Times New Roman"/>
          <w:sz w:val="24"/>
          <w:szCs w:val="24"/>
        </w:rPr>
        <w:tab/>
      </w:r>
      <w:r w:rsidRPr="009D2399">
        <w:rPr>
          <w:rFonts w:cs="Times New Roman" w:hAnsi="Times New Roman" w:ascii="Times New Roman"/>
          <w:sz w:val="24"/>
          <w:szCs w:val="24"/>
        </w:rPr>
        <w:tab/>
      </w:r>
      <w:r w:rsidRPr="009D2399">
        <w:rPr>
          <w:rFonts w:cs="Times New Roman" w:hAnsi="Times New Roman" w:ascii="Times New Roman"/>
          <w:sz w:val="24"/>
          <w:szCs w:val="24"/>
        </w:rPr>
        <w:tab/>
        <w:t>7 St-</w:t>
      </w:r>
      <w:r w:rsidR="00641FBA" w:rsidRPr="009D2399">
        <w:rPr>
          <w:rFonts w:cs="Times New Roman" w:hAnsi="Times New Roman" w:ascii="Times New Roman"/>
          <w:sz w:val="24"/>
          <w:szCs w:val="24"/>
        </w:rPr>
        <w:t>1210/12</w:t>
      </w:r>
      <w:r w:rsidR="00B31202" w:rsidRPr="009D2399">
        <w:rPr>
          <w:rFonts w:cs="Times New Roman" w:hAnsi="Times New Roman" w:ascii="Times New Roman"/>
          <w:sz w:val="24"/>
          <w:szCs w:val="24"/>
        </w:rPr>
        <w:t>-</w:t>
      </w:r>
      <w:r w:rsidR="00360D3C">
        <w:rPr>
          <w:rFonts w:cs="Times New Roman" w:hAnsi="Times New Roman" w:ascii="Times New Roman"/>
          <w:sz w:val="24"/>
          <w:szCs w:val="24"/>
        </w:rPr>
        <w:t>144</w:t>
      </w:r>
    </w:p>
    <w:p w:rsidRDefault="001265BC" w:rsidP="001265BC" w:rsidR="001265BC" w:rsidRPr="009D2399">
      <w:pPr>
        <w:rPr>
          <w:rFonts w:cs="Times New Roman" w:hAnsi="Times New Roman" w:ascii="Times New Roman"/>
          <w:sz w:val="24"/>
          <w:szCs w:val="24"/>
        </w:rPr>
      </w:pPr>
      <w:r w:rsidRPr="009D2399">
        <w:rPr>
          <w:rFonts w:cs="Times New Roman" w:hAnsi="Times New Roman" w:ascii="Times New Roman"/>
          <w:sz w:val="24"/>
          <w:szCs w:val="24"/>
        </w:rPr>
        <w:t xml:space="preserve"> </w:t>
      </w:r>
    </w:p>
    <w:p w:rsidRDefault="001265BC" w:rsidP="001265BC" w:rsidR="001265BC" w:rsidRPr="009D2399">
      <w:pPr>
        <w:jc w:val="center"/>
        <w:rPr>
          <w:rFonts w:cs="Times New Roman" w:hAnsi="Times New Roman" w:ascii="Times New Roman"/>
          <w:sz w:val="24"/>
          <w:szCs w:val="24"/>
        </w:rPr>
      </w:pPr>
      <w:r w:rsidRPr="009D2399">
        <w:rPr>
          <w:rFonts w:cs="Times New Roman" w:hAnsi="Times New Roman" w:ascii="Times New Roman"/>
          <w:sz w:val="24"/>
          <w:szCs w:val="24"/>
        </w:rPr>
        <w:t xml:space="preserve">R E P U B L I K A  H R V A T S K A </w:t>
      </w:r>
    </w:p>
    <w:p w:rsidRDefault="001265BC" w:rsidP="001265BC" w:rsidR="001265BC" w:rsidRPr="009D2399">
      <w:pPr>
        <w:jc w:val="center"/>
        <w:rPr>
          <w:rFonts w:cs="Times New Roman" w:hAnsi="Times New Roman" w:ascii="Times New Roman"/>
          <w:sz w:val="24"/>
          <w:szCs w:val="24"/>
        </w:rPr>
      </w:pPr>
      <w:r w:rsidRPr="009D2399">
        <w:rPr>
          <w:rFonts w:cs="Times New Roman" w:hAnsi="Times New Roman" w:ascii="Times New Roman"/>
          <w:sz w:val="24"/>
          <w:szCs w:val="24"/>
        </w:rPr>
        <w:t>Z A K L J U Č A K</w:t>
      </w:r>
    </w:p>
    <w:p w:rsidRDefault="001265BC" w:rsidP="001265BC" w:rsidR="001265BC" w:rsidRPr="009D2399">
      <w:pPr>
        <w:jc w:val="center"/>
        <w:rPr>
          <w:rFonts w:cs="Times New Roman" w:hAnsi="Times New Roman" w:ascii="Times New Roman"/>
          <w:sz w:val="24"/>
          <w:szCs w:val="24"/>
        </w:rPr>
      </w:pPr>
    </w:p>
    <w:p w:rsidRDefault="001265BC" w:rsidP="001265BC" w:rsidR="001265BC" w:rsidRPr="009D2399">
      <w:pPr>
        <w:jc w:val="both"/>
        <w:rPr>
          <w:rFonts w:cs="Times New Roman" w:hAnsi="Times New Roman" w:ascii="Times New Roman"/>
          <w:sz w:val="24"/>
          <w:szCs w:val="24"/>
        </w:rPr>
      </w:pPr>
      <w:r w:rsidRPr="009D2399">
        <w:rPr>
          <w:rFonts w:cs="Times New Roman" w:hAnsi="Times New Roman" w:ascii="Times New Roman"/>
          <w:sz w:val="24"/>
          <w:szCs w:val="24"/>
        </w:rPr>
        <w:tab/>
      </w:r>
      <w:r w:rsidR="00641FBA" w:rsidRPr="009D2399">
        <w:rPr>
          <w:rFonts w:cs="Times New Roman" w:hAnsi="Times New Roman" w:ascii="Times New Roman"/>
          <w:sz w:val="24"/>
          <w:szCs w:val="24"/>
          <w:lang w:val="pl-PL"/>
        </w:rPr>
        <w:t>TRGOVA</w:t>
      </w:r>
      <w:r w:rsidR="00641FBA" w:rsidRPr="009D2399">
        <w:rPr>
          <w:rFonts w:cs="Times New Roman" w:hAnsi="Times New Roman" w:ascii="Times New Roman"/>
          <w:sz w:val="24"/>
          <w:szCs w:val="24"/>
        </w:rPr>
        <w:t>Č</w:t>
      </w:r>
      <w:r w:rsidR="00641FBA" w:rsidRPr="009D2399">
        <w:rPr>
          <w:rFonts w:cs="Times New Roman" w:hAnsi="Times New Roman" w:ascii="Times New Roman"/>
          <w:sz w:val="24"/>
          <w:szCs w:val="24"/>
          <w:lang w:val="pl-PL"/>
        </w:rPr>
        <w:t>KI</w:t>
      </w:r>
      <w:r w:rsidR="00641FBA" w:rsidRPr="009D2399">
        <w:rPr>
          <w:rFonts w:cs="Times New Roman" w:hAnsi="Times New Roman" w:ascii="Times New Roman"/>
          <w:sz w:val="24"/>
          <w:szCs w:val="24"/>
        </w:rPr>
        <w:t xml:space="preserve"> </w:t>
      </w:r>
      <w:r w:rsidR="00641FBA" w:rsidRPr="009D2399">
        <w:rPr>
          <w:rFonts w:cs="Times New Roman" w:hAnsi="Times New Roman" w:ascii="Times New Roman"/>
          <w:sz w:val="24"/>
          <w:szCs w:val="24"/>
          <w:lang w:val="pl-PL"/>
        </w:rPr>
        <w:t>SUD</w:t>
      </w:r>
      <w:r w:rsidR="00641FBA" w:rsidRPr="009D2399">
        <w:rPr>
          <w:rFonts w:cs="Times New Roman" w:hAnsi="Times New Roman" w:ascii="Times New Roman"/>
          <w:sz w:val="24"/>
          <w:szCs w:val="24"/>
        </w:rPr>
        <w:t xml:space="preserve"> </w:t>
      </w:r>
      <w:r w:rsidR="00641FBA" w:rsidRPr="009D2399">
        <w:rPr>
          <w:rFonts w:cs="Times New Roman" w:hAnsi="Times New Roman" w:ascii="Times New Roman"/>
          <w:sz w:val="24"/>
          <w:szCs w:val="24"/>
          <w:lang w:val="pl-PL"/>
        </w:rPr>
        <w:t>U</w:t>
      </w:r>
      <w:r w:rsidR="00641FBA" w:rsidRPr="009D2399">
        <w:rPr>
          <w:rFonts w:cs="Times New Roman" w:hAnsi="Times New Roman" w:ascii="Times New Roman"/>
          <w:sz w:val="24"/>
          <w:szCs w:val="24"/>
        </w:rPr>
        <w:t xml:space="preserve"> </w:t>
      </w:r>
      <w:r w:rsidR="00641FBA" w:rsidRPr="009D2399">
        <w:rPr>
          <w:rFonts w:cs="Times New Roman" w:hAnsi="Times New Roman" w:ascii="Times New Roman"/>
          <w:sz w:val="24"/>
          <w:szCs w:val="24"/>
          <w:lang w:val="pl-PL"/>
        </w:rPr>
        <w:t>ZAGREBU</w:t>
      </w:r>
      <w:r w:rsidR="00641FBA" w:rsidRPr="009D2399">
        <w:rPr>
          <w:rFonts w:cs="Times New Roman" w:hAnsi="Times New Roman" w:ascii="Times New Roman"/>
          <w:sz w:val="24"/>
          <w:szCs w:val="24"/>
        </w:rPr>
        <w:t xml:space="preserve"> </w:t>
      </w:r>
      <w:r w:rsidR="00641FBA" w:rsidRPr="009D2399">
        <w:rPr>
          <w:rFonts w:cs="Times New Roman" w:hAnsi="Times New Roman" w:ascii="Times New Roman"/>
          <w:sz w:val="24"/>
          <w:szCs w:val="24"/>
          <w:lang w:val="pl-PL"/>
        </w:rPr>
        <w:t>po</w:t>
      </w:r>
      <w:r w:rsidR="00641FBA" w:rsidRPr="009D2399">
        <w:rPr>
          <w:rFonts w:cs="Times New Roman" w:hAnsi="Times New Roman" w:ascii="Times New Roman"/>
          <w:sz w:val="24"/>
          <w:szCs w:val="24"/>
        </w:rPr>
        <w:t xml:space="preserve"> </w:t>
      </w:r>
      <w:r w:rsidR="00641FBA" w:rsidRPr="009D2399">
        <w:rPr>
          <w:rFonts w:cs="Times New Roman" w:hAnsi="Times New Roman" w:ascii="Times New Roman"/>
          <w:sz w:val="24"/>
          <w:szCs w:val="24"/>
          <w:lang w:val="pl-PL"/>
        </w:rPr>
        <w:t>sucu</w:t>
      </w:r>
      <w:r w:rsidR="00641FBA" w:rsidRPr="009D2399">
        <w:rPr>
          <w:rFonts w:cs="Times New Roman" w:hAnsi="Times New Roman" w:ascii="Times New Roman"/>
          <w:sz w:val="24"/>
          <w:szCs w:val="24"/>
        </w:rPr>
        <w:t xml:space="preserve"> </w:t>
      </w:r>
      <w:r w:rsidR="00641FBA" w:rsidRPr="009D2399">
        <w:rPr>
          <w:rFonts w:cs="Times New Roman" w:hAnsi="Times New Roman" w:ascii="Times New Roman"/>
          <w:sz w:val="24"/>
          <w:szCs w:val="24"/>
          <w:lang w:val="pl-PL"/>
        </w:rPr>
        <w:t>pojedincu</w:t>
      </w:r>
      <w:r w:rsidR="00641FBA" w:rsidRPr="009D2399">
        <w:rPr>
          <w:rFonts w:cs="Times New Roman" w:hAnsi="Times New Roman" w:ascii="Times New Roman"/>
          <w:sz w:val="24"/>
          <w:szCs w:val="24"/>
        </w:rPr>
        <w:t xml:space="preserve"> </w:t>
      </w:r>
      <w:r w:rsidR="00641FBA" w:rsidRPr="009D2399">
        <w:rPr>
          <w:rFonts w:cs="Times New Roman" w:hAnsi="Times New Roman" w:ascii="Times New Roman"/>
          <w:sz w:val="24"/>
          <w:szCs w:val="24"/>
          <w:lang w:val="pl-PL"/>
        </w:rPr>
        <w:t>Vesni</w:t>
      </w:r>
      <w:r w:rsidR="00641FBA" w:rsidRPr="009D2399">
        <w:rPr>
          <w:rFonts w:cs="Times New Roman" w:hAnsi="Times New Roman" w:ascii="Times New Roman"/>
          <w:sz w:val="24"/>
          <w:szCs w:val="24"/>
        </w:rPr>
        <w:t xml:space="preserve"> </w:t>
      </w:r>
      <w:r w:rsidR="00641FBA" w:rsidRPr="009D2399">
        <w:rPr>
          <w:rFonts w:cs="Times New Roman" w:hAnsi="Times New Roman" w:ascii="Times New Roman"/>
          <w:sz w:val="24"/>
          <w:szCs w:val="24"/>
          <w:lang w:val="pl-PL"/>
        </w:rPr>
        <w:t>Malenica</w:t>
      </w:r>
      <w:r w:rsidR="00641FBA" w:rsidRPr="009D2399">
        <w:rPr>
          <w:rFonts w:cs="Times New Roman" w:hAnsi="Times New Roman" w:ascii="Times New Roman"/>
          <w:sz w:val="24"/>
          <w:szCs w:val="24"/>
        </w:rPr>
        <w:t xml:space="preserve"> </w:t>
      </w:r>
      <w:r w:rsidR="00641FBA" w:rsidRPr="009D2399">
        <w:rPr>
          <w:rFonts w:cs="Times New Roman" w:hAnsi="Times New Roman" w:ascii="Times New Roman"/>
          <w:sz w:val="24"/>
          <w:szCs w:val="24"/>
          <w:lang w:val="pl-PL"/>
        </w:rPr>
        <w:t>kao</w:t>
      </w:r>
      <w:r w:rsidR="00641FBA" w:rsidRPr="009D2399">
        <w:rPr>
          <w:rFonts w:cs="Times New Roman" w:hAnsi="Times New Roman" w:ascii="Times New Roman"/>
          <w:sz w:val="24"/>
          <w:szCs w:val="24"/>
        </w:rPr>
        <w:t xml:space="preserve"> </w:t>
      </w:r>
      <w:r w:rsidR="00641FBA" w:rsidRPr="009D2399">
        <w:rPr>
          <w:rFonts w:cs="Times New Roman" w:hAnsi="Times New Roman" w:ascii="Times New Roman"/>
          <w:sz w:val="24"/>
          <w:szCs w:val="24"/>
          <w:lang w:val="pl-PL"/>
        </w:rPr>
        <w:t>ste</w:t>
      </w:r>
      <w:r w:rsidR="00641FBA" w:rsidRPr="009D2399">
        <w:rPr>
          <w:rFonts w:cs="Times New Roman" w:hAnsi="Times New Roman" w:ascii="Times New Roman"/>
          <w:sz w:val="24"/>
          <w:szCs w:val="24"/>
        </w:rPr>
        <w:t>č</w:t>
      </w:r>
      <w:r w:rsidR="00641FBA" w:rsidRPr="009D2399">
        <w:rPr>
          <w:rFonts w:cs="Times New Roman" w:hAnsi="Times New Roman" w:ascii="Times New Roman"/>
          <w:sz w:val="24"/>
          <w:szCs w:val="24"/>
          <w:lang w:val="pl-PL"/>
        </w:rPr>
        <w:t>ajnom</w:t>
      </w:r>
      <w:r w:rsidR="00641FBA" w:rsidRPr="009D2399">
        <w:rPr>
          <w:rFonts w:cs="Times New Roman" w:hAnsi="Times New Roman" w:ascii="Times New Roman"/>
          <w:sz w:val="24"/>
          <w:szCs w:val="24"/>
        </w:rPr>
        <w:t xml:space="preserve"> </w:t>
      </w:r>
      <w:r w:rsidR="00641FBA" w:rsidRPr="009D2399">
        <w:rPr>
          <w:rFonts w:cs="Times New Roman" w:hAnsi="Times New Roman" w:ascii="Times New Roman"/>
          <w:sz w:val="24"/>
          <w:szCs w:val="24"/>
          <w:lang w:val="pl-PL"/>
        </w:rPr>
        <w:t>sucu</w:t>
      </w:r>
      <w:r w:rsidR="00641FBA" w:rsidRPr="009D2399">
        <w:rPr>
          <w:rFonts w:cs="Times New Roman" w:hAnsi="Times New Roman" w:ascii="Times New Roman"/>
          <w:sz w:val="24"/>
          <w:szCs w:val="24"/>
        </w:rPr>
        <w:t xml:space="preserve"> </w:t>
      </w:r>
      <w:r w:rsidR="00641FBA" w:rsidRPr="009D2399">
        <w:rPr>
          <w:rFonts w:cs="Times New Roman" w:hAnsi="Times New Roman" w:ascii="Times New Roman"/>
          <w:sz w:val="24"/>
          <w:szCs w:val="24"/>
          <w:lang w:val="pl-PL"/>
        </w:rPr>
        <w:t>u</w:t>
      </w:r>
      <w:r w:rsidR="00641FBA" w:rsidRPr="009D2399">
        <w:rPr>
          <w:rFonts w:cs="Times New Roman" w:hAnsi="Times New Roman" w:ascii="Times New Roman"/>
          <w:sz w:val="24"/>
          <w:szCs w:val="24"/>
        </w:rPr>
        <w:t xml:space="preserve"> </w:t>
      </w:r>
      <w:r w:rsidR="00641FBA" w:rsidRPr="009D2399">
        <w:rPr>
          <w:rFonts w:cs="Times New Roman" w:hAnsi="Times New Roman" w:ascii="Times New Roman"/>
          <w:sz w:val="24"/>
          <w:szCs w:val="24"/>
          <w:lang w:val="pl-PL"/>
        </w:rPr>
        <w:t>ste</w:t>
      </w:r>
      <w:r w:rsidR="00641FBA" w:rsidRPr="009D2399">
        <w:rPr>
          <w:rFonts w:cs="Times New Roman" w:hAnsi="Times New Roman" w:ascii="Times New Roman"/>
          <w:sz w:val="24"/>
          <w:szCs w:val="24"/>
        </w:rPr>
        <w:t>č</w:t>
      </w:r>
      <w:r w:rsidR="00641FBA" w:rsidRPr="009D2399">
        <w:rPr>
          <w:rFonts w:cs="Times New Roman" w:hAnsi="Times New Roman" w:ascii="Times New Roman"/>
          <w:sz w:val="24"/>
          <w:szCs w:val="24"/>
          <w:lang w:val="pl-PL"/>
        </w:rPr>
        <w:t>ajnom</w:t>
      </w:r>
      <w:r w:rsidR="00641FBA" w:rsidRPr="009D2399">
        <w:rPr>
          <w:rFonts w:cs="Times New Roman" w:hAnsi="Times New Roman" w:ascii="Times New Roman"/>
          <w:sz w:val="24"/>
          <w:szCs w:val="24"/>
        </w:rPr>
        <w:t xml:space="preserve"> </w:t>
      </w:r>
      <w:r w:rsidR="00641FBA" w:rsidRPr="009D2399">
        <w:rPr>
          <w:rFonts w:cs="Times New Roman" w:hAnsi="Times New Roman" w:ascii="Times New Roman"/>
          <w:sz w:val="24"/>
          <w:szCs w:val="24"/>
          <w:lang w:val="pl-PL"/>
        </w:rPr>
        <w:t>postupku</w:t>
      </w:r>
      <w:r w:rsidR="00641FBA" w:rsidRPr="009D2399">
        <w:rPr>
          <w:rFonts w:cs="Times New Roman" w:hAnsi="Times New Roman" w:ascii="Times New Roman"/>
          <w:sz w:val="24"/>
          <w:szCs w:val="24"/>
        </w:rPr>
        <w:t xml:space="preserve"> </w:t>
      </w:r>
      <w:r w:rsidR="00641FBA" w:rsidRPr="009D2399">
        <w:rPr>
          <w:rFonts w:cs="Times New Roman" w:hAnsi="Times New Roman" w:ascii="Times New Roman"/>
          <w:sz w:val="24"/>
          <w:szCs w:val="24"/>
          <w:lang w:val="pl-PL"/>
        </w:rPr>
        <w:t>nad</w:t>
      </w:r>
      <w:r w:rsidR="00641FBA" w:rsidRPr="009D2399">
        <w:rPr>
          <w:rFonts w:cs="Times New Roman" w:hAnsi="Times New Roman" w:ascii="Times New Roman"/>
          <w:sz w:val="24"/>
          <w:szCs w:val="24"/>
        </w:rPr>
        <w:t xml:space="preserve"> </w:t>
      </w:r>
      <w:r w:rsidR="00641FBA" w:rsidRPr="009D2399">
        <w:rPr>
          <w:rFonts w:cs="Times New Roman" w:hAnsi="Times New Roman" w:ascii="Times New Roman"/>
          <w:sz w:val="24"/>
          <w:szCs w:val="24"/>
          <w:lang w:val="pl-PL"/>
        </w:rPr>
        <w:t>du</w:t>
      </w:r>
      <w:r w:rsidR="00641FBA" w:rsidRPr="009D2399">
        <w:rPr>
          <w:rFonts w:cs="Times New Roman" w:hAnsi="Times New Roman" w:ascii="Times New Roman"/>
          <w:sz w:val="24"/>
          <w:szCs w:val="24"/>
        </w:rPr>
        <w:t>ž</w:t>
      </w:r>
      <w:r w:rsidR="00641FBA" w:rsidRPr="009D2399">
        <w:rPr>
          <w:rFonts w:cs="Times New Roman" w:hAnsi="Times New Roman" w:ascii="Times New Roman"/>
          <w:sz w:val="24"/>
          <w:szCs w:val="24"/>
          <w:lang w:val="pl-PL"/>
        </w:rPr>
        <w:t>nikom</w:t>
      </w:r>
      <w:r w:rsidR="00641FBA" w:rsidRPr="009D2399">
        <w:rPr>
          <w:rFonts w:cs="Times New Roman" w:hAnsi="Times New Roman" w:ascii="Times New Roman"/>
          <w:sz w:val="24"/>
          <w:szCs w:val="24"/>
        </w:rPr>
        <w:t xml:space="preserve"> </w:t>
      </w:r>
      <w:r w:rsidR="00641FBA" w:rsidRPr="009D2399">
        <w:rPr>
          <w:rFonts w:cs="Times New Roman" w:hAnsi="Times New Roman" w:ascii="Times New Roman"/>
          <w:sz w:val="24"/>
          <w:szCs w:val="24"/>
          <w:lang w:val="pl-PL"/>
        </w:rPr>
        <w:t>INFOMART d. o. o. u stečaju, Sisak, Ante Starčevića 4, OIB 24092669025</w:t>
      </w:r>
      <w:r w:rsidR="00CE40EA" w:rsidRPr="009D2399">
        <w:rPr>
          <w:rFonts w:cs="Times New Roman" w:hAnsi="Times New Roman" w:ascii="Times New Roman"/>
          <w:sz w:val="24"/>
          <w:szCs w:val="24"/>
          <w:lang w:val="pl-PL"/>
        </w:rPr>
        <w:t xml:space="preserve">, </w:t>
      </w:r>
      <w:r w:rsidR="00B31202" w:rsidRPr="009D2399">
        <w:rPr>
          <w:rFonts w:cs="Times New Roman" w:hAnsi="Times New Roman" w:ascii="Times New Roman"/>
          <w:sz w:val="24"/>
          <w:szCs w:val="24"/>
          <w:lang w:val="pl-PL"/>
        </w:rPr>
        <w:t>16. siječnja 2017.</w:t>
      </w:r>
    </w:p>
    <w:p w:rsidRDefault="001265BC" w:rsidP="001265BC" w:rsidR="001265BC" w:rsidRPr="009D2399">
      <w:pPr>
        <w:jc w:val="both"/>
        <w:rPr>
          <w:rFonts w:cs="Times New Roman" w:hAnsi="Times New Roman" w:ascii="Times New Roman"/>
          <w:sz w:val="24"/>
          <w:szCs w:val="24"/>
        </w:rPr>
      </w:pPr>
    </w:p>
    <w:p w:rsidRDefault="001265BC" w:rsidP="001265BC" w:rsidR="001265BC" w:rsidRPr="009D2399">
      <w:pPr>
        <w:jc w:val="center"/>
        <w:rPr>
          <w:rFonts w:cs="Times New Roman" w:hAnsi="Times New Roman" w:ascii="Times New Roman"/>
          <w:sz w:val="24"/>
          <w:szCs w:val="24"/>
        </w:rPr>
      </w:pPr>
      <w:r w:rsidRPr="009D2399">
        <w:rPr>
          <w:rFonts w:cs="Times New Roman" w:hAnsi="Times New Roman" w:ascii="Times New Roman"/>
          <w:sz w:val="24"/>
          <w:szCs w:val="24"/>
        </w:rPr>
        <w:t>z a k l j u č i o  j e</w:t>
      </w:r>
    </w:p>
    <w:p w:rsidRDefault="001265BC" w:rsidP="001265BC" w:rsidR="001265BC" w:rsidRPr="009D2399">
      <w:pPr>
        <w:jc w:val="center"/>
        <w:rPr>
          <w:rFonts w:cs="Times New Roman" w:hAnsi="Times New Roman" w:ascii="Times New Roman"/>
          <w:sz w:val="24"/>
          <w:szCs w:val="24"/>
        </w:rPr>
      </w:pPr>
    </w:p>
    <w:p w:rsidRDefault="001265BC" w:rsidP="001E7087" w:rsidR="001E7087" w:rsidRPr="009D2399">
      <w:pPr>
        <w:jc w:val="both"/>
        <w:rPr>
          <w:rFonts w:cs="Times New Roman" w:hAnsi="Times New Roman" w:ascii="Times New Roman"/>
          <w:sz w:val="24"/>
          <w:szCs w:val="24"/>
        </w:rPr>
      </w:pPr>
      <w:r w:rsidRPr="009D2399">
        <w:rPr>
          <w:rFonts w:cs="Times New Roman" w:hAnsi="Times New Roman" w:ascii="Times New Roman"/>
          <w:sz w:val="24"/>
          <w:szCs w:val="24"/>
        </w:rPr>
        <w:tab/>
        <w:t xml:space="preserve">1. Ročište za diobu kupovnine ostvarene prodajom </w:t>
      </w:r>
      <w:r w:rsidR="001E7087" w:rsidRPr="009D2399">
        <w:rPr>
          <w:rFonts w:cs="Times New Roman" w:hAnsi="Times New Roman" w:ascii="Times New Roman"/>
          <w:sz w:val="24"/>
          <w:szCs w:val="24"/>
        </w:rPr>
        <w:t xml:space="preserve">nekretnine stečajnog dužnika upisane u zemljišnim knjigama Općinskog suda u Sisku, Zemljišnoknjižni odjel Sisak, i to: </w:t>
      </w:r>
    </w:p>
    <w:p w:rsidRDefault="001E7087" w:rsidP="009D2399" w:rsidR="001E7087" w:rsidRPr="009D2399">
      <w:pPr>
        <w:ind w:firstLine="636"/>
        <w:jc w:val="both"/>
        <w:rPr>
          <w:rFonts w:cs="Times New Roman" w:hAnsi="Times New Roman" w:ascii="Times New Roman"/>
          <w:sz w:val="24"/>
          <w:szCs w:val="24"/>
          <w:vertAlign w:val="superscript"/>
        </w:rPr>
      </w:pPr>
      <w:r w:rsidRPr="009D2399">
        <w:rPr>
          <w:rFonts w:cs="Times New Roman" w:hAnsi="Times New Roman" w:ascii="Times New Roman"/>
          <w:sz w:val="24"/>
          <w:szCs w:val="24"/>
        </w:rPr>
        <w:t>a) 25. ETAŽA, 502/6275 dijela z.k.č.br. 1725/1 poslovna zgrada u Obrtničkoj ulici površine 743 m</w:t>
      </w:r>
      <w:r w:rsidRPr="009D2399">
        <w:rPr>
          <w:rFonts w:cs="Times New Roman" w:hAnsi="Times New Roman" w:ascii="Times New Roman"/>
          <w:sz w:val="24"/>
          <w:szCs w:val="24"/>
          <w:vertAlign w:val="superscript"/>
        </w:rPr>
        <w:t>2</w:t>
      </w:r>
      <w:r w:rsidRPr="009D2399">
        <w:rPr>
          <w:rFonts w:cs="Times New Roman" w:hAnsi="Times New Roman" w:ascii="Times New Roman"/>
          <w:sz w:val="24"/>
          <w:szCs w:val="24"/>
        </w:rPr>
        <w:t xml:space="preserve"> upisana u z.k.ul 4134 k. o. Sisak Stari, poduložak 25 povezano s vlasništvom posebnog dijela; poslovni prostor C-koji se sastoji od uredskog prostora u površini od 50,16 m</w:t>
      </w:r>
      <w:r w:rsidRPr="009D2399">
        <w:rPr>
          <w:rFonts w:cs="Times New Roman" w:hAnsi="Times New Roman" w:ascii="Times New Roman"/>
          <w:sz w:val="24"/>
          <w:szCs w:val="24"/>
          <w:vertAlign w:val="superscript"/>
        </w:rPr>
        <w:t>2</w:t>
      </w:r>
    </w:p>
    <w:p w:rsidRDefault="001E7087" w:rsidP="001E7087" w:rsidR="001E7087" w:rsidRPr="009D2399">
      <w:pPr>
        <w:ind w:firstLine="636"/>
        <w:jc w:val="both"/>
        <w:rPr>
          <w:rFonts w:cs="Times New Roman" w:hAnsi="Times New Roman" w:ascii="Times New Roman"/>
          <w:sz w:val="24"/>
          <w:szCs w:val="24"/>
        </w:rPr>
      </w:pPr>
      <w:r w:rsidRPr="009D2399">
        <w:rPr>
          <w:rFonts w:cs="Times New Roman" w:hAnsi="Times New Roman" w:ascii="Times New Roman"/>
          <w:sz w:val="24"/>
          <w:szCs w:val="24"/>
        </w:rPr>
        <w:t>b) 5. ETAŽA, 302/6275 dijela z.k.č.br. 1725/1 poslovna zgrada u Obrtničkoj ulici površine 743 m</w:t>
      </w:r>
      <w:r w:rsidRPr="009D2399">
        <w:rPr>
          <w:rFonts w:cs="Times New Roman" w:hAnsi="Times New Roman" w:ascii="Times New Roman"/>
          <w:sz w:val="24"/>
          <w:szCs w:val="24"/>
          <w:vertAlign w:val="superscript"/>
        </w:rPr>
        <w:t>2</w:t>
      </w:r>
      <w:r w:rsidRPr="009D2399">
        <w:rPr>
          <w:rFonts w:cs="Times New Roman" w:hAnsi="Times New Roman" w:ascii="Times New Roman"/>
          <w:sz w:val="24"/>
          <w:szCs w:val="24"/>
        </w:rPr>
        <w:t xml:space="preserve"> upisana u z.k.ul 4134 k. o. Sisak Stari, poduložak 5,  povezano s vlasništvom posebnog dijela;poslovni prostor Z1- koji se sastoji od prostora vjetrobrana, ulaznog prostora, 2 WC u ukupnoj površini od 30,12 m</w:t>
      </w:r>
      <w:r w:rsidRPr="009D2399">
        <w:rPr>
          <w:rFonts w:cs="Times New Roman" w:hAnsi="Times New Roman" w:ascii="Times New Roman"/>
          <w:sz w:val="24"/>
          <w:szCs w:val="24"/>
          <w:vertAlign w:val="superscript"/>
        </w:rPr>
        <w:t>2</w:t>
      </w:r>
      <w:r w:rsidRPr="009D2399">
        <w:rPr>
          <w:rFonts w:cs="Times New Roman" w:hAnsi="Times New Roman" w:ascii="Times New Roman"/>
          <w:sz w:val="24"/>
          <w:szCs w:val="24"/>
        </w:rPr>
        <w:t>- u 1/10 dijela</w:t>
      </w:r>
    </w:p>
    <w:p w:rsidRDefault="001E7087" w:rsidP="009D2399" w:rsidR="001265BC" w:rsidRPr="009D2399">
      <w:pPr>
        <w:ind w:firstLine="636"/>
        <w:jc w:val="both"/>
        <w:rPr>
          <w:rFonts w:cs="Times New Roman" w:hAnsi="Times New Roman" w:ascii="Times New Roman"/>
          <w:sz w:val="24"/>
          <w:szCs w:val="24"/>
        </w:rPr>
      </w:pPr>
      <w:r w:rsidRPr="009D2399">
        <w:rPr>
          <w:rFonts w:cs="Times New Roman" w:hAnsi="Times New Roman" w:ascii="Times New Roman"/>
          <w:sz w:val="24"/>
          <w:szCs w:val="24"/>
        </w:rPr>
        <w:t>c) nekretnina upisana u z.k.ul. 4994 k.o. Sisak Stari z.k.č.br. 1725/14 Obrtnička ulica površine 59 m</w:t>
      </w:r>
      <w:r w:rsidRPr="009D2399">
        <w:rPr>
          <w:rFonts w:cs="Times New Roman" w:hAnsi="Times New Roman" w:ascii="Times New Roman"/>
          <w:sz w:val="24"/>
          <w:szCs w:val="24"/>
          <w:vertAlign w:val="superscript"/>
        </w:rPr>
        <w:t>2</w:t>
      </w:r>
      <w:r w:rsidRPr="009D2399">
        <w:rPr>
          <w:rFonts w:cs="Times New Roman" w:hAnsi="Times New Roman" w:ascii="Times New Roman"/>
          <w:sz w:val="24"/>
          <w:szCs w:val="24"/>
        </w:rPr>
        <w:t xml:space="preserve"> i to dvorište površine 16 m</w:t>
      </w:r>
      <w:r w:rsidRPr="009D2399">
        <w:rPr>
          <w:rFonts w:cs="Times New Roman" w:hAnsi="Times New Roman" w:ascii="Times New Roman"/>
          <w:sz w:val="24"/>
          <w:szCs w:val="24"/>
          <w:vertAlign w:val="superscript"/>
        </w:rPr>
        <w:t>2</w:t>
      </w:r>
      <w:r w:rsidRPr="009D2399">
        <w:rPr>
          <w:rFonts w:cs="Times New Roman" w:hAnsi="Times New Roman" w:ascii="Times New Roman"/>
          <w:sz w:val="24"/>
          <w:szCs w:val="24"/>
        </w:rPr>
        <w:t xml:space="preserve"> i hala površine 43 m</w:t>
      </w:r>
      <w:r w:rsidRPr="009D2399">
        <w:rPr>
          <w:rFonts w:cs="Times New Roman" w:hAnsi="Times New Roman" w:ascii="Times New Roman"/>
          <w:sz w:val="24"/>
          <w:szCs w:val="24"/>
          <w:vertAlign w:val="superscript"/>
        </w:rPr>
        <w:t>2</w:t>
      </w:r>
      <w:r w:rsidR="009D2399">
        <w:rPr>
          <w:rFonts w:cs="Times New Roman" w:hAnsi="Times New Roman" w:ascii="Times New Roman"/>
          <w:sz w:val="24"/>
          <w:szCs w:val="24"/>
        </w:rPr>
        <w:t xml:space="preserve">, </w:t>
      </w:r>
      <w:r w:rsidR="007F37AD" w:rsidRPr="009D2399">
        <w:rPr>
          <w:rFonts w:cs="Times New Roman" w:hAnsi="Times New Roman" w:ascii="Times New Roman"/>
          <w:sz w:val="24"/>
          <w:szCs w:val="24"/>
        </w:rPr>
        <w:t xml:space="preserve">za iznos od </w:t>
      </w:r>
      <w:r w:rsidRPr="009D2399">
        <w:rPr>
          <w:rFonts w:cs="Times New Roman" w:hAnsi="Times New Roman" w:ascii="Times New Roman"/>
          <w:sz w:val="24"/>
          <w:szCs w:val="24"/>
        </w:rPr>
        <w:t>75.000,00</w:t>
      </w:r>
      <w:r w:rsidR="002C54A7" w:rsidRPr="009D2399">
        <w:rPr>
          <w:rFonts w:cs="Times New Roman" w:hAnsi="Times New Roman" w:ascii="Times New Roman"/>
          <w:sz w:val="24"/>
          <w:szCs w:val="24"/>
        </w:rPr>
        <w:t xml:space="preserve"> </w:t>
      </w:r>
      <w:r w:rsidR="007F37AD" w:rsidRPr="009D2399">
        <w:rPr>
          <w:rFonts w:cs="Times New Roman" w:hAnsi="Times New Roman" w:ascii="Times New Roman"/>
          <w:sz w:val="24"/>
          <w:szCs w:val="24"/>
        </w:rPr>
        <w:t xml:space="preserve">kn, </w:t>
      </w:r>
      <w:r w:rsidR="001265BC" w:rsidRPr="009D2399">
        <w:rPr>
          <w:rFonts w:cs="Times New Roman" w:hAnsi="Times New Roman" w:ascii="Times New Roman"/>
          <w:sz w:val="24"/>
          <w:szCs w:val="24"/>
        </w:rPr>
        <w:t xml:space="preserve">određuje se za dan </w:t>
      </w:r>
      <w:r w:rsidRPr="009D2399">
        <w:rPr>
          <w:rFonts w:cs="Times New Roman" w:hAnsi="Times New Roman" w:ascii="Times New Roman"/>
          <w:sz w:val="24"/>
          <w:szCs w:val="24"/>
        </w:rPr>
        <w:t>2. ožujak 2017. u 9,30</w:t>
      </w:r>
      <w:r w:rsidR="001265BC" w:rsidRPr="009D2399">
        <w:rPr>
          <w:rFonts w:cs="Times New Roman" w:hAnsi="Times New Roman" w:ascii="Times New Roman"/>
          <w:sz w:val="24"/>
          <w:szCs w:val="24"/>
        </w:rPr>
        <w:t xml:space="preserve"> sati,  u Trgovačkom sudu u Zagrebu, Petrinjska 8, soba 93/II kat.</w:t>
      </w:r>
    </w:p>
    <w:p w:rsidRDefault="001265BC" w:rsidP="001265BC" w:rsidR="001265BC" w:rsidRPr="009D2399">
      <w:pPr>
        <w:ind w:right="-1"/>
        <w:jc w:val="both"/>
        <w:rPr>
          <w:rFonts w:cs="Times New Roman" w:hAnsi="Times New Roman" w:ascii="Times New Roman"/>
          <w:sz w:val="24"/>
          <w:szCs w:val="24"/>
        </w:rPr>
      </w:pPr>
      <w:r w:rsidRPr="009D2399">
        <w:rPr>
          <w:rFonts w:cs="Times New Roman" w:hAnsi="Times New Roman" w:ascii="Times New Roman"/>
          <w:sz w:val="24"/>
          <w:szCs w:val="24"/>
        </w:rPr>
        <w:tab/>
        <w:t>2. Na ročište se pozivaju, pored stranaka i osobe koje polažu pravo da se namire iz tog iznosa.</w:t>
      </w:r>
    </w:p>
    <w:p w:rsidRDefault="001265BC" w:rsidP="001265BC" w:rsidR="001265BC" w:rsidRPr="009D2399">
      <w:pPr>
        <w:ind w:right="-1"/>
        <w:jc w:val="both"/>
        <w:rPr>
          <w:rFonts w:cs="Times New Roman" w:hAnsi="Times New Roman" w:ascii="Times New Roman"/>
          <w:sz w:val="24"/>
          <w:szCs w:val="24"/>
        </w:rPr>
      </w:pPr>
      <w:r w:rsidRPr="009D2399">
        <w:rPr>
          <w:rFonts w:cs="Times New Roman" w:hAnsi="Times New Roman" w:ascii="Times New Roman"/>
          <w:sz w:val="24"/>
          <w:szCs w:val="24"/>
        </w:rPr>
        <w:tab/>
        <w:t>3. Upozoravaju se vjerovnici koji ne dođu na ročište da će se tražbina vjerovnika u tom slučaju uzeti prema stanju koje proizlazi iz stanja spisa, te da se najkasnije na ročištu za diobu može osporiti tražbina, visina i red namirenja.</w:t>
      </w:r>
    </w:p>
    <w:p w:rsidRDefault="001265BC" w:rsidP="001265BC" w:rsidR="001265BC" w:rsidRPr="009D2399">
      <w:pPr>
        <w:ind w:right="-1"/>
        <w:jc w:val="both"/>
        <w:rPr>
          <w:rFonts w:cs="Times New Roman" w:hAnsi="Times New Roman" w:ascii="Times New Roman"/>
          <w:sz w:val="24"/>
          <w:szCs w:val="24"/>
        </w:rPr>
      </w:pPr>
    </w:p>
    <w:p w:rsidRDefault="001265BC" w:rsidP="001265BC" w:rsidR="001265BC" w:rsidRPr="009D2399">
      <w:pPr>
        <w:jc w:val="center"/>
        <w:rPr>
          <w:rFonts w:cs="Times New Roman" w:hAnsi="Times New Roman" w:ascii="Times New Roman"/>
          <w:sz w:val="24"/>
          <w:szCs w:val="24"/>
        </w:rPr>
      </w:pPr>
      <w:r w:rsidRPr="009D2399">
        <w:rPr>
          <w:rFonts w:cs="Times New Roman" w:hAnsi="Times New Roman" w:ascii="Times New Roman"/>
          <w:sz w:val="24"/>
          <w:szCs w:val="24"/>
        </w:rPr>
        <w:t>Obrazloženje</w:t>
      </w:r>
    </w:p>
    <w:p w:rsidRDefault="001265BC" w:rsidP="001265BC" w:rsidR="001265BC" w:rsidRPr="009D2399">
      <w:pPr>
        <w:jc w:val="center"/>
        <w:rPr>
          <w:rFonts w:cs="Times New Roman" w:hAnsi="Times New Roman" w:ascii="Times New Roman"/>
          <w:sz w:val="24"/>
          <w:szCs w:val="24"/>
        </w:rPr>
      </w:pPr>
    </w:p>
    <w:p w:rsidRDefault="001265BC" w:rsidP="001265BC" w:rsidR="001265BC" w:rsidRPr="009D2399">
      <w:pPr>
        <w:jc w:val="both"/>
        <w:rPr>
          <w:rFonts w:cs="Times New Roman" w:hAnsi="Times New Roman" w:ascii="Times New Roman"/>
          <w:sz w:val="24"/>
          <w:szCs w:val="24"/>
        </w:rPr>
      </w:pPr>
      <w:r w:rsidRPr="009D2399">
        <w:rPr>
          <w:rFonts w:cs="Times New Roman" w:hAnsi="Times New Roman" w:ascii="Times New Roman"/>
          <w:sz w:val="24"/>
          <w:szCs w:val="24"/>
        </w:rPr>
        <w:tab/>
        <w:t>Rješenje o dosudi broj St-</w:t>
      </w:r>
      <w:r w:rsidR="00641FBA" w:rsidRPr="009D2399">
        <w:rPr>
          <w:rFonts w:cs="Times New Roman" w:hAnsi="Times New Roman" w:ascii="Times New Roman"/>
          <w:sz w:val="24"/>
          <w:szCs w:val="24"/>
        </w:rPr>
        <w:t>1210/12</w:t>
      </w:r>
      <w:r w:rsidR="009D2399" w:rsidRPr="009D2399">
        <w:rPr>
          <w:rFonts w:cs="Times New Roman" w:hAnsi="Times New Roman" w:ascii="Times New Roman"/>
          <w:sz w:val="24"/>
          <w:szCs w:val="24"/>
        </w:rPr>
        <w:t>-142</w:t>
      </w:r>
      <w:r w:rsidR="002C54A7" w:rsidRPr="009D2399">
        <w:rPr>
          <w:rFonts w:cs="Times New Roman" w:hAnsi="Times New Roman" w:ascii="Times New Roman"/>
          <w:sz w:val="24"/>
          <w:szCs w:val="24"/>
        </w:rPr>
        <w:t xml:space="preserve"> od </w:t>
      </w:r>
      <w:r w:rsidR="009D2399" w:rsidRPr="009D2399">
        <w:rPr>
          <w:rFonts w:cs="Times New Roman" w:hAnsi="Times New Roman" w:ascii="Times New Roman"/>
          <w:sz w:val="24"/>
          <w:szCs w:val="24"/>
        </w:rPr>
        <w:t>9. prosinca 2016.</w:t>
      </w:r>
      <w:r w:rsidRPr="009D2399">
        <w:rPr>
          <w:rFonts w:cs="Times New Roman" w:hAnsi="Times New Roman" w:ascii="Times New Roman"/>
          <w:sz w:val="24"/>
          <w:szCs w:val="24"/>
        </w:rPr>
        <w:t xml:space="preserve"> postalo je pravomoćno </w:t>
      </w:r>
      <w:r w:rsidR="009D2399" w:rsidRPr="009D2399">
        <w:rPr>
          <w:rFonts w:cs="Times New Roman" w:hAnsi="Times New Roman" w:ascii="Times New Roman"/>
          <w:sz w:val="24"/>
          <w:szCs w:val="24"/>
        </w:rPr>
        <w:t>28. prosinca 2016</w:t>
      </w:r>
      <w:r w:rsidRPr="009D2399">
        <w:rPr>
          <w:rFonts w:cs="Times New Roman" w:hAnsi="Times New Roman" w:ascii="Times New Roman"/>
          <w:sz w:val="24"/>
          <w:szCs w:val="24"/>
        </w:rPr>
        <w:t>. te je shodno odredbi čl. 117 Ovršnog zakona u svezi s čl. 164 Stečajnog zakona valjalo riješiti kao u izreci rješenja.</w:t>
      </w:r>
    </w:p>
    <w:p w:rsidRDefault="001265BC" w:rsidP="001265BC" w:rsidR="001265BC" w:rsidRPr="009D2399">
      <w:pPr>
        <w:jc w:val="center"/>
        <w:rPr>
          <w:rFonts w:cs="Times New Roman" w:hAnsi="Times New Roman" w:ascii="Times New Roman"/>
          <w:sz w:val="24"/>
          <w:szCs w:val="24"/>
        </w:rPr>
      </w:pPr>
      <w:r w:rsidRPr="009D2399">
        <w:rPr>
          <w:rFonts w:cs="Times New Roman" w:hAnsi="Times New Roman" w:ascii="Times New Roman"/>
          <w:sz w:val="24"/>
          <w:szCs w:val="24"/>
        </w:rPr>
        <w:t xml:space="preserve">Zagreb, </w:t>
      </w:r>
      <w:r w:rsidR="009D2399" w:rsidRPr="009D2399">
        <w:rPr>
          <w:rFonts w:cs="Times New Roman" w:hAnsi="Times New Roman" w:ascii="Times New Roman"/>
          <w:sz w:val="24"/>
          <w:szCs w:val="24"/>
        </w:rPr>
        <w:t>16. siječanj 2017.</w:t>
      </w:r>
    </w:p>
    <w:p w:rsidRDefault="001265BC" w:rsidP="001265BC" w:rsidR="001265BC" w:rsidRPr="009D2399">
      <w:pPr>
        <w:jc w:val="center"/>
        <w:rPr>
          <w:rFonts w:cs="Times New Roman" w:hAnsi="Times New Roman" w:ascii="Times New Roman"/>
          <w:sz w:val="24"/>
          <w:szCs w:val="24"/>
        </w:rPr>
      </w:pPr>
    </w:p>
    <w:p w:rsidRDefault="001265BC" w:rsidP="001265BC" w:rsidR="001265BC" w:rsidRPr="009D2399">
      <w:pPr>
        <w:jc w:val="both"/>
        <w:rPr>
          <w:rFonts w:cs="Times New Roman" w:hAnsi="Times New Roman" w:ascii="Times New Roman"/>
          <w:sz w:val="24"/>
          <w:szCs w:val="24"/>
        </w:rPr>
      </w:pPr>
      <w:r w:rsidRPr="009D2399">
        <w:rPr>
          <w:rFonts w:cs="Times New Roman" w:hAnsi="Times New Roman" w:ascii="Times New Roman"/>
          <w:sz w:val="24"/>
          <w:szCs w:val="24"/>
        </w:rPr>
        <w:tab/>
      </w:r>
      <w:r w:rsidRPr="009D2399">
        <w:rPr>
          <w:rFonts w:cs="Times New Roman" w:hAnsi="Times New Roman" w:ascii="Times New Roman"/>
          <w:sz w:val="24"/>
          <w:szCs w:val="24"/>
        </w:rPr>
        <w:tab/>
      </w:r>
      <w:r w:rsidRPr="009D2399">
        <w:rPr>
          <w:rFonts w:cs="Times New Roman" w:hAnsi="Times New Roman" w:ascii="Times New Roman"/>
          <w:sz w:val="24"/>
          <w:szCs w:val="24"/>
        </w:rPr>
        <w:tab/>
      </w:r>
      <w:r w:rsidRPr="009D2399">
        <w:rPr>
          <w:rFonts w:cs="Times New Roman" w:hAnsi="Times New Roman" w:ascii="Times New Roman"/>
          <w:sz w:val="24"/>
          <w:szCs w:val="24"/>
        </w:rPr>
        <w:tab/>
      </w:r>
      <w:r w:rsidRPr="009D2399">
        <w:rPr>
          <w:rFonts w:cs="Times New Roman" w:hAnsi="Times New Roman" w:ascii="Times New Roman"/>
          <w:sz w:val="24"/>
          <w:szCs w:val="24"/>
        </w:rPr>
        <w:tab/>
      </w:r>
      <w:r w:rsidRPr="009D2399">
        <w:rPr>
          <w:rFonts w:cs="Times New Roman" w:hAnsi="Times New Roman" w:ascii="Times New Roman"/>
          <w:sz w:val="24"/>
          <w:szCs w:val="24"/>
        </w:rPr>
        <w:tab/>
      </w:r>
      <w:r w:rsidRPr="009D2399">
        <w:rPr>
          <w:rFonts w:cs="Times New Roman" w:hAnsi="Times New Roman" w:ascii="Times New Roman"/>
          <w:sz w:val="24"/>
          <w:szCs w:val="24"/>
        </w:rPr>
        <w:tab/>
      </w:r>
      <w:r w:rsidRPr="009D2399">
        <w:rPr>
          <w:rFonts w:cs="Times New Roman" w:hAnsi="Times New Roman" w:ascii="Times New Roman"/>
          <w:sz w:val="24"/>
          <w:szCs w:val="24"/>
        </w:rPr>
        <w:tab/>
      </w:r>
      <w:r w:rsidRPr="009D2399">
        <w:rPr>
          <w:rFonts w:cs="Times New Roman" w:hAnsi="Times New Roman" w:ascii="Times New Roman"/>
          <w:sz w:val="24"/>
          <w:szCs w:val="24"/>
        </w:rPr>
        <w:tab/>
        <w:t>SUDAC:</w:t>
      </w:r>
    </w:p>
    <w:p w:rsidRDefault="001265BC" w:rsidP="001265BC" w:rsidR="001265BC" w:rsidRPr="009D2399">
      <w:pPr>
        <w:jc w:val="both"/>
        <w:rPr>
          <w:rFonts w:cs="Times New Roman" w:hAnsi="Times New Roman" w:ascii="Times New Roman"/>
          <w:sz w:val="24"/>
          <w:szCs w:val="24"/>
        </w:rPr>
      </w:pPr>
      <w:r w:rsidRPr="009D2399">
        <w:rPr>
          <w:rFonts w:cs="Times New Roman" w:hAnsi="Times New Roman" w:ascii="Times New Roman"/>
          <w:sz w:val="24"/>
          <w:szCs w:val="24"/>
        </w:rPr>
        <w:tab/>
      </w:r>
      <w:r w:rsidRPr="009D2399">
        <w:rPr>
          <w:rFonts w:cs="Times New Roman" w:hAnsi="Times New Roman" w:ascii="Times New Roman"/>
          <w:sz w:val="24"/>
          <w:szCs w:val="24"/>
        </w:rPr>
        <w:tab/>
      </w:r>
      <w:r w:rsidRPr="009D2399">
        <w:rPr>
          <w:rFonts w:cs="Times New Roman" w:hAnsi="Times New Roman" w:ascii="Times New Roman"/>
          <w:sz w:val="24"/>
          <w:szCs w:val="24"/>
        </w:rPr>
        <w:tab/>
      </w:r>
      <w:r w:rsidRPr="009D2399">
        <w:rPr>
          <w:rFonts w:cs="Times New Roman" w:hAnsi="Times New Roman" w:ascii="Times New Roman"/>
          <w:sz w:val="24"/>
          <w:szCs w:val="24"/>
        </w:rPr>
        <w:tab/>
      </w:r>
      <w:r w:rsidRPr="009D2399">
        <w:rPr>
          <w:rFonts w:cs="Times New Roman" w:hAnsi="Times New Roman" w:ascii="Times New Roman"/>
          <w:sz w:val="24"/>
          <w:szCs w:val="24"/>
        </w:rPr>
        <w:tab/>
      </w:r>
      <w:r w:rsidRPr="009D2399">
        <w:rPr>
          <w:rFonts w:cs="Times New Roman" w:hAnsi="Times New Roman" w:ascii="Times New Roman"/>
          <w:sz w:val="24"/>
          <w:szCs w:val="24"/>
        </w:rPr>
        <w:tab/>
      </w:r>
      <w:r w:rsidRPr="009D2399">
        <w:rPr>
          <w:rFonts w:cs="Times New Roman" w:hAnsi="Times New Roman" w:ascii="Times New Roman"/>
          <w:sz w:val="24"/>
          <w:szCs w:val="24"/>
        </w:rPr>
        <w:tab/>
      </w:r>
      <w:r w:rsidRPr="009D2399">
        <w:rPr>
          <w:rFonts w:cs="Times New Roman" w:hAnsi="Times New Roman" w:ascii="Times New Roman"/>
          <w:sz w:val="24"/>
          <w:szCs w:val="24"/>
        </w:rPr>
        <w:tab/>
      </w:r>
      <w:r w:rsidRPr="009D2399">
        <w:rPr>
          <w:rFonts w:cs="Times New Roman" w:hAnsi="Times New Roman" w:ascii="Times New Roman"/>
          <w:sz w:val="24"/>
          <w:szCs w:val="24"/>
        </w:rPr>
        <w:tab/>
        <w:t>Vesna Malenica</w:t>
      </w:r>
      <w:r w:rsidR="004C7F7A">
        <w:rPr>
          <w:rFonts w:cs="Times New Roman" w:hAnsi="Times New Roman" w:ascii="Times New Roman"/>
          <w:sz w:val="24"/>
          <w:szCs w:val="24"/>
        </w:rPr>
        <w:t xml:space="preserve"> v. r. </w:t>
      </w:r>
    </w:p>
    <w:p w:rsidRDefault="00B966FA" w:rsidP="001265BC" w:rsidR="00B966FA">
      <w:pPr>
        <w:rPr>
          <w:rFonts w:cs="Times New Roman" w:hAnsi="Times New Roman" w:ascii="Times New Roman"/>
          <w:sz w:val="24"/>
          <w:szCs w:val="24"/>
        </w:rPr>
      </w:pPr>
    </w:p>
    <w:p w:rsidRDefault="004C7F7A" w:rsidP="00AB7A2F" w:rsidR="004C7F7A" w:rsidRPr="004C7F7A">
      <w:pPr>
        <w:ind w:firstLine="708" w:left="4248"/>
        <w:jc w:val="both"/>
        <w:rPr>
          <w:rFonts w:hAnsi="Times New Roman" w:ascii="Times New Roman"/>
          <w:sz w:val="24"/>
          <w:szCs w:val="24"/>
          <w:lang w:val="pl-PL"/>
        </w:rPr>
      </w:pPr>
      <w:r w:rsidRPr="004C7F7A">
        <w:rPr>
          <w:rFonts w:hAnsi="Times New Roman" w:ascii="Times New Roman"/>
          <w:sz w:val="24"/>
          <w:szCs w:val="24"/>
          <w:lang w:val="pl-PL"/>
        </w:rPr>
        <w:t>Za točnost otpravka – ovl. službenik</w:t>
      </w:r>
    </w:p>
    <w:p w:rsidRDefault="004C7F7A" w:rsidP="00995CE9" w:rsidR="004C7F7A" w:rsidRPr="004C7F7A">
      <w:pPr>
        <w:jc w:val="both"/>
        <w:rPr>
          <w:rFonts w:hAnsi="Times New Roman" w:ascii="Times New Roman"/>
          <w:sz w:val="24"/>
          <w:szCs w:val="24"/>
        </w:rPr>
      </w:pPr>
      <w:r w:rsidRPr="004C7F7A">
        <w:rPr>
          <w:rFonts w:hAnsi="Times New Roman" w:ascii="Times New Roman"/>
          <w:sz w:val="24"/>
          <w:szCs w:val="24"/>
          <w:lang w:val="pl-PL"/>
        </w:rPr>
        <w:tab/>
      </w:r>
      <w:r w:rsidRPr="004C7F7A">
        <w:rPr>
          <w:rFonts w:hAnsi="Times New Roman" w:ascii="Times New Roman"/>
          <w:sz w:val="24"/>
          <w:szCs w:val="24"/>
          <w:lang w:val="pl-PL"/>
        </w:rPr>
        <w:tab/>
      </w:r>
      <w:r w:rsidRPr="004C7F7A">
        <w:rPr>
          <w:rFonts w:hAnsi="Times New Roman" w:ascii="Times New Roman"/>
          <w:sz w:val="24"/>
          <w:szCs w:val="24"/>
          <w:lang w:val="pl-PL"/>
        </w:rPr>
        <w:tab/>
      </w:r>
      <w:r w:rsidRPr="004C7F7A">
        <w:rPr>
          <w:rFonts w:hAnsi="Times New Roman" w:ascii="Times New Roman"/>
          <w:sz w:val="24"/>
          <w:szCs w:val="24"/>
          <w:lang w:val="pl-PL"/>
        </w:rPr>
        <w:tab/>
      </w:r>
      <w:r w:rsidRPr="004C7F7A">
        <w:rPr>
          <w:rFonts w:hAnsi="Times New Roman" w:ascii="Times New Roman"/>
          <w:sz w:val="24"/>
          <w:szCs w:val="24"/>
          <w:lang w:val="pl-PL"/>
        </w:rPr>
        <w:tab/>
      </w:r>
      <w:r w:rsidRPr="004C7F7A">
        <w:rPr>
          <w:rFonts w:hAnsi="Times New Roman" w:ascii="Times New Roman"/>
          <w:sz w:val="24"/>
          <w:szCs w:val="24"/>
          <w:lang w:val="pl-PL"/>
        </w:rPr>
        <w:tab/>
      </w:r>
      <w:r w:rsidRPr="004C7F7A">
        <w:rPr>
          <w:rFonts w:hAnsi="Times New Roman" w:ascii="Times New Roman"/>
          <w:sz w:val="24"/>
          <w:szCs w:val="24"/>
          <w:lang w:val="pl-PL"/>
        </w:rPr>
        <w:tab/>
      </w:r>
      <w:r w:rsidRPr="004C7F7A">
        <w:rPr>
          <w:rFonts w:hAnsi="Times New Roman" w:ascii="Times New Roman"/>
          <w:sz w:val="24"/>
          <w:szCs w:val="24"/>
          <w:lang w:val="pl-PL"/>
        </w:rPr>
        <w:tab/>
        <w:t>Kristina Švajger</w:t>
      </w:r>
    </w:p>
    <w:p w:rsidRDefault="004C7F7A" w:rsidP="001265BC" w:rsidR="004C7F7A" w:rsidRPr="004C7F7A">
      <w:pPr>
        <w:rPr>
          <w:rFonts w:cs="Times New Roman" w:hAnsi="Times New Roman" w:ascii="Times New Roman"/>
          <w:sz w:val="24"/>
          <w:szCs w:val="24"/>
        </w:rPr>
      </w:pPr>
    </w:p>
    <w:sectPr w:rsidSect="00CA3BB3" w:rsidR="004C7F7A" w:rsidRPr="004C7F7A">
      <w:pgSz w:code="9" w:h="16840" w:w="11907"/>
      <w:pgMar w:gutter="0" w:footer="720" w:header="720" w:left="1418" w:bottom="1418" w:right="1418" w:top="1418"/>
      <w:cols w:space="708"/>
      <w:titlePg/>
      <w:docGrid w:linePitch="78"/>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drawingGridHorizontalSpacing w:val="26"/>
  <w:drawingGridVerticalSpacing w:val="39"/>
  <w:displayHorizontalDrawingGridEvery w:val="0"/>
  <w:displayVerticalDrawingGridEvery w:val="2"/>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6D75"/>
    <w:rsid w:val="00000E5D"/>
    <w:rsid w:val="00000FE8"/>
    <w:rsid w:val="0000207A"/>
    <w:rsid w:val="000025F7"/>
    <w:rsid w:val="000028DC"/>
    <w:rsid w:val="00002ED7"/>
    <w:rsid w:val="00003243"/>
    <w:rsid w:val="00003322"/>
    <w:rsid w:val="00003670"/>
    <w:rsid w:val="000038BF"/>
    <w:rsid w:val="00004195"/>
    <w:rsid w:val="00004424"/>
    <w:rsid w:val="000045F2"/>
    <w:rsid w:val="00005246"/>
    <w:rsid w:val="00005C2A"/>
    <w:rsid w:val="00005CD6"/>
    <w:rsid w:val="00005D2E"/>
    <w:rsid w:val="00005E7F"/>
    <w:rsid w:val="000066FE"/>
    <w:rsid w:val="00006D03"/>
    <w:rsid w:val="00007414"/>
    <w:rsid w:val="000108CD"/>
    <w:rsid w:val="00010F4F"/>
    <w:rsid w:val="00011D19"/>
    <w:rsid w:val="00012526"/>
    <w:rsid w:val="00013699"/>
    <w:rsid w:val="000137F3"/>
    <w:rsid w:val="00015252"/>
    <w:rsid w:val="00015877"/>
    <w:rsid w:val="00015926"/>
    <w:rsid w:val="000162F4"/>
    <w:rsid w:val="000169F0"/>
    <w:rsid w:val="00016E0C"/>
    <w:rsid w:val="0002006E"/>
    <w:rsid w:val="00020D1E"/>
    <w:rsid w:val="0002120C"/>
    <w:rsid w:val="000217A2"/>
    <w:rsid w:val="00021B17"/>
    <w:rsid w:val="00021E12"/>
    <w:rsid w:val="000234E9"/>
    <w:rsid w:val="00023694"/>
    <w:rsid w:val="00023D43"/>
    <w:rsid w:val="00024D58"/>
    <w:rsid w:val="00025099"/>
    <w:rsid w:val="000252CA"/>
    <w:rsid w:val="000262D9"/>
    <w:rsid w:val="00026FF3"/>
    <w:rsid w:val="00027F9E"/>
    <w:rsid w:val="00031240"/>
    <w:rsid w:val="0003128C"/>
    <w:rsid w:val="00031507"/>
    <w:rsid w:val="00031791"/>
    <w:rsid w:val="00031BB9"/>
    <w:rsid w:val="000325A1"/>
    <w:rsid w:val="00032959"/>
    <w:rsid w:val="00032BB0"/>
    <w:rsid w:val="0003447E"/>
    <w:rsid w:val="000345D5"/>
    <w:rsid w:val="000346F0"/>
    <w:rsid w:val="00036C58"/>
    <w:rsid w:val="0003721C"/>
    <w:rsid w:val="0003721F"/>
    <w:rsid w:val="000406A4"/>
    <w:rsid w:val="000416CE"/>
    <w:rsid w:val="00041E99"/>
    <w:rsid w:val="000445F0"/>
    <w:rsid w:val="000454D5"/>
    <w:rsid w:val="000455AB"/>
    <w:rsid w:val="00045833"/>
    <w:rsid w:val="00047542"/>
    <w:rsid w:val="000476D2"/>
    <w:rsid w:val="00050254"/>
    <w:rsid w:val="00050412"/>
    <w:rsid w:val="00051A5C"/>
    <w:rsid w:val="00051CD8"/>
    <w:rsid w:val="000520A1"/>
    <w:rsid w:val="0005297D"/>
    <w:rsid w:val="00052C7E"/>
    <w:rsid w:val="00052F3E"/>
    <w:rsid w:val="000530A1"/>
    <w:rsid w:val="00053538"/>
    <w:rsid w:val="0005389D"/>
    <w:rsid w:val="0005426F"/>
    <w:rsid w:val="00054688"/>
    <w:rsid w:val="00054F35"/>
    <w:rsid w:val="00055132"/>
    <w:rsid w:val="00055340"/>
    <w:rsid w:val="0005749A"/>
    <w:rsid w:val="00060285"/>
    <w:rsid w:val="00060712"/>
    <w:rsid w:val="00060CD9"/>
    <w:rsid w:val="00060D51"/>
    <w:rsid w:val="000610B4"/>
    <w:rsid w:val="000612EB"/>
    <w:rsid w:val="000615EF"/>
    <w:rsid w:val="00062758"/>
    <w:rsid w:val="00062948"/>
    <w:rsid w:val="00062FB7"/>
    <w:rsid w:val="00064B1C"/>
    <w:rsid w:val="000661CB"/>
    <w:rsid w:val="0006673E"/>
    <w:rsid w:val="000670C7"/>
    <w:rsid w:val="00067DEA"/>
    <w:rsid w:val="0007089C"/>
    <w:rsid w:val="000718B7"/>
    <w:rsid w:val="00071944"/>
    <w:rsid w:val="00071ECE"/>
    <w:rsid w:val="000726BD"/>
    <w:rsid w:val="00073216"/>
    <w:rsid w:val="00073343"/>
    <w:rsid w:val="0007480F"/>
    <w:rsid w:val="00074C39"/>
    <w:rsid w:val="0007564B"/>
    <w:rsid w:val="0007588D"/>
    <w:rsid w:val="00077D65"/>
    <w:rsid w:val="00080D0A"/>
    <w:rsid w:val="00081CAB"/>
    <w:rsid w:val="0008243B"/>
    <w:rsid w:val="00082600"/>
    <w:rsid w:val="000835BD"/>
    <w:rsid w:val="0008360C"/>
    <w:rsid w:val="00083C31"/>
    <w:rsid w:val="00084E2E"/>
    <w:rsid w:val="00084EB1"/>
    <w:rsid w:val="000860FA"/>
    <w:rsid w:val="00086378"/>
    <w:rsid w:val="000875AB"/>
    <w:rsid w:val="0008763F"/>
    <w:rsid w:val="0008782E"/>
    <w:rsid w:val="00087898"/>
    <w:rsid w:val="0009078F"/>
    <w:rsid w:val="0009254B"/>
    <w:rsid w:val="00092897"/>
    <w:rsid w:val="00093A83"/>
    <w:rsid w:val="00093F74"/>
    <w:rsid w:val="00093FE7"/>
    <w:rsid w:val="0009403F"/>
    <w:rsid w:val="0009612C"/>
    <w:rsid w:val="000964DD"/>
    <w:rsid w:val="00097B33"/>
    <w:rsid w:val="000A0022"/>
    <w:rsid w:val="000A04F4"/>
    <w:rsid w:val="000A0529"/>
    <w:rsid w:val="000A1E2A"/>
    <w:rsid w:val="000A26C8"/>
    <w:rsid w:val="000A29E1"/>
    <w:rsid w:val="000A2CBB"/>
    <w:rsid w:val="000A39C7"/>
    <w:rsid w:val="000A4C56"/>
    <w:rsid w:val="000A54CD"/>
    <w:rsid w:val="000A56EA"/>
    <w:rsid w:val="000A5B27"/>
    <w:rsid w:val="000A637D"/>
    <w:rsid w:val="000B0B9D"/>
    <w:rsid w:val="000B0D0F"/>
    <w:rsid w:val="000B0F12"/>
    <w:rsid w:val="000B0FD3"/>
    <w:rsid w:val="000B1516"/>
    <w:rsid w:val="000B2B74"/>
    <w:rsid w:val="000B3A50"/>
    <w:rsid w:val="000B4710"/>
    <w:rsid w:val="000B5E71"/>
    <w:rsid w:val="000B6385"/>
    <w:rsid w:val="000B7080"/>
    <w:rsid w:val="000B7266"/>
    <w:rsid w:val="000B7CDA"/>
    <w:rsid w:val="000C0748"/>
    <w:rsid w:val="000C163C"/>
    <w:rsid w:val="000C18E5"/>
    <w:rsid w:val="000C26BA"/>
    <w:rsid w:val="000C2ADC"/>
    <w:rsid w:val="000C3893"/>
    <w:rsid w:val="000C38A8"/>
    <w:rsid w:val="000C3BC4"/>
    <w:rsid w:val="000C506F"/>
    <w:rsid w:val="000C5DBE"/>
    <w:rsid w:val="000C6C13"/>
    <w:rsid w:val="000C6C67"/>
    <w:rsid w:val="000C7728"/>
    <w:rsid w:val="000C7BD1"/>
    <w:rsid w:val="000D025E"/>
    <w:rsid w:val="000D0ED5"/>
    <w:rsid w:val="000D1210"/>
    <w:rsid w:val="000D1272"/>
    <w:rsid w:val="000D1533"/>
    <w:rsid w:val="000D224D"/>
    <w:rsid w:val="000D233A"/>
    <w:rsid w:val="000D25A7"/>
    <w:rsid w:val="000D2AEE"/>
    <w:rsid w:val="000D2FB3"/>
    <w:rsid w:val="000D3C8B"/>
    <w:rsid w:val="000D3FBF"/>
    <w:rsid w:val="000D4AD9"/>
    <w:rsid w:val="000D4B79"/>
    <w:rsid w:val="000D4DED"/>
    <w:rsid w:val="000D582E"/>
    <w:rsid w:val="000D6100"/>
    <w:rsid w:val="000D6752"/>
    <w:rsid w:val="000D6E6D"/>
    <w:rsid w:val="000D7BD9"/>
    <w:rsid w:val="000E0DC0"/>
    <w:rsid w:val="000E1D91"/>
    <w:rsid w:val="000E1EAC"/>
    <w:rsid w:val="000E1FBA"/>
    <w:rsid w:val="000E22D6"/>
    <w:rsid w:val="000E245B"/>
    <w:rsid w:val="000E2B60"/>
    <w:rsid w:val="000E2C46"/>
    <w:rsid w:val="000E3CC7"/>
    <w:rsid w:val="000E4168"/>
    <w:rsid w:val="000E47B2"/>
    <w:rsid w:val="000E4AA2"/>
    <w:rsid w:val="000E4C97"/>
    <w:rsid w:val="000E5930"/>
    <w:rsid w:val="000E63BB"/>
    <w:rsid w:val="000E6708"/>
    <w:rsid w:val="000E7C98"/>
    <w:rsid w:val="000E7FCC"/>
    <w:rsid w:val="000F00CD"/>
    <w:rsid w:val="000F1FB6"/>
    <w:rsid w:val="000F22CC"/>
    <w:rsid w:val="000F2486"/>
    <w:rsid w:val="000F2F87"/>
    <w:rsid w:val="000F36CF"/>
    <w:rsid w:val="000F4342"/>
    <w:rsid w:val="000F4477"/>
    <w:rsid w:val="000F4543"/>
    <w:rsid w:val="000F5859"/>
    <w:rsid w:val="000F58FA"/>
    <w:rsid w:val="000F6B92"/>
    <w:rsid w:val="000F6CE6"/>
    <w:rsid w:val="000F7AA2"/>
    <w:rsid w:val="000F7BE5"/>
    <w:rsid w:val="00100337"/>
    <w:rsid w:val="00100887"/>
    <w:rsid w:val="00100970"/>
    <w:rsid w:val="0010166F"/>
    <w:rsid w:val="00101A92"/>
    <w:rsid w:val="00101D52"/>
    <w:rsid w:val="00102D60"/>
    <w:rsid w:val="00103128"/>
    <w:rsid w:val="00104C5A"/>
    <w:rsid w:val="00105B1F"/>
    <w:rsid w:val="0010656C"/>
    <w:rsid w:val="00106D9B"/>
    <w:rsid w:val="00107244"/>
    <w:rsid w:val="00107361"/>
    <w:rsid w:val="0010743D"/>
    <w:rsid w:val="00107C4A"/>
    <w:rsid w:val="00107CA1"/>
    <w:rsid w:val="001100D2"/>
    <w:rsid w:val="001107AE"/>
    <w:rsid w:val="001109AC"/>
    <w:rsid w:val="00111541"/>
    <w:rsid w:val="0011169D"/>
    <w:rsid w:val="001117DF"/>
    <w:rsid w:val="00112F09"/>
    <w:rsid w:val="0011340B"/>
    <w:rsid w:val="0011474E"/>
    <w:rsid w:val="00114997"/>
    <w:rsid w:val="00114B71"/>
    <w:rsid w:val="00114D87"/>
    <w:rsid w:val="00114F64"/>
    <w:rsid w:val="001170AB"/>
    <w:rsid w:val="001170D3"/>
    <w:rsid w:val="00117918"/>
    <w:rsid w:val="00121595"/>
    <w:rsid w:val="001215AC"/>
    <w:rsid w:val="0012161F"/>
    <w:rsid w:val="001216A4"/>
    <w:rsid w:val="00122B48"/>
    <w:rsid w:val="00122C6A"/>
    <w:rsid w:val="00122E12"/>
    <w:rsid w:val="00123956"/>
    <w:rsid w:val="001243B5"/>
    <w:rsid w:val="001244AC"/>
    <w:rsid w:val="0012498B"/>
    <w:rsid w:val="001265BC"/>
    <w:rsid w:val="00127AB7"/>
    <w:rsid w:val="0013003A"/>
    <w:rsid w:val="001300DE"/>
    <w:rsid w:val="00131637"/>
    <w:rsid w:val="0013196F"/>
    <w:rsid w:val="001324F2"/>
    <w:rsid w:val="00132D69"/>
    <w:rsid w:val="001331F0"/>
    <w:rsid w:val="00133566"/>
    <w:rsid w:val="001338DD"/>
    <w:rsid w:val="001338E3"/>
    <w:rsid w:val="00133C01"/>
    <w:rsid w:val="00134AB1"/>
    <w:rsid w:val="00134C20"/>
    <w:rsid w:val="00137B91"/>
    <w:rsid w:val="00140213"/>
    <w:rsid w:val="001417E5"/>
    <w:rsid w:val="00141AC4"/>
    <w:rsid w:val="001421AD"/>
    <w:rsid w:val="00142D25"/>
    <w:rsid w:val="00143EDD"/>
    <w:rsid w:val="0014406A"/>
    <w:rsid w:val="001445C8"/>
    <w:rsid w:val="0014468F"/>
    <w:rsid w:val="00144782"/>
    <w:rsid w:val="00144CF1"/>
    <w:rsid w:val="0014557B"/>
    <w:rsid w:val="00145647"/>
    <w:rsid w:val="00145AAE"/>
    <w:rsid w:val="0014662F"/>
    <w:rsid w:val="00147049"/>
    <w:rsid w:val="00147738"/>
    <w:rsid w:val="00147768"/>
    <w:rsid w:val="001517FB"/>
    <w:rsid w:val="001521CB"/>
    <w:rsid w:val="0015286B"/>
    <w:rsid w:val="00152C2C"/>
    <w:rsid w:val="00153AA6"/>
    <w:rsid w:val="001544A2"/>
    <w:rsid w:val="001546AF"/>
    <w:rsid w:val="001548AE"/>
    <w:rsid w:val="00155037"/>
    <w:rsid w:val="0015521A"/>
    <w:rsid w:val="00155711"/>
    <w:rsid w:val="001557E8"/>
    <w:rsid w:val="0015592A"/>
    <w:rsid w:val="00155F4C"/>
    <w:rsid w:val="00156A33"/>
    <w:rsid w:val="00157C5E"/>
    <w:rsid w:val="001611E2"/>
    <w:rsid w:val="00161249"/>
    <w:rsid w:val="00161FCA"/>
    <w:rsid w:val="001625DE"/>
    <w:rsid w:val="00163AD4"/>
    <w:rsid w:val="001646B8"/>
    <w:rsid w:val="00164D12"/>
    <w:rsid w:val="00164DE4"/>
    <w:rsid w:val="00165680"/>
    <w:rsid w:val="00165AF2"/>
    <w:rsid w:val="00166047"/>
    <w:rsid w:val="00166949"/>
    <w:rsid w:val="00167A11"/>
    <w:rsid w:val="00167A79"/>
    <w:rsid w:val="00170122"/>
    <w:rsid w:val="001713E0"/>
    <w:rsid w:val="00171D75"/>
    <w:rsid w:val="001738FA"/>
    <w:rsid w:val="001746DF"/>
    <w:rsid w:val="0017558E"/>
    <w:rsid w:val="001756D6"/>
    <w:rsid w:val="001767B0"/>
    <w:rsid w:val="00176FFE"/>
    <w:rsid w:val="00180033"/>
    <w:rsid w:val="00180669"/>
    <w:rsid w:val="00180871"/>
    <w:rsid w:val="00181783"/>
    <w:rsid w:val="00181F42"/>
    <w:rsid w:val="00182522"/>
    <w:rsid w:val="001831D7"/>
    <w:rsid w:val="00183A89"/>
    <w:rsid w:val="0018406C"/>
    <w:rsid w:val="001846F8"/>
    <w:rsid w:val="00184FD7"/>
    <w:rsid w:val="001858F1"/>
    <w:rsid w:val="00185CA1"/>
    <w:rsid w:val="0018660B"/>
    <w:rsid w:val="0018671C"/>
    <w:rsid w:val="0018718C"/>
    <w:rsid w:val="00187774"/>
    <w:rsid w:val="00190E4C"/>
    <w:rsid w:val="00190EA8"/>
    <w:rsid w:val="0019197E"/>
    <w:rsid w:val="00191B02"/>
    <w:rsid w:val="0019214C"/>
    <w:rsid w:val="001930D7"/>
    <w:rsid w:val="0019342A"/>
    <w:rsid w:val="00193D03"/>
    <w:rsid w:val="00193DF5"/>
    <w:rsid w:val="0019489F"/>
    <w:rsid w:val="00194913"/>
    <w:rsid w:val="00195279"/>
    <w:rsid w:val="001A025D"/>
    <w:rsid w:val="001A0AA4"/>
    <w:rsid w:val="001A1E31"/>
    <w:rsid w:val="001A2155"/>
    <w:rsid w:val="001A2BAB"/>
    <w:rsid w:val="001A358B"/>
    <w:rsid w:val="001A3B58"/>
    <w:rsid w:val="001A4332"/>
    <w:rsid w:val="001A43FE"/>
    <w:rsid w:val="001A45DB"/>
    <w:rsid w:val="001A4D5F"/>
    <w:rsid w:val="001A5001"/>
    <w:rsid w:val="001A5282"/>
    <w:rsid w:val="001A63F0"/>
    <w:rsid w:val="001A6884"/>
    <w:rsid w:val="001B0364"/>
    <w:rsid w:val="001B2BC7"/>
    <w:rsid w:val="001B569C"/>
    <w:rsid w:val="001B5853"/>
    <w:rsid w:val="001B58FC"/>
    <w:rsid w:val="001B5E36"/>
    <w:rsid w:val="001B5ED6"/>
    <w:rsid w:val="001B659E"/>
    <w:rsid w:val="001B6A7C"/>
    <w:rsid w:val="001B7F69"/>
    <w:rsid w:val="001C083C"/>
    <w:rsid w:val="001C13EB"/>
    <w:rsid w:val="001C174A"/>
    <w:rsid w:val="001C18A8"/>
    <w:rsid w:val="001C5467"/>
    <w:rsid w:val="001C5C72"/>
    <w:rsid w:val="001C63B6"/>
    <w:rsid w:val="001C6760"/>
    <w:rsid w:val="001C7120"/>
    <w:rsid w:val="001C7327"/>
    <w:rsid w:val="001C77FB"/>
    <w:rsid w:val="001D03E6"/>
    <w:rsid w:val="001D0D72"/>
    <w:rsid w:val="001D2130"/>
    <w:rsid w:val="001D2A3A"/>
    <w:rsid w:val="001D5220"/>
    <w:rsid w:val="001D5EF7"/>
    <w:rsid w:val="001D5FB8"/>
    <w:rsid w:val="001D7153"/>
    <w:rsid w:val="001D74CC"/>
    <w:rsid w:val="001D7817"/>
    <w:rsid w:val="001D7D92"/>
    <w:rsid w:val="001E0302"/>
    <w:rsid w:val="001E0662"/>
    <w:rsid w:val="001E0678"/>
    <w:rsid w:val="001E1530"/>
    <w:rsid w:val="001E1FAC"/>
    <w:rsid w:val="001E2221"/>
    <w:rsid w:val="001E3B91"/>
    <w:rsid w:val="001E4005"/>
    <w:rsid w:val="001E4915"/>
    <w:rsid w:val="001E4981"/>
    <w:rsid w:val="001E4BC4"/>
    <w:rsid w:val="001E53D8"/>
    <w:rsid w:val="001E5759"/>
    <w:rsid w:val="001E57EB"/>
    <w:rsid w:val="001E61E0"/>
    <w:rsid w:val="001E62F0"/>
    <w:rsid w:val="001E6BB4"/>
    <w:rsid w:val="001E6BC8"/>
    <w:rsid w:val="001E6C6C"/>
    <w:rsid w:val="001E6CE0"/>
    <w:rsid w:val="001E7087"/>
    <w:rsid w:val="001F2BCE"/>
    <w:rsid w:val="001F2E9A"/>
    <w:rsid w:val="001F38D2"/>
    <w:rsid w:val="001F3AF6"/>
    <w:rsid w:val="001F5870"/>
    <w:rsid w:val="001F5D3B"/>
    <w:rsid w:val="001F5F65"/>
    <w:rsid w:val="001F62DB"/>
    <w:rsid w:val="001F6494"/>
    <w:rsid w:val="001F6A77"/>
    <w:rsid w:val="001F6C6D"/>
    <w:rsid w:val="001F6D4B"/>
    <w:rsid w:val="001F6DB6"/>
    <w:rsid w:val="00200A60"/>
    <w:rsid w:val="00200B40"/>
    <w:rsid w:val="00200CBA"/>
    <w:rsid w:val="00200E28"/>
    <w:rsid w:val="00202836"/>
    <w:rsid w:val="00202997"/>
    <w:rsid w:val="00202C19"/>
    <w:rsid w:val="00203D92"/>
    <w:rsid w:val="00204787"/>
    <w:rsid w:val="00204BA4"/>
    <w:rsid w:val="002053A3"/>
    <w:rsid w:val="002073FE"/>
    <w:rsid w:val="00207CF5"/>
    <w:rsid w:val="00207E0D"/>
    <w:rsid w:val="00207F81"/>
    <w:rsid w:val="00210673"/>
    <w:rsid w:val="00212104"/>
    <w:rsid w:val="002121E2"/>
    <w:rsid w:val="00212900"/>
    <w:rsid w:val="002133EE"/>
    <w:rsid w:val="002138DA"/>
    <w:rsid w:val="00213F12"/>
    <w:rsid w:val="00214A59"/>
    <w:rsid w:val="002159AC"/>
    <w:rsid w:val="00216449"/>
    <w:rsid w:val="00216459"/>
    <w:rsid w:val="00216939"/>
    <w:rsid w:val="00216F59"/>
    <w:rsid w:val="00216FEC"/>
    <w:rsid w:val="002175A5"/>
    <w:rsid w:val="0021768A"/>
    <w:rsid w:val="00217A11"/>
    <w:rsid w:val="00221FA8"/>
    <w:rsid w:val="002220CA"/>
    <w:rsid w:val="0022229A"/>
    <w:rsid w:val="00222337"/>
    <w:rsid w:val="00222B10"/>
    <w:rsid w:val="0022328E"/>
    <w:rsid w:val="0022332E"/>
    <w:rsid w:val="00223485"/>
    <w:rsid w:val="00223525"/>
    <w:rsid w:val="002238C1"/>
    <w:rsid w:val="002243F7"/>
    <w:rsid w:val="0022521F"/>
    <w:rsid w:val="002278E6"/>
    <w:rsid w:val="0023220B"/>
    <w:rsid w:val="00232466"/>
    <w:rsid w:val="002324FA"/>
    <w:rsid w:val="0023255A"/>
    <w:rsid w:val="00232CA5"/>
    <w:rsid w:val="002336B1"/>
    <w:rsid w:val="00233924"/>
    <w:rsid w:val="00236107"/>
    <w:rsid w:val="00236978"/>
    <w:rsid w:val="00236D04"/>
    <w:rsid w:val="00237E4A"/>
    <w:rsid w:val="0024015C"/>
    <w:rsid w:val="00240271"/>
    <w:rsid w:val="00240A96"/>
    <w:rsid w:val="002422A5"/>
    <w:rsid w:val="00242583"/>
    <w:rsid w:val="00242DBE"/>
    <w:rsid w:val="0024357C"/>
    <w:rsid w:val="00243C58"/>
    <w:rsid w:val="00243E34"/>
    <w:rsid w:val="0024546B"/>
    <w:rsid w:val="00245696"/>
    <w:rsid w:val="00245DA8"/>
    <w:rsid w:val="0024694F"/>
    <w:rsid w:val="00250096"/>
    <w:rsid w:val="00250A4A"/>
    <w:rsid w:val="00250BCC"/>
    <w:rsid w:val="00252037"/>
    <w:rsid w:val="00252557"/>
    <w:rsid w:val="002527DD"/>
    <w:rsid w:val="0025295F"/>
    <w:rsid w:val="00253958"/>
    <w:rsid w:val="00253981"/>
    <w:rsid w:val="00253ADF"/>
    <w:rsid w:val="00253CC5"/>
    <w:rsid w:val="00254009"/>
    <w:rsid w:val="00255100"/>
    <w:rsid w:val="0025593E"/>
    <w:rsid w:val="00255CF4"/>
    <w:rsid w:val="00255D7C"/>
    <w:rsid w:val="0025600A"/>
    <w:rsid w:val="00256663"/>
    <w:rsid w:val="00256A2A"/>
    <w:rsid w:val="002573C0"/>
    <w:rsid w:val="0026041A"/>
    <w:rsid w:val="0026078E"/>
    <w:rsid w:val="00260A8B"/>
    <w:rsid w:val="0026167B"/>
    <w:rsid w:val="00261777"/>
    <w:rsid w:val="00263983"/>
    <w:rsid w:val="00263DE0"/>
    <w:rsid w:val="002643BF"/>
    <w:rsid w:val="00264A0B"/>
    <w:rsid w:val="00264FF5"/>
    <w:rsid w:val="0026547D"/>
    <w:rsid w:val="0026553B"/>
    <w:rsid w:val="002657E8"/>
    <w:rsid w:val="00265C28"/>
    <w:rsid w:val="00266365"/>
    <w:rsid w:val="0026698B"/>
    <w:rsid w:val="002669FF"/>
    <w:rsid w:val="00266A6A"/>
    <w:rsid w:val="00266F7E"/>
    <w:rsid w:val="00267A44"/>
    <w:rsid w:val="00267EA8"/>
    <w:rsid w:val="002700A5"/>
    <w:rsid w:val="00270FDF"/>
    <w:rsid w:val="00271163"/>
    <w:rsid w:val="002713D5"/>
    <w:rsid w:val="0027239B"/>
    <w:rsid w:val="00272450"/>
    <w:rsid w:val="00272D37"/>
    <w:rsid w:val="00272DDB"/>
    <w:rsid w:val="002735BC"/>
    <w:rsid w:val="00274744"/>
    <w:rsid w:val="00274B82"/>
    <w:rsid w:val="0027514C"/>
    <w:rsid w:val="0027591D"/>
    <w:rsid w:val="0027615F"/>
    <w:rsid w:val="00277256"/>
    <w:rsid w:val="00280036"/>
    <w:rsid w:val="00281E23"/>
    <w:rsid w:val="00282B33"/>
    <w:rsid w:val="00282D6D"/>
    <w:rsid w:val="002837A3"/>
    <w:rsid w:val="00283C08"/>
    <w:rsid w:val="00283D35"/>
    <w:rsid w:val="0028425D"/>
    <w:rsid w:val="002849E7"/>
    <w:rsid w:val="00285567"/>
    <w:rsid w:val="002861F5"/>
    <w:rsid w:val="00286340"/>
    <w:rsid w:val="0028681B"/>
    <w:rsid w:val="00286F36"/>
    <w:rsid w:val="002870BD"/>
    <w:rsid w:val="002909D7"/>
    <w:rsid w:val="0029283A"/>
    <w:rsid w:val="002929A0"/>
    <w:rsid w:val="00292E7B"/>
    <w:rsid w:val="0029417C"/>
    <w:rsid w:val="0029434B"/>
    <w:rsid w:val="002949C1"/>
    <w:rsid w:val="00294DBE"/>
    <w:rsid w:val="002955CE"/>
    <w:rsid w:val="002956B5"/>
    <w:rsid w:val="0029616D"/>
    <w:rsid w:val="002961DD"/>
    <w:rsid w:val="0029668A"/>
    <w:rsid w:val="0029689D"/>
    <w:rsid w:val="00296D43"/>
    <w:rsid w:val="0029732C"/>
    <w:rsid w:val="002973D8"/>
    <w:rsid w:val="0029763F"/>
    <w:rsid w:val="002978AF"/>
    <w:rsid w:val="00297B67"/>
    <w:rsid w:val="00297BFD"/>
    <w:rsid w:val="00297C96"/>
    <w:rsid w:val="002A0300"/>
    <w:rsid w:val="002A1EA6"/>
    <w:rsid w:val="002A1F18"/>
    <w:rsid w:val="002A28C1"/>
    <w:rsid w:val="002A3542"/>
    <w:rsid w:val="002A38E0"/>
    <w:rsid w:val="002A3C33"/>
    <w:rsid w:val="002A4460"/>
    <w:rsid w:val="002A4547"/>
    <w:rsid w:val="002A4E00"/>
    <w:rsid w:val="002A4E11"/>
    <w:rsid w:val="002A5115"/>
    <w:rsid w:val="002A559A"/>
    <w:rsid w:val="002A56E8"/>
    <w:rsid w:val="002A5A67"/>
    <w:rsid w:val="002A5B1B"/>
    <w:rsid w:val="002A6CC4"/>
    <w:rsid w:val="002A6E3B"/>
    <w:rsid w:val="002A70FE"/>
    <w:rsid w:val="002A7CD4"/>
    <w:rsid w:val="002B0138"/>
    <w:rsid w:val="002B0A42"/>
    <w:rsid w:val="002B1225"/>
    <w:rsid w:val="002B2398"/>
    <w:rsid w:val="002B2485"/>
    <w:rsid w:val="002B29BA"/>
    <w:rsid w:val="002B3ABD"/>
    <w:rsid w:val="002B3C57"/>
    <w:rsid w:val="002B4EA2"/>
    <w:rsid w:val="002B6831"/>
    <w:rsid w:val="002B69A1"/>
    <w:rsid w:val="002B6BB4"/>
    <w:rsid w:val="002B6D2D"/>
    <w:rsid w:val="002B6DF3"/>
    <w:rsid w:val="002B724D"/>
    <w:rsid w:val="002B735B"/>
    <w:rsid w:val="002C078F"/>
    <w:rsid w:val="002C13A3"/>
    <w:rsid w:val="002C15AF"/>
    <w:rsid w:val="002C1EEF"/>
    <w:rsid w:val="002C2747"/>
    <w:rsid w:val="002C2B33"/>
    <w:rsid w:val="002C37A5"/>
    <w:rsid w:val="002C37F1"/>
    <w:rsid w:val="002C38B8"/>
    <w:rsid w:val="002C41B7"/>
    <w:rsid w:val="002C4877"/>
    <w:rsid w:val="002C4B4D"/>
    <w:rsid w:val="002C4EEF"/>
    <w:rsid w:val="002C54A7"/>
    <w:rsid w:val="002C7E5A"/>
    <w:rsid w:val="002D0021"/>
    <w:rsid w:val="002D074C"/>
    <w:rsid w:val="002D22FA"/>
    <w:rsid w:val="002D2632"/>
    <w:rsid w:val="002D27F4"/>
    <w:rsid w:val="002D4523"/>
    <w:rsid w:val="002D4A4B"/>
    <w:rsid w:val="002D5279"/>
    <w:rsid w:val="002D6D8B"/>
    <w:rsid w:val="002E0D71"/>
    <w:rsid w:val="002E19C6"/>
    <w:rsid w:val="002E2890"/>
    <w:rsid w:val="002E2A85"/>
    <w:rsid w:val="002E3055"/>
    <w:rsid w:val="002E5116"/>
    <w:rsid w:val="002E53BC"/>
    <w:rsid w:val="002E545B"/>
    <w:rsid w:val="002E58A4"/>
    <w:rsid w:val="002E5A34"/>
    <w:rsid w:val="002E5DF7"/>
    <w:rsid w:val="002E6AF1"/>
    <w:rsid w:val="002E6E34"/>
    <w:rsid w:val="002E720C"/>
    <w:rsid w:val="002E776D"/>
    <w:rsid w:val="002F0A45"/>
    <w:rsid w:val="002F0BEB"/>
    <w:rsid w:val="002F0E13"/>
    <w:rsid w:val="002F166B"/>
    <w:rsid w:val="002F205A"/>
    <w:rsid w:val="002F2323"/>
    <w:rsid w:val="002F2641"/>
    <w:rsid w:val="002F3E1D"/>
    <w:rsid w:val="002F3E1E"/>
    <w:rsid w:val="002F4040"/>
    <w:rsid w:val="002F464A"/>
    <w:rsid w:val="002F4924"/>
    <w:rsid w:val="002F4A0D"/>
    <w:rsid w:val="002F52AE"/>
    <w:rsid w:val="002F535B"/>
    <w:rsid w:val="002F5637"/>
    <w:rsid w:val="002F6FBD"/>
    <w:rsid w:val="002F7552"/>
    <w:rsid w:val="0030127B"/>
    <w:rsid w:val="00301605"/>
    <w:rsid w:val="003019ED"/>
    <w:rsid w:val="00301C6B"/>
    <w:rsid w:val="0030202A"/>
    <w:rsid w:val="00302D4D"/>
    <w:rsid w:val="00303412"/>
    <w:rsid w:val="00303DA2"/>
    <w:rsid w:val="00303E55"/>
    <w:rsid w:val="00305BA1"/>
    <w:rsid w:val="00305BE6"/>
    <w:rsid w:val="0030656C"/>
    <w:rsid w:val="00310A3F"/>
    <w:rsid w:val="0031194A"/>
    <w:rsid w:val="0031215C"/>
    <w:rsid w:val="0031222B"/>
    <w:rsid w:val="00312E4F"/>
    <w:rsid w:val="0031351C"/>
    <w:rsid w:val="00313EEF"/>
    <w:rsid w:val="00314180"/>
    <w:rsid w:val="00314DCD"/>
    <w:rsid w:val="00315B73"/>
    <w:rsid w:val="00315C60"/>
    <w:rsid w:val="0031650F"/>
    <w:rsid w:val="003167FD"/>
    <w:rsid w:val="00316C52"/>
    <w:rsid w:val="003234AC"/>
    <w:rsid w:val="0032435C"/>
    <w:rsid w:val="00325029"/>
    <w:rsid w:val="003252A0"/>
    <w:rsid w:val="003273C3"/>
    <w:rsid w:val="00327636"/>
    <w:rsid w:val="003306DA"/>
    <w:rsid w:val="00330CF4"/>
    <w:rsid w:val="00331855"/>
    <w:rsid w:val="00331CB9"/>
    <w:rsid w:val="00332404"/>
    <w:rsid w:val="003340A0"/>
    <w:rsid w:val="003345F9"/>
    <w:rsid w:val="00334790"/>
    <w:rsid w:val="003352B5"/>
    <w:rsid w:val="0033584A"/>
    <w:rsid w:val="00335A00"/>
    <w:rsid w:val="00335BAB"/>
    <w:rsid w:val="00335E05"/>
    <w:rsid w:val="0034127C"/>
    <w:rsid w:val="00345F92"/>
    <w:rsid w:val="00346C1F"/>
    <w:rsid w:val="0034708A"/>
    <w:rsid w:val="00347646"/>
    <w:rsid w:val="00347F70"/>
    <w:rsid w:val="00347F8D"/>
    <w:rsid w:val="00347FFE"/>
    <w:rsid w:val="003501AB"/>
    <w:rsid w:val="003510BD"/>
    <w:rsid w:val="00351194"/>
    <w:rsid w:val="00351416"/>
    <w:rsid w:val="00351A5B"/>
    <w:rsid w:val="00352567"/>
    <w:rsid w:val="00352945"/>
    <w:rsid w:val="003538F4"/>
    <w:rsid w:val="00353A6D"/>
    <w:rsid w:val="00355BA7"/>
    <w:rsid w:val="003575C4"/>
    <w:rsid w:val="0036027C"/>
    <w:rsid w:val="00360D3C"/>
    <w:rsid w:val="00360FDE"/>
    <w:rsid w:val="00361138"/>
    <w:rsid w:val="00361CD1"/>
    <w:rsid w:val="00363B2B"/>
    <w:rsid w:val="0036422A"/>
    <w:rsid w:val="00365413"/>
    <w:rsid w:val="00365604"/>
    <w:rsid w:val="00365DD6"/>
    <w:rsid w:val="003661BC"/>
    <w:rsid w:val="0036639A"/>
    <w:rsid w:val="0036709F"/>
    <w:rsid w:val="00367134"/>
    <w:rsid w:val="003672EF"/>
    <w:rsid w:val="0037010F"/>
    <w:rsid w:val="00370DED"/>
    <w:rsid w:val="00371B95"/>
    <w:rsid w:val="0037219F"/>
    <w:rsid w:val="0037222C"/>
    <w:rsid w:val="00372ABA"/>
    <w:rsid w:val="0037389C"/>
    <w:rsid w:val="00374707"/>
    <w:rsid w:val="0037551A"/>
    <w:rsid w:val="00375BB0"/>
    <w:rsid w:val="00375D88"/>
    <w:rsid w:val="003761A6"/>
    <w:rsid w:val="00376416"/>
    <w:rsid w:val="0037654A"/>
    <w:rsid w:val="00377ED3"/>
    <w:rsid w:val="00380612"/>
    <w:rsid w:val="003818D2"/>
    <w:rsid w:val="00381CA2"/>
    <w:rsid w:val="00382687"/>
    <w:rsid w:val="00382B6F"/>
    <w:rsid w:val="00383355"/>
    <w:rsid w:val="00383AF0"/>
    <w:rsid w:val="00384E57"/>
    <w:rsid w:val="00385BC8"/>
    <w:rsid w:val="003867C3"/>
    <w:rsid w:val="00390C35"/>
    <w:rsid w:val="00390C4A"/>
    <w:rsid w:val="0039100C"/>
    <w:rsid w:val="003910EF"/>
    <w:rsid w:val="0039168A"/>
    <w:rsid w:val="0039211E"/>
    <w:rsid w:val="0039260E"/>
    <w:rsid w:val="00392E43"/>
    <w:rsid w:val="003931F1"/>
    <w:rsid w:val="00393682"/>
    <w:rsid w:val="003938BE"/>
    <w:rsid w:val="00393BC9"/>
    <w:rsid w:val="00394F0F"/>
    <w:rsid w:val="00395B79"/>
    <w:rsid w:val="00395DA8"/>
    <w:rsid w:val="0039699F"/>
    <w:rsid w:val="003A0F15"/>
    <w:rsid w:val="003A131D"/>
    <w:rsid w:val="003A1322"/>
    <w:rsid w:val="003A1F3B"/>
    <w:rsid w:val="003A1FDB"/>
    <w:rsid w:val="003A24B0"/>
    <w:rsid w:val="003A2E51"/>
    <w:rsid w:val="003A4882"/>
    <w:rsid w:val="003A49F2"/>
    <w:rsid w:val="003A5A54"/>
    <w:rsid w:val="003A6A21"/>
    <w:rsid w:val="003A7488"/>
    <w:rsid w:val="003B00E5"/>
    <w:rsid w:val="003B0741"/>
    <w:rsid w:val="003B0C24"/>
    <w:rsid w:val="003B1C95"/>
    <w:rsid w:val="003B20E4"/>
    <w:rsid w:val="003B3E87"/>
    <w:rsid w:val="003B43E4"/>
    <w:rsid w:val="003B45E6"/>
    <w:rsid w:val="003B49BF"/>
    <w:rsid w:val="003B4B66"/>
    <w:rsid w:val="003B51D7"/>
    <w:rsid w:val="003B602F"/>
    <w:rsid w:val="003B6407"/>
    <w:rsid w:val="003B6A37"/>
    <w:rsid w:val="003B6EB5"/>
    <w:rsid w:val="003C0CC4"/>
    <w:rsid w:val="003C152E"/>
    <w:rsid w:val="003C196F"/>
    <w:rsid w:val="003C2229"/>
    <w:rsid w:val="003C28BD"/>
    <w:rsid w:val="003C2D9C"/>
    <w:rsid w:val="003C2E17"/>
    <w:rsid w:val="003C2FC4"/>
    <w:rsid w:val="003C3816"/>
    <w:rsid w:val="003C456A"/>
    <w:rsid w:val="003C4FA4"/>
    <w:rsid w:val="003C5A52"/>
    <w:rsid w:val="003C6041"/>
    <w:rsid w:val="003C758C"/>
    <w:rsid w:val="003C75A9"/>
    <w:rsid w:val="003C799A"/>
    <w:rsid w:val="003C7ACA"/>
    <w:rsid w:val="003D03DB"/>
    <w:rsid w:val="003D1415"/>
    <w:rsid w:val="003D197E"/>
    <w:rsid w:val="003D199E"/>
    <w:rsid w:val="003D1D1C"/>
    <w:rsid w:val="003D252C"/>
    <w:rsid w:val="003D2CB2"/>
    <w:rsid w:val="003D36AC"/>
    <w:rsid w:val="003D45D1"/>
    <w:rsid w:val="003D4731"/>
    <w:rsid w:val="003D4B3E"/>
    <w:rsid w:val="003D56AC"/>
    <w:rsid w:val="003D5DC4"/>
    <w:rsid w:val="003D64B9"/>
    <w:rsid w:val="003D6530"/>
    <w:rsid w:val="003D6A61"/>
    <w:rsid w:val="003D71BE"/>
    <w:rsid w:val="003D71ED"/>
    <w:rsid w:val="003E0237"/>
    <w:rsid w:val="003E0B8F"/>
    <w:rsid w:val="003E1311"/>
    <w:rsid w:val="003E1470"/>
    <w:rsid w:val="003E183F"/>
    <w:rsid w:val="003E1A1E"/>
    <w:rsid w:val="003E1D74"/>
    <w:rsid w:val="003E1FE1"/>
    <w:rsid w:val="003E2D31"/>
    <w:rsid w:val="003E3161"/>
    <w:rsid w:val="003E3F4B"/>
    <w:rsid w:val="003E45D6"/>
    <w:rsid w:val="003E5526"/>
    <w:rsid w:val="003E5809"/>
    <w:rsid w:val="003E6353"/>
    <w:rsid w:val="003E769B"/>
    <w:rsid w:val="003E78B8"/>
    <w:rsid w:val="003E7A6B"/>
    <w:rsid w:val="003E7DC0"/>
    <w:rsid w:val="003F0176"/>
    <w:rsid w:val="003F0CBF"/>
    <w:rsid w:val="003F1532"/>
    <w:rsid w:val="003F2087"/>
    <w:rsid w:val="003F3360"/>
    <w:rsid w:val="003F38C8"/>
    <w:rsid w:val="003F46F5"/>
    <w:rsid w:val="003F4DC9"/>
    <w:rsid w:val="003F5CA4"/>
    <w:rsid w:val="003F5DB4"/>
    <w:rsid w:val="003F677D"/>
    <w:rsid w:val="003F6B55"/>
    <w:rsid w:val="003F7442"/>
    <w:rsid w:val="00400BC1"/>
    <w:rsid w:val="004010BC"/>
    <w:rsid w:val="00401F75"/>
    <w:rsid w:val="00402C68"/>
    <w:rsid w:val="00402C9A"/>
    <w:rsid w:val="00403C86"/>
    <w:rsid w:val="004050D5"/>
    <w:rsid w:val="00405C9C"/>
    <w:rsid w:val="00406571"/>
    <w:rsid w:val="00406695"/>
    <w:rsid w:val="0040710D"/>
    <w:rsid w:val="00407565"/>
    <w:rsid w:val="0041016E"/>
    <w:rsid w:val="0041158A"/>
    <w:rsid w:val="00412235"/>
    <w:rsid w:val="0041253E"/>
    <w:rsid w:val="00413C0A"/>
    <w:rsid w:val="004153A9"/>
    <w:rsid w:val="004158B2"/>
    <w:rsid w:val="00417644"/>
    <w:rsid w:val="0041779E"/>
    <w:rsid w:val="00417C02"/>
    <w:rsid w:val="0042035E"/>
    <w:rsid w:val="00420654"/>
    <w:rsid w:val="00421248"/>
    <w:rsid w:val="0042181F"/>
    <w:rsid w:val="00421A49"/>
    <w:rsid w:val="00421AB7"/>
    <w:rsid w:val="00421B01"/>
    <w:rsid w:val="00421B1A"/>
    <w:rsid w:val="00421E55"/>
    <w:rsid w:val="004222E8"/>
    <w:rsid w:val="004229AC"/>
    <w:rsid w:val="00422E4F"/>
    <w:rsid w:val="004235AF"/>
    <w:rsid w:val="00423FD1"/>
    <w:rsid w:val="004245CF"/>
    <w:rsid w:val="00424FCD"/>
    <w:rsid w:val="004252F5"/>
    <w:rsid w:val="0042594E"/>
    <w:rsid w:val="00426A6B"/>
    <w:rsid w:val="004271D6"/>
    <w:rsid w:val="00427975"/>
    <w:rsid w:val="004306A9"/>
    <w:rsid w:val="00430B75"/>
    <w:rsid w:val="00431022"/>
    <w:rsid w:val="004328AF"/>
    <w:rsid w:val="004332BB"/>
    <w:rsid w:val="004338AE"/>
    <w:rsid w:val="0043526D"/>
    <w:rsid w:val="004353F5"/>
    <w:rsid w:val="004354E9"/>
    <w:rsid w:val="004363BF"/>
    <w:rsid w:val="00436774"/>
    <w:rsid w:val="004369DA"/>
    <w:rsid w:val="00436D7C"/>
    <w:rsid w:val="0043778F"/>
    <w:rsid w:val="0043795B"/>
    <w:rsid w:val="0044032C"/>
    <w:rsid w:val="004404BE"/>
    <w:rsid w:val="0044055F"/>
    <w:rsid w:val="00440871"/>
    <w:rsid w:val="00441568"/>
    <w:rsid w:val="00441FC4"/>
    <w:rsid w:val="00442387"/>
    <w:rsid w:val="00442509"/>
    <w:rsid w:val="004428BF"/>
    <w:rsid w:val="0044401E"/>
    <w:rsid w:val="004441C2"/>
    <w:rsid w:val="00445140"/>
    <w:rsid w:val="00445A46"/>
    <w:rsid w:val="00445E73"/>
    <w:rsid w:val="00447679"/>
    <w:rsid w:val="00447FF3"/>
    <w:rsid w:val="00450C75"/>
    <w:rsid w:val="00451EB7"/>
    <w:rsid w:val="0045505F"/>
    <w:rsid w:val="004551E6"/>
    <w:rsid w:val="004564B9"/>
    <w:rsid w:val="00456833"/>
    <w:rsid w:val="00457161"/>
    <w:rsid w:val="00457981"/>
    <w:rsid w:val="00457CAA"/>
    <w:rsid w:val="00460153"/>
    <w:rsid w:val="0046069D"/>
    <w:rsid w:val="00461E52"/>
    <w:rsid w:val="00461F63"/>
    <w:rsid w:val="00462354"/>
    <w:rsid w:val="00462C22"/>
    <w:rsid w:val="00462F4D"/>
    <w:rsid w:val="00464B29"/>
    <w:rsid w:val="00464C99"/>
    <w:rsid w:val="00467D34"/>
    <w:rsid w:val="00470134"/>
    <w:rsid w:val="0047037A"/>
    <w:rsid w:val="00471A20"/>
    <w:rsid w:val="00471A29"/>
    <w:rsid w:val="00471C98"/>
    <w:rsid w:val="004724EB"/>
    <w:rsid w:val="0047254F"/>
    <w:rsid w:val="00473592"/>
    <w:rsid w:val="0047384E"/>
    <w:rsid w:val="00473AB2"/>
    <w:rsid w:val="00473D14"/>
    <w:rsid w:val="00474898"/>
    <w:rsid w:val="00474B66"/>
    <w:rsid w:val="00474CF9"/>
    <w:rsid w:val="0047520B"/>
    <w:rsid w:val="0047569F"/>
    <w:rsid w:val="00475B79"/>
    <w:rsid w:val="00475F00"/>
    <w:rsid w:val="00476697"/>
    <w:rsid w:val="004769EF"/>
    <w:rsid w:val="00476B76"/>
    <w:rsid w:val="00476E44"/>
    <w:rsid w:val="00477753"/>
    <w:rsid w:val="00477A74"/>
    <w:rsid w:val="004800D9"/>
    <w:rsid w:val="004807A1"/>
    <w:rsid w:val="0048107B"/>
    <w:rsid w:val="00481883"/>
    <w:rsid w:val="00481A5A"/>
    <w:rsid w:val="00481B40"/>
    <w:rsid w:val="0048212B"/>
    <w:rsid w:val="0048223D"/>
    <w:rsid w:val="00482844"/>
    <w:rsid w:val="00482908"/>
    <w:rsid w:val="00482C50"/>
    <w:rsid w:val="00483898"/>
    <w:rsid w:val="00483F1D"/>
    <w:rsid w:val="00483FC8"/>
    <w:rsid w:val="00484133"/>
    <w:rsid w:val="00484D7D"/>
    <w:rsid w:val="00485240"/>
    <w:rsid w:val="004858BB"/>
    <w:rsid w:val="00485C0F"/>
    <w:rsid w:val="00486B1E"/>
    <w:rsid w:val="00486E48"/>
    <w:rsid w:val="0048763D"/>
    <w:rsid w:val="00487C43"/>
    <w:rsid w:val="0049058C"/>
    <w:rsid w:val="0049333F"/>
    <w:rsid w:val="00493BF1"/>
    <w:rsid w:val="004940BF"/>
    <w:rsid w:val="00494D70"/>
    <w:rsid w:val="0049504E"/>
    <w:rsid w:val="004954B1"/>
    <w:rsid w:val="004954B4"/>
    <w:rsid w:val="00495D0B"/>
    <w:rsid w:val="0049626D"/>
    <w:rsid w:val="00496416"/>
    <w:rsid w:val="004966AC"/>
    <w:rsid w:val="00496B70"/>
    <w:rsid w:val="00496BE8"/>
    <w:rsid w:val="0049790F"/>
    <w:rsid w:val="00497DC4"/>
    <w:rsid w:val="004A0524"/>
    <w:rsid w:val="004A07B9"/>
    <w:rsid w:val="004A0D66"/>
    <w:rsid w:val="004A0DCB"/>
    <w:rsid w:val="004A113C"/>
    <w:rsid w:val="004A17BF"/>
    <w:rsid w:val="004A3F1B"/>
    <w:rsid w:val="004A4167"/>
    <w:rsid w:val="004A538C"/>
    <w:rsid w:val="004A5DDA"/>
    <w:rsid w:val="004A5E19"/>
    <w:rsid w:val="004A6684"/>
    <w:rsid w:val="004A66FE"/>
    <w:rsid w:val="004A6D98"/>
    <w:rsid w:val="004B1677"/>
    <w:rsid w:val="004B2AC2"/>
    <w:rsid w:val="004B358E"/>
    <w:rsid w:val="004B385D"/>
    <w:rsid w:val="004B3B6D"/>
    <w:rsid w:val="004B4BD0"/>
    <w:rsid w:val="004B4C32"/>
    <w:rsid w:val="004B4D18"/>
    <w:rsid w:val="004B6FC3"/>
    <w:rsid w:val="004B7366"/>
    <w:rsid w:val="004B7D7B"/>
    <w:rsid w:val="004C040A"/>
    <w:rsid w:val="004C04CB"/>
    <w:rsid w:val="004C0627"/>
    <w:rsid w:val="004C06F9"/>
    <w:rsid w:val="004C0A62"/>
    <w:rsid w:val="004C341C"/>
    <w:rsid w:val="004C4261"/>
    <w:rsid w:val="004C4284"/>
    <w:rsid w:val="004C48FA"/>
    <w:rsid w:val="004C4B27"/>
    <w:rsid w:val="004C4C16"/>
    <w:rsid w:val="004C5910"/>
    <w:rsid w:val="004C66CD"/>
    <w:rsid w:val="004C7C84"/>
    <w:rsid w:val="004C7EB6"/>
    <w:rsid w:val="004C7F7A"/>
    <w:rsid w:val="004D09F5"/>
    <w:rsid w:val="004D140B"/>
    <w:rsid w:val="004D1678"/>
    <w:rsid w:val="004D1866"/>
    <w:rsid w:val="004D21D8"/>
    <w:rsid w:val="004D23EC"/>
    <w:rsid w:val="004D2C8C"/>
    <w:rsid w:val="004D35B2"/>
    <w:rsid w:val="004D3AE6"/>
    <w:rsid w:val="004D3BA6"/>
    <w:rsid w:val="004D3D50"/>
    <w:rsid w:val="004D41F1"/>
    <w:rsid w:val="004D428C"/>
    <w:rsid w:val="004D4949"/>
    <w:rsid w:val="004D4DE3"/>
    <w:rsid w:val="004D56D1"/>
    <w:rsid w:val="004D5D38"/>
    <w:rsid w:val="004D6708"/>
    <w:rsid w:val="004D69F6"/>
    <w:rsid w:val="004D6D46"/>
    <w:rsid w:val="004D751C"/>
    <w:rsid w:val="004D7D05"/>
    <w:rsid w:val="004E1F34"/>
    <w:rsid w:val="004E24E5"/>
    <w:rsid w:val="004E26E0"/>
    <w:rsid w:val="004E2835"/>
    <w:rsid w:val="004E2A3C"/>
    <w:rsid w:val="004E2C0E"/>
    <w:rsid w:val="004E2E25"/>
    <w:rsid w:val="004E41B9"/>
    <w:rsid w:val="004E43F3"/>
    <w:rsid w:val="004E46F4"/>
    <w:rsid w:val="004E4AEC"/>
    <w:rsid w:val="004E51CB"/>
    <w:rsid w:val="004E5961"/>
    <w:rsid w:val="004E5E81"/>
    <w:rsid w:val="004E5F2B"/>
    <w:rsid w:val="004E765A"/>
    <w:rsid w:val="004E7A29"/>
    <w:rsid w:val="004E7B32"/>
    <w:rsid w:val="004E7B77"/>
    <w:rsid w:val="004F0336"/>
    <w:rsid w:val="004F05CD"/>
    <w:rsid w:val="004F1EDA"/>
    <w:rsid w:val="004F2392"/>
    <w:rsid w:val="004F24F3"/>
    <w:rsid w:val="004F3287"/>
    <w:rsid w:val="004F3A63"/>
    <w:rsid w:val="004F3D7E"/>
    <w:rsid w:val="004F4772"/>
    <w:rsid w:val="004F48E3"/>
    <w:rsid w:val="004F495A"/>
    <w:rsid w:val="004F5403"/>
    <w:rsid w:val="004F5638"/>
    <w:rsid w:val="004F62C8"/>
    <w:rsid w:val="004F7ECB"/>
    <w:rsid w:val="00500491"/>
    <w:rsid w:val="00500A7A"/>
    <w:rsid w:val="00501043"/>
    <w:rsid w:val="00501224"/>
    <w:rsid w:val="00501272"/>
    <w:rsid w:val="00501DF3"/>
    <w:rsid w:val="00502164"/>
    <w:rsid w:val="005025FC"/>
    <w:rsid w:val="00502D7D"/>
    <w:rsid w:val="005033DE"/>
    <w:rsid w:val="00504178"/>
    <w:rsid w:val="00504B3F"/>
    <w:rsid w:val="0050623B"/>
    <w:rsid w:val="00506B25"/>
    <w:rsid w:val="00506C2C"/>
    <w:rsid w:val="00506E0F"/>
    <w:rsid w:val="00507A7A"/>
    <w:rsid w:val="00507FCE"/>
    <w:rsid w:val="00510251"/>
    <w:rsid w:val="0051058E"/>
    <w:rsid w:val="005107DF"/>
    <w:rsid w:val="00511275"/>
    <w:rsid w:val="00511B5E"/>
    <w:rsid w:val="00512286"/>
    <w:rsid w:val="005126FB"/>
    <w:rsid w:val="00512E41"/>
    <w:rsid w:val="00513494"/>
    <w:rsid w:val="0051475F"/>
    <w:rsid w:val="00515535"/>
    <w:rsid w:val="00515724"/>
    <w:rsid w:val="00515C5E"/>
    <w:rsid w:val="005167BF"/>
    <w:rsid w:val="00516C86"/>
    <w:rsid w:val="00517E8A"/>
    <w:rsid w:val="00517E94"/>
    <w:rsid w:val="005204DB"/>
    <w:rsid w:val="00521365"/>
    <w:rsid w:val="00521AB1"/>
    <w:rsid w:val="00521C92"/>
    <w:rsid w:val="00521F7F"/>
    <w:rsid w:val="00522123"/>
    <w:rsid w:val="00522D7D"/>
    <w:rsid w:val="005234CE"/>
    <w:rsid w:val="00523887"/>
    <w:rsid w:val="00524025"/>
    <w:rsid w:val="00524581"/>
    <w:rsid w:val="00524E4A"/>
    <w:rsid w:val="00525053"/>
    <w:rsid w:val="00526C14"/>
    <w:rsid w:val="00527920"/>
    <w:rsid w:val="00531EF5"/>
    <w:rsid w:val="00532402"/>
    <w:rsid w:val="00532DD1"/>
    <w:rsid w:val="0053312A"/>
    <w:rsid w:val="005331A5"/>
    <w:rsid w:val="00533D2F"/>
    <w:rsid w:val="00533D8C"/>
    <w:rsid w:val="00533E35"/>
    <w:rsid w:val="005345C8"/>
    <w:rsid w:val="00534610"/>
    <w:rsid w:val="00534B5B"/>
    <w:rsid w:val="00534BB0"/>
    <w:rsid w:val="00535F8B"/>
    <w:rsid w:val="00536688"/>
    <w:rsid w:val="00537B2B"/>
    <w:rsid w:val="0054064D"/>
    <w:rsid w:val="0054142D"/>
    <w:rsid w:val="005418C8"/>
    <w:rsid w:val="00541A36"/>
    <w:rsid w:val="00543169"/>
    <w:rsid w:val="00543958"/>
    <w:rsid w:val="00544078"/>
    <w:rsid w:val="005443F2"/>
    <w:rsid w:val="0054442E"/>
    <w:rsid w:val="00544737"/>
    <w:rsid w:val="005449AB"/>
    <w:rsid w:val="00544A23"/>
    <w:rsid w:val="00544CF8"/>
    <w:rsid w:val="00544F17"/>
    <w:rsid w:val="00545435"/>
    <w:rsid w:val="00545C77"/>
    <w:rsid w:val="005477C5"/>
    <w:rsid w:val="00547C5F"/>
    <w:rsid w:val="00547DFA"/>
    <w:rsid w:val="005502BD"/>
    <w:rsid w:val="005508D8"/>
    <w:rsid w:val="005509EA"/>
    <w:rsid w:val="00550DA4"/>
    <w:rsid w:val="00551038"/>
    <w:rsid w:val="00551160"/>
    <w:rsid w:val="0055149A"/>
    <w:rsid w:val="00551E80"/>
    <w:rsid w:val="00551FE0"/>
    <w:rsid w:val="005537A1"/>
    <w:rsid w:val="00553FC9"/>
    <w:rsid w:val="00554ED6"/>
    <w:rsid w:val="00554F9F"/>
    <w:rsid w:val="005556A8"/>
    <w:rsid w:val="005572E2"/>
    <w:rsid w:val="00557456"/>
    <w:rsid w:val="0056090F"/>
    <w:rsid w:val="00560B23"/>
    <w:rsid w:val="00561889"/>
    <w:rsid w:val="00562E1B"/>
    <w:rsid w:val="0056362D"/>
    <w:rsid w:val="00564965"/>
    <w:rsid w:val="00564A0B"/>
    <w:rsid w:val="00565D53"/>
    <w:rsid w:val="00565F2F"/>
    <w:rsid w:val="0056642A"/>
    <w:rsid w:val="00566D0E"/>
    <w:rsid w:val="00567130"/>
    <w:rsid w:val="00567CB4"/>
    <w:rsid w:val="005706B9"/>
    <w:rsid w:val="005707A3"/>
    <w:rsid w:val="005707BC"/>
    <w:rsid w:val="00570B10"/>
    <w:rsid w:val="00570BAB"/>
    <w:rsid w:val="00571861"/>
    <w:rsid w:val="00571903"/>
    <w:rsid w:val="00572303"/>
    <w:rsid w:val="005734B4"/>
    <w:rsid w:val="0057543A"/>
    <w:rsid w:val="0057544C"/>
    <w:rsid w:val="005763F7"/>
    <w:rsid w:val="00576588"/>
    <w:rsid w:val="00576C78"/>
    <w:rsid w:val="0057791F"/>
    <w:rsid w:val="00580DCF"/>
    <w:rsid w:val="00581730"/>
    <w:rsid w:val="00581E10"/>
    <w:rsid w:val="005827AB"/>
    <w:rsid w:val="00584183"/>
    <w:rsid w:val="005843AA"/>
    <w:rsid w:val="00584EFD"/>
    <w:rsid w:val="00585502"/>
    <w:rsid w:val="0058664E"/>
    <w:rsid w:val="0058674B"/>
    <w:rsid w:val="00586D11"/>
    <w:rsid w:val="00586E3A"/>
    <w:rsid w:val="00587066"/>
    <w:rsid w:val="0058755C"/>
    <w:rsid w:val="005878AD"/>
    <w:rsid w:val="00587F0E"/>
    <w:rsid w:val="00590077"/>
    <w:rsid w:val="00590179"/>
    <w:rsid w:val="0059093F"/>
    <w:rsid w:val="005909C9"/>
    <w:rsid w:val="0059150E"/>
    <w:rsid w:val="00591A25"/>
    <w:rsid w:val="00591F43"/>
    <w:rsid w:val="00591F4A"/>
    <w:rsid w:val="00592CCC"/>
    <w:rsid w:val="00593667"/>
    <w:rsid w:val="0059369E"/>
    <w:rsid w:val="00594062"/>
    <w:rsid w:val="00594DFD"/>
    <w:rsid w:val="00595FD5"/>
    <w:rsid w:val="005963EC"/>
    <w:rsid w:val="00596500"/>
    <w:rsid w:val="005A069D"/>
    <w:rsid w:val="005A07D8"/>
    <w:rsid w:val="005A0FF5"/>
    <w:rsid w:val="005A1011"/>
    <w:rsid w:val="005A1682"/>
    <w:rsid w:val="005A21FB"/>
    <w:rsid w:val="005A26C3"/>
    <w:rsid w:val="005A58D0"/>
    <w:rsid w:val="005A6850"/>
    <w:rsid w:val="005A6BB5"/>
    <w:rsid w:val="005B00B9"/>
    <w:rsid w:val="005B047A"/>
    <w:rsid w:val="005B18F4"/>
    <w:rsid w:val="005B259D"/>
    <w:rsid w:val="005B2898"/>
    <w:rsid w:val="005B3E08"/>
    <w:rsid w:val="005B40DC"/>
    <w:rsid w:val="005B487A"/>
    <w:rsid w:val="005B4FAB"/>
    <w:rsid w:val="005B5F84"/>
    <w:rsid w:val="005B694E"/>
    <w:rsid w:val="005B6EBD"/>
    <w:rsid w:val="005B7152"/>
    <w:rsid w:val="005C08A4"/>
    <w:rsid w:val="005C1161"/>
    <w:rsid w:val="005C1A61"/>
    <w:rsid w:val="005C2787"/>
    <w:rsid w:val="005C2AB6"/>
    <w:rsid w:val="005C2B1C"/>
    <w:rsid w:val="005C2DB6"/>
    <w:rsid w:val="005C2DF9"/>
    <w:rsid w:val="005C365A"/>
    <w:rsid w:val="005C3A07"/>
    <w:rsid w:val="005C3B27"/>
    <w:rsid w:val="005C4D79"/>
    <w:rsid w:val="005C5097"/>
    <w:rsid w:val="005D0CE4"/>
    <w:rsid w:val="005D0DE9"/>
    <w:rsid w:val="005D109E"/>
    <w:rsid w:val="005D17B2"/>
    <w:rsid w:val="005D2A67"/>
    <w:rsid w:val="005D303A"/>
    <w:rsid w:val="005D30CA"/>
    <w:rsid w:val="005D3FA6"/>
    <w:rsid w:val="005D43BA"/>
    <w:rsid w:val="005D4FC0"/>
    <w:rsid w:val="005D6173"/>
    <w:rsid w:val="005D71BB"/>
    <w:rsid w:val="005D7CBF"/>
    <w:rsid w:val="005D7EE0"/>
    <w:rsid w:val="005E0B33"/>
    <w:rsid w:val="005E0C60"/>
    <w:rsid w:val="005E2EDC"/>
    <w:rsid w:val="005E312F"/>
    <w:rsid w:val="005E369A"/>
    <w:rsid w:val="005E3A96"/>
    <w:rsid w:val="005E4066"/>
    <w:rsid w:val="005E4094"/>
    <w:rsid w:val="005E4793"/>
    <w:rsid w:val="005E4847"/>
    <w:rsid w:val="005E559D"/>
    <w:rsid w:val="005E5DB7"/>
    <w:rsid w:val="005E6092"/>
    <w:rsid w:val="005E79BA"/>
    <w:rsid w:val="005E7EB0"/>
    <w:rsid w:val="005F0258"/>
    <w:rsid w:val="005F1102"/>
    <w:rsid w:val="005F13C7"/>
    <w:rsid w:val="005F1CDA"/>
    <w:rsid w:val="005F2CE6"/>
    <w:rsid w:val="005F2FFE"/>
    <w:rsid w:val="005F3325"/>
    <w:rsid w:val="005F425A"/>
    <w:rsid w:val="005F467D"/>
    <w:rsid w:val="005F4996"/>
    <w:rsid w:val="005F4B7F"/>
    <w:rsid w:val="005F50F0"/>
    <w:rsid w:val="005F76A4"/>
    <w:rsid w:val="005F7884"/>
    <w:rsid w:val="005F7AB6"/>
    <w:rsid w:val="00600C96"/>
    <w:rsid w:val="006012E7"/>
    <w:rsid w:val="006013D1"/>
    <w:rsid w:val="00601F23"/>
    <w:rsid w:val="006024AA"/>
    <w:rsid w:val="0060317A"/>
    <w:rsid w:val="0060419A"/>
    <w:rsid w:val="006041C7"/>
    <w:rsid w:val="00605D5A"/>
    <w:rsid w:val="00605E32"/>
    <w:rsid w:val="006067E1"/>
    <w:rsid w:val="00606841"/>
    <w:rsid w:val="00606B0D"/>
    <w:rsid w:val="00606C90"/>
    <w:rsid w:val="00606EA3"/>
    <w:rsid w:val="00606EE8"/>
    <w:rsid w:val="00607245"/>
    <w:rsid w:val="006072B3"/>
    <w:rsid w:val="00607806"/>
    <w:rsid w:val="006102A2"/>
    <w:rsid w:val="006104A9"/>
    <w:rsid w:val="0061076B"/>
    <w:rsid w:val="00611A58"/>
    <w:rsid w:val="00611D1A"/>
    <w:rsid w:val="00612056"/>
    <w:rsid w:val="00612BF9"/>
    <w:rsid w:val="00612ECE"/>
    <w:rsid w:val="0061361F"/>
    <w:rsid w:val="00613BCB"/>
    <w:rsid w:val="006143ED"/>
    <w:rsid w:val="006143FF"/>
    <w:rsid w:val="00615603"/>
    <w:rsid w:val="00615A93"/>
    <w:rsid w:val="00615B6C"/>
    <w:rsid w:val="00615DF7"/>
    <w:rsid w:val="00615F41"/>
    <w:rsid w:val="006163FB"/>
    <w:rsid w:val="006169E8"/>
    <w:rsid w:val="006170A6"/>
    <w:rsid w:val="0061720C"/>
    <w:rsid w:val="00617879"/>
    <w:rsid w:val="00617E7B"/>
    <w:rsid w:val="00621BA1"/>
    <w:rsid w:val="00622901"/>
    <w:rsid w:val="00624171"/>
    <w:rsid w:val="00624C91"/>
    <w:rsid w:val="00625563"/>
    <w:rsid w:val="00627769"/>
    <w:rsid w:val="00627B14"/>
    <w:rsid w:val="006300E3"/>
    <w:rsid w:val="0063057F"/>
    <w:rsid w:val="006341E5"/>
    <w:rsid w:val="00634505"/>
    <w:rsid w:val="00634A43"/>
    <w:rsid w:val="006353A7"/>
    <w:rsid w:val="006359E3"/>
    <w:rsid w:val="00635FD1"/>
    <w:rsid w:val="00636320"/>
    <w:rsid w:val="006363B3"/>
    <w:rsid w:val="00640BCA"/>
    <w:rsid w:val="00641A9D"/>
    <w:rsid w:val="00641CC0"/>
    <w:rsid w:val="00641FBA"/>
    <w:rsid w:val="00642DCC"/>
    <w:rsid w:val="006439F9"/>
    <w:rsid w:val="006440FF"/>
    <w:rsid w:val="00645D93"/>
    <w:rsid w:val="00646BAB"/>
    <w:rsid w:val="00647A23"/>
    <w:rsid w:val="006501EB"/>
    <w:rsid w:val="0065087E"/>
    <w:rsid w:val="00650F2C"/>
    <w:rsid w:val="0065139B"/>
    <w:rsid w:val="00651492"/>
    <w:rsid w:val="0065183D"/>
    <w:rsid w:val="006519CE"/>
    <w:rsid w:val="006526D6"/>
    <w:rsid w:val="0065275D"/>
    <w:rsid w:val="0065344F"/>
    <w:rsid w:val="00653938"/>
    <w:rsid w:val="0065397B"/>
    <w:rsid w:val="00653FE4"/>
    <w:rsid w:val="00654174"/>
    <w:rsid w:val="0065481B"/>
    <w:rsid w:val="0065656A"/>
    <w:rsid w:val="0065670A"/>
    <w:rsid w:val="006575A1"/>
    <w:rsid w:val="00657EB5"/>
    <w:rsid w:val="00657F5C"/>
    <w:rsid w:val="00660307"/>
    <w:rsid w:val="0066072E"/>
    <w:rsid w:val="00660855"/>
    <w:rsid w:val="00660902"/>
    <w:rsid w:val="00661B6F"/>
    <w:rsid w:val="00662B46"/>
    <w:rsid w:val="00662E3D"/>
    <w:rsid w:val="00662E61"/>
    <w:rsid w:val="006631BC"/>
    <w:rsid w:val="00663790"/>
    <w:rsid w:val="0066397E"/>
    <w:rsid w:val="0066448F"/>
    <w:rsid w:val="006646D7"/>
    <w:rsid w:val="006657E1"/>
    <w:rsid w:val="006673E0"/>
    <w:rsid w:val="006673ED"/>
    <w:rsid w:val="00667407"/>
    <w:rsid w:val="00667722"/>
    <w:rsid w:val="00667AF0"/>
    <w:rsid w:val="00667C9E"/>
    <w:rsid w:val="00670B66"/>
    <w:rsid w:val="006715CA"/>
    <w:rsid w:val="006719A1"/>
    <w:rsid w:val="006730AD"/>
    <w:rsid w:val="00673A0E"/>
    <w:rsid w:val="00673DD2"/>
    <w:rsid w:val="00674455"/>
    <w:rsid w:val="006748F2"/>
    <w:rsid w:val="00675B01"/>
    <w:rsid w:val="00675C3F"/>
    <w:rsid w:val="00677330"/>
    <w:rsid w:val="006778EE"/>
    <w:rsid w:val="00677C27"/>
    <w:rsid w:val="006808EA"/>
    <w:rsid w:val="00680980"/>
    <w:rsid w:val="00681548"/>
    <w:rsid w:val="0068264F"/>
    <w:rsid w:val="00682840"/>
    <w:rsid w:val="00684310"/>
    <w:rsid w:val="00686ACD"/>
    <w:rsid w:val="00686AE7"/>
    <w:rsid w:val="006900D2"/>
    <w:rsid w:val="006905A2"/>
    <w:rsid w:val="00690612"/>
    <w:rsid w:val="00690B85"/>
    <w:rsid w:val="00691365"/>
    <w:rsid w:val="0069193A"/>
    <w:rsid w:val="00691BB9"/>
    <w:rsid w:val="00692BF0"/>
    <w:rsid w:val="0069312A"/>
    <w:rsid w:val="006936FB"/>
    <w:rsid w:val="006943F9"/>
    <w:rsid w:val="006947C8"/>
    <w:rsid w:val="00694C19"/>
    <w:rsid w:val="00694DBE"/>
    <w:rsid w:val="006952A7"/>
    <w:rsid w:val="006959DA"/>
    <w:rsid w:val="00695A76"/>
    <w:rsid w:val="00696283"/>
    <w:rsid w:val="006966FF"/>
    <w:rsid w:val="00696E01"/>
    <w:rsid w:val="006A0008"/>
    <w:rsid w:val="006A07A7"/>
    <w:rsid w:val="006A0DAE"/>
    <w:rsid w:val="006A0E04"/>
    <w:rsid w:val="006A15C6"/>
    <w:rsid w:val="006A1696"/>
    <w:rsid w:val="006A2470"/>
    <w:rsid w:val="006A27D5"/>
    <w:rsid w:val="006A30A0"/>
    <w:rsid w:val="006A3104"/>
    <w:rsid w:val="006A3402"/>
    <w:rsid w:val="006A37E3"/>
    <w:rsid w:val="006A41EF"/>
    <w:rsid w:val="006A4503"/>
    <w:rsid w:val="006A46D2"/>
    <w:rsid w:val="006A4B7E"/>
    <w:rsid w:val="006A526A"/>
    <w:rsid w:val="006A5464"/>
    <w:rsid w:val="006A6881"/>
    <w:rsid w:val="006A6954"/>
    <w:rsid w:val="006A6BF1"/>
    <w:rsid w:val="006A7246"/>
    <w:rsid w:val="006A7535"/>
    <w:rsid w:val="006A7613"/>
    <w:rsid w:val="006A7943"/>
    <w:rsid w:val="006A7B96"/>
    <w:rsid w:val="006B0364"/>
    <w:rsid w:val="006B0AA4"/>
    <w:rsid w:val="006B3E4D"/>
    <w:rsid w:val="006B4609"/>
    <w:rsid w:val="006B47EA"/>
    <w:rsid w:val="006B57B0"/>
    <w:rsid w:val="006B57F4"/>
    <w:rsid w:val="006B5F0B"/>
    <w:rsid w:val="006B7A1B"/>
    <w:rsid w:val="006C0445"/>
    <w:rsid w:val="006C22BC"/>
    <w:rsid w:val="006C2D59"/>
    <w:rsid w:val="006C5238"/>
    <w:rsid w:val="006C5975"/>
    <w:rsid w:val="006C7951"/>
    <w:rsid w:val="006C7BC8"/>
    <w:rsid w:val="006D1A60"/>
    <w:rsid w:val="006D1DC0"/>
    <w:rsid w:val="006D3902"/>
    <w:rsid w:val="006D3A6C"/>
    <w:rsid w:val="006D43C1"/>
    <w:rsid w:val="006D51A4"/>
    <w:rsid w:val="006D5502"/>
    <w:rsid w:val="006D5B00"/>
    <w:rsid w:val="006D63B9"/>
    <w:rsid w:val="006D6B14"/>
    <w:rsid w:val="006D6E82"/>
    <w:rsid w:val="006E093B"/>
    <w:rsid w:val="006E0F14"/>
    <w:rsid w:val="006E1210"/>
    <w:rsid w:val="006E1AE9"/>
    <w:rsid w:val="006E2E24"/>
    <w:rsid w:val="006E309F"/>
    <w:rsid w:val="006E3CB8"/>
    <w:rsid w:val="006E473E"/>
    <w:rsid w:val="006E5452"/>
    <w:rsid w:val="006E5FE2"/>
    <w:rsid w:val="006E64C5"/>
    <w:rsid w:val="006E6C98"/>
    <w:rsid w:val="006E6DF4"/>
    <w:rsid w:val="006E6E6D"/>
    <w:rsid w:val="006E718F"/>
    <w:rsid w:val="006E7ACD"/>
    <w:rsid w:val="006F040C"/>
    <w:rsid w:val="006F0B2E"/>
    <w:rsid w:val="006F1E2F"/>
    <w:rsid w:val="006F415F"/>
    <w:rsid w:val="006F45EF"/>
    <w:rsid w:val="006F4CF5"/>
    <w:rsid w:val="006F5923"/>
    <w:rsid w:val="006F651E"/>
    <w:rsid w:val="006F70D6"/>
    <w:rsid w:val="006F7A40"/>
    <w:rsid w:val="006F7CB6"/>
    <w:rsid w:val="006F7D8C"/>
    <w:rsid w:val="006F7EB4"/>
    <w:rsid w:val="0070061E"/>
    <w:rsid w:val="00700B6F"/>
    <w:rsid w:val="00700E18"/>
    <w:rsid w:val="00700FFB"/>
    <w:rsid w:val="007010E6"/>
    <w:rsid w:val="0070317E"/>
    <w:rsid w:val="007034CC"/>
    <w:rsid w:val="00703579"/>
    <w:rsid w:val="007040A4"/>
    <w:rsid w:val="00704DFE"/>
    <w:rsid w:val="0070641A"/>
    <w:rsid w:val="00710F43"/>
    <w:rsid w:val="007118BD"/>
    <w:rsid w:val="00711E28"/>
    <w:rsid w:val="00711EA4"/>
    <w:rsid w:val="007125E3"/>
    <w:rsid w:val="00712EAA"/>
    <w:rsid w:val="00713972"/>
    <w:rsid w:val="00714E43"/>
    <w:rsid w:val="00715367"/>
    <w:rsid w:val="00716204"/>
    <w:rsid w:val="007167C8"/>
    <w:rsid w:val="007217FF"/>
    <w:rsid w:val="007220B4"/>
    <w:rsid w:val="00722404"/>
    <w:rsid w:val="00722E9E"/>
    <w:rsid w:val="0072396E"/>
    <w:rsid w:val="00724B18"/>
    <w:rsid w:val="00724F11"/>
    <w:rsid w:val="00725793"/>
    <w:rsid w:val="00726350"/>
    <w:rsid w:val="007265C0"/>
    <w:rsid w:val="00726A18"/>
    <w:rsid w:val="0073086C"/>
    <w:rsid w:val="007311B9"/>
    <w:rsid w:val="00732960"/>
    <w:rsid w:val="00732DDC"/>
    <w:rsid w:val="00733095"/>
    <w:rsid w:val="00733324"/>
    <w:rsid w:val="00733973"/>
    <w:rsid w:val="00733DD8"/>
    <w:rsid w:val="00734A8F"/>
    <w:rsid w:val="00734BDA"/>
    <w:rsid w:val="007350C4"/>
    <w:rsid w:val="0073570F"/>
    <w:rsid w:val="00737FF6"/>
    <w:rsid w:val="00740251"/>
    <w:rsid w:val="007402B6"/>
    <w:rsid w:val="00740DC1"/>
    <w:rsid w:val="00740E83"/>
    <w:rsid w:val="007413C3"/>
    <w:rsid w:val="00741DAD"/>
    <w:rsid w:val="00741F6F"/>
    <w:rsid w:val="0074260A"/>
    <w:rsid w:val="0074399C"/>
    <w:rsid w:val="00743CF4"/>
    <w:rsid w:val="00744D20"/>
    <w:rsid w:val="00744D47"/>
    <w:rsid w:val="007450C5"/>
    <w:rsid w:val="00745D10"/>
    <w:rsid w:val="007463DC"/>
    <w:rsid w:val="007500B6"/>
    <w:rsid w:val="00750560"/>
    <w:rsid w:val="00752591"/>
    <w:rsid w:val="0075286D"/>
    <w:rsid w:val="00752917"/>
    <w:rsid w:val="00752D6E"/>
    <w:rsid w:val="00753466"/>
    <w:rsid w:val="007537B5"/>
    <w:rsid w:val="00754494"/>
    <w:rsid w:val="007545F5"/>
    <w:rsid w:val="007550BE"/>
    <w:rsid w:val="00755660"/>
    <w:rsid w:val="00756A4B"/>
    <w:rsid w:val="00756AFE"/>
    <w:rsid w:val="00757F5A"/>
    <w:rsid w:val="00760855"/>
    <w:rsid w:val="00760AFF"/>
    <w:rsid w:val="00760EAF"/>
    <w:rsid w:val="007616C4"/>
    <w:rsid w:val="007617A2"/>
    <w:rsid w:val="00761A42"/>
    <w:rsid w:val="00761FDB"/>
    <w:rsid w:val="0076353E"/>
    <w:rsid w:val="007643DA"/>
    <w:rsid w:val="007644CF"/>
    <w:rsid w:val="0076478F"/>
    <w:rsid w:val="00764AB8"/>
    <w:rsid w:val="007651A1"/>
    <w:rsid w:val="0076535A"/>
    <w:rsid w:val="0076645F"/>
    <w:rsid w:val="0077022B"/>
    <w:rsid w:val="00770735"/>
    <w:rsid w:val="00770949"/>
    <w:rsid w:val="0077173E"/>
    <w:rsid w:val="00774124"/>
    <w:rsid w:val="00774E2E"/>
    <w:rsid w:val="0077536D"/>
    <w:rsid w:val="0077577B"/>
    <w:rsid w:val="00775F38"/>
    <w:rsid w:val="00776454"/>
    <w:rsid w:val="0077654A"/>
    <w:rsid w:val="007767A7"/>
    <w:rsid w:val="00776873"/>
    <w:rsid w:val="007775DB"/>
    <w:rsid w:val="00777611"/>
    <w:rsid w:val="00780066"/>
    <w:rsid w:val="0078047B"/>
    <w:rsid w:val="00781290"/>
    <w:rsid w:val="0078136B"/>
    <w:rsid w:val="00781423"/>
    <w:rsid w:val="00781712"/>
    <w:rsid w:val="00781F6C"/>
    <w:rsid w:val="007820F9"/>
    <w:rsid w:val="00782A92"/>
    <w:rsid w:val="007830FE"/>
    <w:rsid w:val="00784195"/>
    <w:rsid w:val="00784803"/>
    <w:rsid w:val="00785303"/>
    <w:rsid w:val="007866E8"/>
    <w:rsid w:val="0078677F"/>
    <w:rsid w:val="00786A5A"/>
    <w:rsid w:val="00786E54"/>
    <w:rsid w:val="007872BB"/>
    <w:rsid w:val="00787ABB"/>
    <w:rsid w:val="00790077"/>
    <w:rsid w:val="00791C2A"/>
    <w:rsid w:val="00791CCE"/>
    <w:rsid w:val="00791EE5"/>
    <w:rsid w:val="00792D63"/>
    <w:rsid w:val="007936E5"/>
    <w:rsid w:val="00793C8C"/>
    <w:rsid w:val="007940AD"/>
    <w:rsid w:val="00794E21"/>
    <w:rsid w:val="00795B55"/>
    <w:rsid w:val="00795C08"/>
    <w:rsid w:val="00795D81"/>
    <w:rsid w:val="0079638E"/>
    <w:rsid w:val="007963DB"/>
    <w:rsid w:val="00797017"/>
    <w:rsid w:val="00797332"/>
    <w:rsid w:val="0079749B"/>
    <w:rsid w:val="00797795"/>
    <w:rsid w:val="00797FCF"/>
    <w:rsid w:val="007A0357"/>
    <w:rsid w:val="007A03F2"/>
    <w:rsid w:val="007A1177"/>
    <w:rsid w:val="007A1DBE"/>
    <w:rsid w:val="007A1F77"/>
    <w:rsid w:val="007A2AC9"/>
    <w:rsid w:val="007A3847"/>
    <w:rsid w:val="007A3929"/>
    <w:rsid w:val="007A39CE"/>
    <w:rsid w:val="007A3A2E"/>
    <w:rsid w:val="007A5EE5"/>
    <w:rsid w:val="007A693F"/>
    <w:rsid w:val="007A6990"/>
    <w:rsid w:val="007A6B18"/>
    <w:rsid w:val="007B0384"/>
    <w:rsid w:val="007B06E5"/>
    <w:rsid w:val="007B1282"/>
    <w:rsid w:val="007B29B2"/>
    <w:rsid w:val="007B317B"/>
    <w:rsid w:val="007B3D0A"/>
    <w:rsid w:val="007B3D1A"/>
    <w:rsid w:val="007B4958"/>
    <w:rsid w:val="007B570D"/>
    <w:rsid w:val="007B6192"/>
    <w:rsid w:val="007B6304"/>
    <w:rsid w:val="007B63EA"/>
    <w:rsid w:val="007B64DB"/>
    <w:rsid w:val="007B6546"/>
    <w:rsid w:val="007B6706"/>
    <w:rsid w:val="007B670C"/>
    <w:rsid w:val="007B6B08"/>
    <w:rsid w:val="007B6F7D"/>
    <w:rsid w:val="007B70CD"/>
    <w:rsid w:val="007B7A8B"/>
    <w:rsid w:val="007C0C97"/>
    <w:rsid w:val="007C0FE9"/>
    <w:rsid w:val="007C1171"/>
    <w:rsid w:val="007C14CB"/>
    <w:rsid w:val="007C196D"/>
    <w:rsid w:val="007C3627"/>
    <w:rsid w:val="007C3ACC"/>
    <w:rsid w:val="007C3D04"/>
    <w:rsid w:val="007C568D"/>
    <w:rsid w:val="007C6FA5"/>
    <w:rsid w:val="007C75BB"/>
    <w:rsid w:val="007C7F5A"/>
    <w:rsid w:val="007D05B5"/>
    <w:rsid w:val="007D0A76"/>
    <w:rsid w:val="007D0EA8"/>
    <w:rsid w:val="007D2742"/>
    <w:rsid w:val="007D2A26"/>
    <w:rsid w:val="007D2C10"/>
    <w:rsid w:val="007D398D"/>
    <w:rsid w:val="007D4105"/>
    <w:rsid w:val="007D41DB"/>
    <w:rsid w:val="007D42D2"/>
    <w:rsid w:val="007D43E0"/>
    <w:rsid w:val="007D4A3F"/>
    <w:rsid w:val="007D503A"/>
    <w:rsid w:val="007D6574"/>
    <w:rsid w:val="007D6AF8"/>
    <w:rsid w:val="007D7C21"/>
    <w:rsid w:val="007E0B64"/>
    <w:rsid w:val="007E28C6"/>
    <w:rsid w:val="007E36E6"/>
    <w:rsid w:val="007E410A"/>
    <w:rsid w:val="007E43CF"/>
    <w:rsid w:val="007E5BC7"/>
    <w:rsid w:val="007E6321"/>
    <w:rsid w:val="007E6998"/>
    <w:rsid w:val="007E7178"/>
    <w:rsid w:val="007E753B"/>
    <w:rsid w:val="007E7AE8"/>
    <w:rsid w:val="007F01DC"/>
    <w:rsid w:val="007F0710"/>
    <w:rsid w:val="007F08AE"/>
    <w:rsid w:val="007F0FF0"/>
    <w:rsid w:val="007F1E98"/>
    <w:rsid w:val="007F2731"/>
    <w:rsid w:val="007F2AC7"/>
    <w:rsid w:val="007F37AD"/>
    <w:rsid w:val="007F3AE3"/>
    <w:rsid w:val="007F5621"/>
    <w:rsid w:val="007F6095"/>
    <w:rsid w:val="007F6124"/>
    <w:rsid w:val="007F6AEC"/>
    <w:rsid w:val="007F7019"/>
    <w:rsid w:val="00802DBA"/>
    <w:rsid w:val="008031D7"/>
    <w:rsid w:val="008033AE"/>
    <w:rsid w:val="00803CF7"/>
    <w:rsid w:val="00803E38"/>
    <w:rsid w:val="00804499"/>
    <w:rsid w:val="00804876"/>
    <w:rsid w:val="00804941"/>
    <w:rsid w:val="00804F95"/>
    <w:rsid w:val="008054BA"/>
    <w:rsid w:val="00805D15"/>
    <w:rsid w:val="00806220"/>
    <w:rsid w:val="008079EF"/>
    <w:rsid w:val="00807F2C"/>
    <w:rsid w:val="00810623"/>
    <w:rsid w:val="00811DEB"/>
    <w:rsid w:val="008126AA"/>
    <w:rsid w:val="00812837"/>
    <w:rsid w:val="008133E1"/>
    <w:rsid w:val="00813E26"/>
    <w:rsid w:val="00815964"/>
    <w:rsid w:val="00815B68"/>
    <w:rsid w:val="0081631A"/>
    <w:rsid w:val="00816E62"/>
    <w:rsid w:val="00816FF0"/>
    <w:rsid w:val="0081766E"/>
    <w:rsid w:val="00817A32"/>
    <w:rsid w:val="00817EEC"/>
    <w:rsid w:val="00820CDE"/>
    <w:rsid w:val="008212A0"/>
    <w:rsid w:val="008228F8"/>
    <w:rsid w:val="0082293E"/>
    <w:rsid w:val="00822A6F"/>
    <w:rsid w:val="00823325"/>
    <w:rsid w:val="00823CBE"/>
    <w:rsid w:val="00823F1D"/>
    <w:rsid w:val="008242A9"/>
    <w:rsid w:val="00824627"/>
    <w:rsid w:val="008251F0"/>
    <w:rsid w:val="008264C2"/>
    <w:rsid w:val="00826B35"/>
    <w:rsid w:val="00826F5B"/>
    <w:rsid w:val="0082716A"/>
    <w:rsid w:val="008272B3"/>
    <w:rsid w:val="008274B0"/>
    <w:rsid w:val="00827DE5"/>
    <w:rsid w:val="008300BD"/>
    <w:rsid w:val="00831370"/>
    <w:rsid w:val="008313D7"/>
    <w:rsid w:val="008317A2"/>
    <w:rsid w:val="00832881"/>
    <w:rsid w:val="00834AE3"/>
    <w:rsid w:val="00835350"/>
    <w:rsid w:val="00835AE4"/>
    <w:rsid w:val="00835D50"/>
    <w:rsid w:val="00836717"/>
    <w:rsid w:val="00836900"/>
    <w:rsid w:val="00836F6B"/>
    <w:rsid w:val="0083726D"/>
    <w:rsid w:val="00837ECC"/>
    <w:rsid w:val="00837EFD"/>
    <w:rsid w:val="00841A92"/>
    <w:rsid w:val="00842FBE"/>
    <w:rsid w:val="00843509"/>
    <w:rsid w:val="00844B71"/>
    <w:rsid w:val="00844BCB"/>
    <w:rsid w:val="00844F0D"/>
    <w:rsid w:val="008451BF"/>
    <w:rsid w:val="008470C5"/>
    <w:rsid w:val="00850718"/>
    <w:rsid w:val="008509C2"/>
    <w:rsid w:val="0085161F"/>
    <w:rsid w:val="00852480"/>
    <w:rsid w:val="008524DF"/>
    <w:rsid w:val="0085273F"/>
    <w:rsid w:val="008529F5"/>
    <w:rsid w:val="0085366E"/>
    <w:rsid w:val="00853746"/>
    <w:rsid w:val="0085380B"/>
    <w:rsid w:val="008541BB"/>
    <w:rsid w:val="00854A19"/>
    <w:rsid w:val="00854DA6"/>
    <w:rsid w:val="00855E00"/>
    <w:rsid w:val="00855F2A"/>
    <w:rsid w:val="0085640C"/>
    <w:rsid w:val="0085674E"/>
    <w:rsid w:val="00856BC6"/>
    <w:rsid w:val="00856CE9"/>
    <w:rsid w:val="00857099"/>
    <w:rsid w:val="008573DC"/>
    <w:rsid w:val="008612DB"/>
    <w:rsid w:val="00861617"/>
    <w:rsid w:val="0086175D"/>
    <w:rsid w:val="00862489"/>
    <w:rsid w:val="008630BE"/>
    <w:rsid w:val="00863784"/>
    <w:rsid w:val="00864580"/>
    <w:rsid w:val="008645B8"/>
    <w:rsid w:val="00865CD2"/>
    <w:rsid w:val="00866BC1"/>
    <w:rsid w:val="00867107"/>
    <w:rsid w:val="0086780D"/>
    <w:rsid w:val="0087061E"/>
    <w:rsid w:val="00870D04"/>
    <w:rsid w:val="0087108D"/>
    <w:rsid w:val="008716B0"/>
    <w:rsid w:val="00871C28"/>
    <w:rsid w:val="00871C60"/>
    <w:rsid w:val="008721D8"/>
    <w:rsid w:val="00872A7C"/>
    <w:rsid w:val="008732F5"/>
    <w:rsid w:val="00873514"/>
    <w:rsid w:val="0087385F"/>
    <w:rsid w:val="008746D8"/>
    <w:rsid w:val="00874A1A"/>
    <w:rsid w:val="00874B70"/>
    <w:rsid w:val="00874EF2"/>
    <w:rsid w:val="00875C35"/>
    <w:rsid w:val="008767DB"/>
    <w:rsid w:val="00876960"/>
    <w:rsid w:val="00876F97"/>
    <w:rsid w:val="008773FB"/>
    <w:rsid w:val="00877FC0"/>
    <w:rsid w:val="00880CAF"/>
    <w:rsid w:val="00880D9B"/>
    <w:rsid w:val="0088111D"/>
    <w:rsid w:val="0088223C"/>
    <w:rsid w:val="008823E5"/>
    <w:rsid w:val="0088245D"/>
    <w:rsid w:val="00882B01"/>
    <w:rsid w:val="008835FE"/>
    <w:rsid w:val="00887238"/>
    <w:rsid w:val="0088739B"/>
    <w:rsid w:val="00887728"/>
    <w:rsid w:val="00887B5F"/>
    <w:rsid w:val="00887F53"/>
    <w:rsid w:val="00890432"/>
    <w:rsid w:val="00890611"/>
    <w:rsid w:val="00890658"/>
    <w:rsid w:val="0089144B"/>
    <w:rsid w:val="008918CC"/>
    <w:rsid w:val="00891AA5"/>
    <w:rsid w:val="008922D5"/>
    <w:rsid w:val="008923B1"/>
    <w:rsid w:val="00893260"/>
    <w:rsid w:val="008933D9"/>
    <w:rsid w:val="00894336"/>
    <w:rsid w:val="00895EA7"/>
    <w:rsid w:val="008965BC"/>
    <w:rsid w:val="008A03CC"/>
    <w:rsid w:val="008A04C3"/>
    <w:rsid w:val="008A0E3F"/>
    <w:rsid w:val="008A1F16"/>
    <w:rsid w:val="008A2C85"/>
    <w:rsid w:val="008A337B"/>
    <w:rsid w:val="008A395C"/>
    <w:rsid w:val="008A3F3B"/>
    <w:rsid w:val="008A473D"/>
    <w:rsid w:val="008A558F"/>
    <w:rsid w:val="008A5887"/>
    <w:rsid w:val="008A590F"/>
    <w:rsid w:val="008A59EB"/>
    <w:rsid w:val="008A5B04"/>
    <w:rsid w:val="008A6AC0"/>
    <w:rsid w:val="008A7617"/>
    <w:rsid w:val="008B011D"/>
    <w:rsid w:val="008B0AD0"/>
    <w:rsid w:val="008B1A0F"/>
    <w:rsid w:val="008B1B77"/>
    <w:rsid w:val="008B1F0D"/>
    <w:rsid w:val="008B1F34"/>
    <w:rsid w:val="008B2BE1"/>
    <w:rsid w:val="008B304C"/>
    <w:rsid w:val="008B370B"/>
    <w:rsid w:val="008B3C64"/>
    <w:rsid w:val="008B3D9C"/>
    <w:rsid w:val="008B41F6"/>
    <w:rsid w:val="008B50BC"/>
    <w:rsid w:val="008B6005"/>
    <w:rsid w:val="008B60B8"/>
    <w:rsid w:val="008B6E6C"/>
    <w:rsid w:val="008B7583"/>
    <w:rsid w:val="008B7B0D"/>
    <w:rsid w:val="008B7BE5"/>
    <w:rsid w:val="008B7C9B"/>
    <w:rsid w:val="008C01F1"/>
    <w:rsid w:val="008C070E"/>
    <w:rsid w:val="008C0869"/>
    <w:rsid w:val="008C1A32"/>
    <w:rsid w:val="008C2E82"/>
    <w:rsid w:val="008C495D"/>
    <w:rsid w:val="008C4FA0"/>
    <w:rsid w:val="008C504C"/>
    <w:rsid w:val="008C6098"/>
    <w:rsid w:val="008C6381"/>
    <w:rsid w:val="008C66D5"/>
    <w:rsid w:val="008C67FA"/>
    <w:rsid w:val="008C6AAD"/>
    <w:rsid w:val="008C7168"/>
    <w:rsid w:val="008C7B41"/>
    <w:rsid w:val="008D0188"/>
    <w:rsid w:val="008D0A95"/>
    <w:rsid w:val="008D1128"/>
    <w:rsid w:val="008D14DD"/>
    <w:rsid w:val="008D1AE9"/>
    <w:rsid w:val="008D2EBF"/>
    <w:rsid w:val="008D361C"/>
    <w:rsid w:val="008D42DE"/>
    <w:rsid w:val="008D508D"/>
    <w:rsid w:val="008D5497"/>
    <w:rsid w:val="008D5ECC"/>
    <w:rsid w:val="008D63CA"/>
    <w:rsid w:val="008D65FA"/>
    <w:rsid w:val="008D6ABC"/>
    <w:rsid w:val="008D7049"/>
    <w:rsid w:val="008D78BD"/>
    <w:rsid w:val="008D7EA1"/>
    <w:rsid w:val="008E00C3"/>
    <w:rsid w:val="008E0251"/>
    <w:rsid w:val="008E0567"/>
    <w:rsid w:val="008E08EE"/>
    <w:rsid w:val="008E10DD"/>
    <w:rsid w:val="008E1A20"/>
    <w:rsid w:val="008E1BEE"/>
    <w:rsid w:val="008E1D9C"/>
    <w:rsid w:val="008E234B"/>
    <w:rsid w:val="008E2A90"/>
    <w:rsid w:val="008E2AD6"/>
    <w:rsid w:val="008E31E7"/>
    <w:rsid w:val="008E33DF"/>
    <w:rsid w:val="008E34C6"/>
    <w:rsid w:val="008E3555"/>
    <w:rsid w:val="008E3A22"/>
    <w:rsid w:val="008E3A7E"/>
    <w:rsid w:val="008E503D"/>
    <w:rsid w:val="008E5623"/>
    <w:rsid w:val="008E6749"/>
    <w:rsid w:val="008E73A8"/>
    <w:rsid w:val="008F189D"/>
    <w:rsid w:val="008F1D40"/>
    <w:rsid w:val="008F2CC0"/>
    <w:rsid w:val="008F2CD0"/>
    <w:rsid w:val="008F4750"/>
    <w:rsid w:val="008F499E"/>
    <w:rsid w:val="008F5BCC"/>
    <w:rsid w:val="008F62D4"/>
    <w:rsid w:val="008F64A4"/>
    <w:rsid w:val="00900C96"/>
    <w:rsid w:val="00902B5F"/>
    <w:rsid w:val="00903C41"/>
    <w:rsid w:val="00903D4F"/>
    <w:rsid w:val="009040C4"/>
    <w:rsid w:val="009048E9"/>
    <w:rsid w:val="00904CCB"/>
    <w:rsid w:val="009063FE"/>
    <w:rsid w:val="009070DE"/>
    <w:rsid w:val="00907E8F"/>
    <w:rsid w:val="00907ED1"/>
    <w:rsid w:val="00907FDE"/>
    <w:rsid w:val="00910516"/>
    <w:rsid w:val="009105F6"/>
    <w:rsid w:val="009108E5"/>
    <w:rsid w:val="009109A5"/>
    <w:rsid w:val="00910D3C"/>
    <w:rsid w:val="009129C4"/>
    <w:rsid w:val="00912F05"/>
    <w:rsid w:val="009133E3"/>
    <w:rsid w:val="00913719"/>
    <w:rsid w:val="00913888"/>
    <w:rsid w:val="00914E04"/>
    <w:rsid w:val="0091543C"/>
    <w:rsid w:val="00915758"/>
    <w:rsid w:val="00915BF7"/>
    <w:rsid w:val="00916B13"/>
    <w:rsid w:val="00917541"/>
    <w:rsid w:val="00920696"/>
    <w:rsid w:val="00921F96"/>
    <w:rsid w:val="00922614"/>
    <w:rsid w:val="00922685"/>
    <w:rsid w:val="00922784"/>
    <w:rsid w:val="00922861"/>
    <w:rsid w:val="00923A2F"/>
    <w:rsid w:val="00923C37"/>
    <w:rsid w:val="00923DF9"/>
    <w:rsid w:val="009241AB"/>
    <w:rsid w:val="009246E3"/>
    <w:rsid w:val="00924BE4"/>
    <w:rsid w:val="00924D25"/>
    <w:rsid w:val="00924E7D"/>
    <w:rsid w:val="00925088"/>
    <w:rsid w:val="00925E6E"/>
    <w:rsid w:val="00925F40"/>
    <w:rsid w:val="0092639C"/>
    <w:rsid w:val="009275B7"/>
    <w:rsid w:val="00927985"/>
    <w:rsid w:val="00927C7D"/>
    <w:rsid w:val="009301C2"/>
    <w:rsid w:val="00930531"/>
    <w:rsid w:val="009307C2"/>
    <w:rsid w:val="009318CF"/>
    <w:rsid w:val="0093304F"/>
    <w:rsid w:val="00933CEA"/>
    <w:rsid w:val="00933CEC"/>
    <w:rsid w:val="00933D37"/>
    <w:rsid w:val="00933E08"/>
    <w:rsid w:val="009340D6"/>
    <w:rsid w:val="009347FF"/>
    <w:rsid w:val="009350D5"/>
    <w:rsid w:val="009351F7"/>
    <w:rsid w:val="00935205"/>
    <w:rsid w:val="00935959"/>
    <w:rsid w:val="00935D2C"/>
    <w:rsid w:val="00936530"/>
    <w:rsid w:val="0094288F"/>
    <w:rsid w:val="00942D49"/>
    <w:rsid w:val="0094371A"/>
    <w:rsid w:val="009439B3"/>
    <w:rsid w:val="009448D6"/>
    <w:rsid w:val="00944B6F"/>
    <w:rsid w:val="0094505A"/>
    <w:rsid w:val="009460DD"/>
    <w:rsid w:val="0094790F"/>
    <w:rsid w:val="00951380"/>
    <w:rsid w:val="00951623"/>
    <w:rsid w:val="009519ED"/>
    <w:rsid w:val="00951B68"/>
    <w:rsid w:val="00951E8C"/>
    <w:rsid w:val="009535BB"/>
    <w:rsid w:val="00953FC8"/>
    <w:rsid w:val="009553DC"/>
    <w:rsid w:val="00955787"/>
    <w:rsid w:val="009564CB"/>
    <w:rsid w:val="00957B5D"/>
    <w:rsid w:val="009604A6"/>
    <w:rsid w:val="009606A8"/>
    <w:rsid w:val="00961267"/>
    <w:rsid w:val="00961422"/>
    <w:rsid w:val="0096166F"/>
    <w:rsid w:val="0096190C"/>
    <w:rsid w:val="00961B46"/>
    <w:rsid w:val="00961E3B"/>
    <w:rsid w:val="00961EF2"/>
    <w:rsid w:val="009621FB"/>
    <w:rsid w:val="00962694"/>
    <w:rsid w:val="00962A7B"/>
    <w:rsid w:val="00963CBF"/>
    <w:rsid w:val="00963F77"/>
    <w:rsid w:val="0096401A"/>
    <w:rsid w:val="00964DE0"/>
    <w:rsid w:val="009656D7"/>
    <w:rsid w:val="00965B73"/>
    <w:rsid w:val="00966195"/>
    <w:rsid w:val="00967728"/>
    <w:rsid w:val="00967FB1"/>
    <w:rsid w:val="009703B6"/>
    <w:rsid w:val="0097278F"/>
    <w:rsid w:val="0097496D"/>
    <w:rsid w:val="00975478"/>
    <w:rsid w:val="00975C5F"/>
    <w:rsid w:val="0097624B"/>
    <w:rsid w:val="00976A79"/>
    <w:rsid w:val="00976FD6"/>
    <w:rsid w:val="00977619"/>
    <w:rsid w:val="009777E8"/>
    <w:rsid w:val="00977A9B"/>
    <w:rsid w:val="00980078"/>
    <w:rsid w:val="00981705"/>
    <w:rsid w:val="00981AA4"/>
    <w:rsid w:val="00981DAB"/>
    <w:rsid w:val="00982008"/>
    <w:rsid w:val="00982359"/>
    <w:rsid w:val="00982ECB"/>
    <w:rsid w:val="00983075"/>
    <w:rsid w:val="009834E4"/>
    <w:rsid w:val="00984B17"/>
    <w:rsid w:val="00985381"/>
    <w:rsid w:val="00985564"/>
    <w:rsid w:val="00986A4C"/>
    <w:rsid w:val="00986F54"/>
    <w:rsid w:val="009870B6"/>
    <w:rsid w:val="009901CF"/>
    <w:rsid w:val="00991198"/>
    <w:rsid w:val="0099126D"/>
    <w:rsid w:val="009922FD"/>
    <w:rsid w:val="00992778"/>
    <w:rsid w:val="00993255"/>
    <w:rsid w:val="00993438"/>
    <w:rsid w:val="00993538"/>
    <w:rsid w:val="00994B87"/>
    <w:rsid w:val="0099565A"/>
    <w:rsid w:val="009956F6"/>
    <w:rsid w:val="00995A78"/>
    <w:rsid w:val="00995B71"/>
    <w:rsid w:val="00996D01"/>
    <w:rsid w:val="009971B6"/>
    <w:rsid w:val="009972DC"/>
    <w:rsid w:val="00997BFB"/>
    <w:rsid w:val="009A005F"/>
    <w:rsid w:val="009A0DE5"/>
    <w:rsid w:val="009A11DC"/>
    <w:rsid w:val="009A14DC"/>
    <w:rsid w:val="009A1CA1"/>
    <w:rsid w:val="009A1E36"/>
    <w:rsid w:val="009A255A"/>
    <w:rsid w:val="009A2B85"/>
    <w:rsid w:val="009A3139"/>
    <w:rsid w:val="009A324C"/>
    <w:rsid w:val="009A33DF"/>
    <w:rsid w:val="009A3864"/>
    <w:rsid w:val="009A38E9"/>
    <w:rsid w:val="009A3A4D"/>
    <w:rsid w:val="009A471A"/>
    <w:rsid w:val="009A5C60"/>
    <w:rsid w:val="009A6301"/>
    <w:rsid w:val="009A6D05"/>
    <w:rsid w:val="009A72A5"/>
    <w:rsid w:val="009B0139"/>
    <w:rsid w:val="009B17D0"/>
    <w:rsid w:val="009B17FA"/>
    <w:rsid w:val="009B20A9"/>
    <w:rsid w:val="009B29B9"/>
    <w:rsid w:val="009B2F23"/>
    <w:rsid w:val="009B430D"/>
    <w:rsid w:val="009B45B1"/>
    <w:rsid w:val="009B4737"/>
    <w:rsid w:val="009B50D0"/>
    <w:rsid w:val="009B555A"/>
    <w:rsid w:val="009B5704"/>
    <w:rsid w:val="009B6438"/>
    <w:rsid w:val="009C0290"/>
    <w:rsid w:val="009C06AF"/>
    <w:rsid w:val="009C09DE"/>
    <w:rsid w:val="009C296A"/>
    <w:rsid w:val="009C3C30"/>
    <w:rsid w:val="009C4570"/>
    <w:rsid w:val="009C48FB"/>
    <w:rsid w:val="009C5939"/>
    <w:rsid w:val="009C5A96"/>
    <w:rsid w:val="009C5FD0"/>
    <w:rsid w:val="009C65EF"/>
    <w:rsid w:val="009D01B9"/>
    <w:rsid w:val="009D0E5B"/>
    <w:rsid w:val="009D149E"/>
    <w:rsid w:val="009D1A75"/>
    <w:rsid w:val="009D2399"/>
    <w:rsid w:val="009D2425"/>
    <w:rsid w:val="009D245E"/>
    <w:rsid w:val="009D2823"/>
    <w:rsid w:val="009D2D69"/>
    <w:rsid w:val="009D30F9"/>
    <w:rsid w:val="009D3E92"/>
    <w:rsid w:val="009D4479"/>
    <w:rsid w:val="009D4993"/>
    <w:rsid w:val="009D4EFC"/>
    <w:rsid w:val="009D5259"/>
    <w:rsid w:val="009D765B"/>
    <w:rsid w:val="009D7EDB"/>
    <w:rsid w:val="009E053B"/>
    <w:rsid w:val="009E1AA1"/>
    <w:rsid w:val="009E3476"/>
    <w:rsid w:val="009E353D"/>
    <w:rsid w:val="009E3C0E"/>
    <w:rsid w:val="009E48EF"/>
    <w:rsid w:val="009E53FE"/>
    <w:rsid w:val="009E65BF"/>
    <w:rsid w:val="009E68AE"/>
    <w:rsid w:val="009E7173"/>
    <w:rsid w:val="009E7655"/>
    <w:rsid w:val="009E7EF3"/>
    <w:rsid w:val="009F010C"/>
    <w:rsid w:val="009F073A"/>
    <w:rsid w:val="009F0F66"/>
    <w:rsid w:val="009F1279"/>
    <w:rsid w:val="009F15E5"/>
    <w:rsid w:val="009F1A62"/>
    <w:rsid w:val="009F22F3"/>
    <w:rsid w:val="009F2585"/>
    <w:rsid w:val="009F26A6"/>
    <w:rsid w:val="009F2EEC"/>
    <w:rsid w:val="009F345B"/>
    <w:rsid w:val="009F3FBE"/>
    <w:rsid w:val="009F420C"/>
    <w:rsid w:val="009F433C"/>
    <w:rsid w:val="009F461D"/>
    <w:rsid w:val="009F5B5F"/>
    <w:rsid w:val="009F6A20"/>
    <w:rsid w:val="009F6CD6"/>
    <w:rsid w:val="009F721B"/>
    <w:rsid w:val="00A004C3"/>
    <w:rsid w:val="00A009F7"/>
    <w:rsid w:val="00A00CE7"/>
    <w:rsid w:val="00A0392D"/>
    <w:rsid w:val="00A0435D"/>
    <w:rsid w:val="00A0496D"/>
    <w:rsid w:val="00A04BB6"/>
    <w:rsid w:val="00A04D8B"/>
    <w:rsid w:val="00A05329"/>
    <w:rsid w:val="00A05DF6"/>
    <w:rsid w:val="00A06081"/>
    <w:rsid w:val="00A06C65"/>
    <w:rsid w:val="00A07059"/>
    <w:rsid w:val="00A076C8"/>
    <w:rsid w:val="00A1005F"/>
    <w:rsid w:val="00A1223E"/>
    <w:rsid w:val="00A1238D"/>
    <w:rsid w:val="00A12D88"/>
    <w:rsid w:val="00A136FD"/>
    <w:rsid w:val="00A13A56"/>
    <w:rsid w:val="00A13B42"/>
    <w:rsid w:val="00A14ACE"/>
    <w:rsid w:val="00A15188"/>
    <w:rsid w:val="00A151DC"/>
    <w:rsid w:val="00A156B3"/>
    <w:rsid w:val="00A163E1"/>
    <w:rsid w:val="00A17678"/>
    <w:rsid w:val="00A17ACA"/>
    <w:rsid w:val="00A20945"/>
    <w:rsid w:val="00A218EF"/>
    <w:rsid w:val="00A21A9B"/>
    <w:rsid w:val="00A21ECA"/>
    <w:rsid w:val="00A2342E"/>
    <w:rsid w:val="00A236D6"/>
    <w:rsid w:val="00A252AF"/>
    <w:rsid w:val="00A2546A"/>
    <w:rsid w:val="00A25564"/>
    <w:rsid w:val="00A25811"/>
    <w:rsid w:val="00A25BE7"/>
    <w:rsid w:val="00A26C33"/>
    <w:rsid w:val="00A27010"/>
    <w:rsid w:val="00A271AE"/>
    <w:rsid w:val="00A2734C"/>
    <w:rsid w:val="00A27810"/>
    <w:rsid w:val="00A27C95"/>
    <w:rsid w:val="00A3229A"/>
    <w:rsid w:val="00A323C5"/>
    <w:rsid w:val="00A33839"/>
    <w:rsid w:val="00A33DA3"/>
    <w:rsid w:val="00A342F8"/>
    <w:rsid w:val="00A3452A"/>
    <w:rsid w:val="00A34D11"/>
    <w:rsid w:val="00A34DE9"/>
    <w:rsid w:val="00A35B17"/>
    <w:rsid w:val="00A361C4"/>
    <w:rsid w:val="00A3770D"/>
    <w:rsid w:val="00A3789C"/>
    <w:rsid w:val="00A37C40"/>
    <w:rsid w:val="00A40469"/>
    <w:rsid w:val="00A40962"/>
    <w:rsid w:val="00A40A7D"/>
    <w:rsid w:val="00A422F0"/>
    <w:rsid w:val="00A4280E"/>
    <w:rsid w:val="00A4332E"/>
    <w:rsid w:val="00A4359C"/>
    <w:rsid w:val="00A43BB1"/>
    <w:rsid w:val="00A43D2F"/>
    <w:rsid w:val="00A4446E"/>
    <w:rsid w:val="00A44AA1"/>
    <w:rsid w:val="00A44F3C"/>
    <w:rsid w:val="00A44F65"/>
    <w:rsid w:val="00A4532F"/>
    <w:rsid w:val="00A45B81"/>
    <w:rsid w:val="00A45FB0"/>
    <w:rsid w:val="00A469B1"/>
    <w:rsid w:val="00A46B5B"/>
    <w:rsid w:val="00A46B88"/>
    <w:rsid w:val="00A46F94"/>
    <w:rsid w:val="00A47598"/>
    <w:rsid w:val="00A4769B"/>
    <w:rsid w:val="00A47CF8"/>
    <w:rsid w:val="00A5009C"/>
    <w:rsid w:val="00A5032C"/>
    <w:rsid w:val="00A50634"/>
    <w:rsid w:val="00A51CC8"/>
    <w:rsid w:val="00A51EFC"/>
    <w:rsid w:val="00A52D97"/>
    <w:rsid w:val="00A55DE7"/>
    <w:rsid w:val="00A55FBF"/>
    <w:rsid w:val="00A56470"/>
    <w:rsid w:val="00A564C0"/>
    <w:rsid w:val="00A565CA"/>
    <w:rsid w:val="00A566EC"/>
    <w:rsid w:val="00A56AD5"/>
    <w:rsid w:val="00A57C53"/>
    <w:rsid w:val="00A6006F"/>
    <w:rsid w:val="00A60140"/>
    <w:rsid w:val="00A603E6"/>
    <w:rsid w:val="00A60589"/>
    <w:rsid w:val="00A605DE"/>
    <w:rsid w:val="00A6091E"/>
    <w:rsid w:val="00A60BED"/>
    <w:rsid w:val="00A611EE"/>
    <w:rsid w:val="00A61C98"/>
    <w:rsid w:val="00A6289F"/>
    <w:rsid w:val="00A62FB1"/>
    <w:rsid w:val="00A639D4"/>
    <w:rsid w:val="00A63A95"/>
    <w:rsid w:val="00A64756"/>
    <w:rsid w:val="00A64A01"/>
    <w:rsid w:val="00A64CCD"/>
    <w:rsid w:val="00A64FA3"/>
    <w:rsid w:val="00A655CB"/>
    <w:rsid w:val="00A65611"/>
    <w:rsid w:val="00A65748"/>
    <w:rsid w:val="00A659AB"/>
    <w:rsid w:val="00A679C2"/>
    <w:rsid w:val="00A7066A"/>
    <w:rsid w:val="00A71149"/>
    <w:rsid w:val="00A713F2"/>
    <w:rsid w:val="00A7178F"/>
    <w:rsid w:val="00A7200F"/>
    <w:rsid w:val="00A735F2"/>
    <w:rsid w:val="00A74411"/>
    <w:rsid w:val="00A752E2"/>
    <w:rsid w:val="00A75916"/>
    <w:rsid w:val="00A75BDF"/>
    <w:rsid w:val="00A75D86"/>
    <w:rsid w:val="00A75F10"/>
    <w:rsid w:val="00A7630D"/>
    <w:rsid w:val="00A76A4A"/>
    <w:rsid w:val="00A77B1A"/>
    <w:rsid w:val="00A80265"/>
    <w:rsid w:val="00A80988"/>
    <w:rsid w:val="00A81941"/>
    <w:rsid w:val="00A81AF6"/>
    <w:rsid w:val="00A81FD1"/>
    <w:rsid w:val="00A84163"/>
    <w:rsid w:val="00A84703"/>
    <w:rsid w:val="00A852D7"/>
    <w:rsid w:val="00A852DC"/>
    <w:rsid w:val="00A85436"/>
    <w:rsid w:val="00A85552"/>
    <w:rsid w:val="00A859D8"/>
    <w:rsid w:val="00A86515"/>
    <w:rsid w:val="00A86D11"/>
    <w:rsid w:val="00A87DC5"/>
    <w:rsid w:val="00A87E9E"/>
    <w:rsid w:val="00A9055B"/>
    <w:rsid w:val="00A905BF"/>
    <w:rsid w:val="00A90B69"/>
    <w:rsid w:val="00A90CA6"/>
    <w:rsid w:val="00A91697"/>
    <w:rsid w:val="00A91734"/>
    <w:rsid w:val="00A9187E"/>
    <w:rsid w:val="00A91B95"/>
    <w:rsid w:val="00A91FBD"/>
    <w:rsid w:val="00A92611"/>
    <w:rsid w:val="00A936C5"/>
    <w:rsid w:val="00A938C4"/>
    <w:rsid w:val="00A93D5C"/>
    <w:rsid w:val="00A947A4"/>
    <w:rsid w:val="00A94A10"/>
    <w:rsid w:val="00A958A5"/>
    <w:rsid w:val="00A95D61"/>
    <w:rsid w:val="00A966F0"/>
    <w:rsid w:val="00A96DE6"/>
    <w:rsid w:val="00A96E49"/>
    <w:rsid w:val="00A97536"/>
    <w:rsid w:val="00AA0C9A"/>
    <w:rsid w:val="00AA0E54"/>
    <w:rsid w:val="00AA1460"/>
    <w:rsid w:val="00AA1A57"/>
    <w:rsid w:val="00AA1D36"/>
    <w:rsid w:val="00AA1F2B"/>
    <w:rsid w:val="00AA232B"/>
    <w:rsid w:val="00AA2589"/>
    <w:rsid w:val="00AA2BAA"/>
    <w:rsid w:val="00AA2C46"/>
    <w:rsid w:val="00AA39DB"/>
    <w:rsid w:val="00AA40C3"/>
    <w:rsid w:val="00AA45BF"/>
    <w:rsid w:val="00AA4811"/>
    <w:rsid w:val="00AA4D63"/>
    <w:rsid w:val="00AA5AFD"/>
    <w:rsid w:val="00AA624D"/>
    <w:rsid w:val="00AA629F"/>
    <w:rsid w:val="00AA69DF"/>
    <w:rsid w:val="00AA72EA"/>
    <w:rsid w:val="00AA7474"/>
    <w:rsid w:val="00AA79E2"/>
    <w:rsid w:val="00AB0A37"/>
    <w:rsid w:val="00AB169A"/>
    <w:rsid w:val="00AB211E"/>
    <w:rsid w:val="00AB23E0"/>
    <w:rsid w:val="00AB2472"/>
    <w:rsid w:val="00AB41AD"/>
    <w:rsid w:val="00AB5CA3"/>
    <w:rsid w:val="00AB5CA5"/>
    <w:rsid w:val="00AB6D6E"/>
    <w:rsid w:val="00AB747A"/>
    <w:rsid w:val="00AC0343"/>
    <w:rsid w:val="00AC0F8B"/>
    <w:rsid w:val="00AC1A67"/>
    <w:rsid w:val="00AC1B0A"/>
    <w:rsid w:val="00AC1C81"/>
    <w:rsid w:val="00AC3C79"/>
    <w:rsid w:val="00AC3F24"/>
    <w:rsid w:val="00AC51A3"/>
    <w:rsid w:val="00AC5529"/>
    <w:rsid w:val="00AC593F"/>
    <w:rsid w:val="00AC6593"/>
    <w:rsid w:val="00AC669C"/>
    <w:rsid w:val="00AC6A0B"/>
    <w:rsid w:val="00AC6EF9"/>
    <w:rsid w:val="00AC717E"/>
    <w:rsid w:val="00AC77FC"/>
    <w:rsid w:val="00AD03A1"/>
    <w:rsid w:val="00AD0D81"/>
    <w:rsid w:val="00AD16AD"/>
    <w:rsid w:val="00AD197E"/>
    <w:rsid w:val="00AD220C"/>
    <w:rsid w:val="00AD2430"/>
    <w:rsid w:val="00AD34BD"/>
    <w:rsid w:val="00AD3AD9"/>
    <w:rsid w:val="00AD47E2"/>
    <w:rsid w:val="00AD4AFE"/>
    <w:rsid w:val="00AD4B91"/>
    <w:rsid w:val="00AD4EB9"/>
    <w:rsid w:val="00AD4F03"/>
    <w:rsid w:val="00AD52CC"/>
    <w:rsid w:val="00AD5CC9"/>
    <w:rsid w:val="00AD5CE0"/>
    <w:rsid w:val="00AD650D"/>
    <w:rsid w:val="00AD67B7"/>
    <w:rsid w:val="00AD6B63"/>
    <w:rsid w:val="00AD7258"/>
    <w:rsid w:val="00AD7DDC"/>
    <w:rsid w:val="00AD7F31"/>
    <w:rsid w:val="00AE0E5F"/>
    <w:rsid w:val="00AE117B"/>
    <w:rsid w:val="00AE138E"/>
    <w:rsid w:val="00AE2529"/>
    <w:rsid w:val="00AE3452"/>
    <w:rsid w:val="00AE3E7B"/>
    <w:rsid w:val="00AE3FC3"/>
    <w:rsid w:val="00AE53C8"/>
    <w:rsid w:val="00AE57E7"/>
    <w:rsid w:val="00AE5F8B"/>
    <w:rsid w:val="00AE6ABD"/>
    <w:rsid w:val="00AE6C75"/>
    <w:rsid w:val="00AE760B"/>
    <w:rsid w:val="00AE7C5A"/>
    <w:rsid w:val="00AF06A8"/>
    <w:rsid w:val="00AF09FC"/>
    <w:rsid w:val="00AF0ABD"/>
    <w:rsid w:val="00AF1122"/>
    <w:rsid w:val="00AF11BF"/>
    <w:rsid w:val="00AF24F5"/>
    <w:rsid w:val="00AF287F"/>
    <w:rsid w:val="00AF2886"/>
    <w:rsid w:val="00AF29A0"/>
    <w:rsid w:val="00AF3096"/>
    <w:rsid w:val="00AF3138"/>
    <w:rsid w:val="00AF399F"/>
    <w:rsid w:val="00AF3FF8"/>
    <w:rsid w:val="00AF40FF"/>
    <w:rsid w:val="00AF5097"/>
    <w:rsid w:val="00AF5610"/>
    <w:rsid w:val="00AF5C22"/>
    <w:rsid w:val="00AF77DF"/>
    <w:rsid w:val="00AF7A33"/>
    <w:rsid w:val="00AF7CDE"/>
    <w:rsid w:val="00B01127"/>
    <w:rsid w:val="00B0147A"/>
    <w:rsid w:val="00B034B4"/>
    <w:rsid w:val="00B03C94"/>
    <w:rsid w:val="00B03EFE"/>
    <w:rsid w:val="00B0434C"/>
    <w:rsid w:val="00B04A27"/>
    <w:rsid w:val="00B04FCC"/>
    <w:rsid w:val="00B051C3"/>
    <w:rsid w:val="00B05968"/>
    <w:rsid w:val="00B05ADA"/>
    <w:rsid w:val="00B0758F"/>
    <w:rsid w:val="00B07E7B"/>
    <w:rsid w:val="00B103A1"/>
    <w:rsid w:val="00B113C8"/>
    <w:rsid w:val="00B114DC"/>
    <w:rsid w:val="00B11E08"/>
    <w:rsid w:val="00B120A8"/>
    <w:rsid w:val="00B12B97"/>
    <w:rsid w:val="00B13138"/>
    <w:rsid w:val="00B13AE9"/>
    <w:rsid w:val="00B1580B"/>
    <w:rsid w:val="00B15E0D"/>
    <w:rsid w:val="00B173D8"/>
    <w:rsid w:val="00B20EA8"/>
    <w:rsid w:val="00B20FD7"/>
    <w:rsid w:val="00B212F3"/>
    <w:rsid w:val="00B21F33"/>
    <w:rsid w:val="00B22C87"/>
    <w:rsid w:val="00B2310F"/>
    <w:rsid w:val="00B24853"/>
    <w:rsid w:val="00B264F0"/>
    <w:rsid w:val="00B26658"/>
    <w:rsid w:val="00B26727"/>
    <w:rsid w:val="00B27653"/>
    <w:rsid w:val="00B27919"/>
    <w:rsid w:val="00B30B85"/>
    <w:rsid w:val="00B311E1"/>
    <w:rsid w:val="00B31202"/>
    <w:rsid w:val="00B3259D"/>
    <w:rsid w:val="00B341A5"/>
    <w:rsid w:val="00B343F7"/>
    <w:rsid w:val="00B34594"/>
    <w:rsid w:val="00B368F6"/>
    <w:rsid w:val="00B3690A"/>
    <w:rsid w:val="00B36EAB"/>
    <w:rsid w:val="00B377C3"/>
    <w:rsid w:val="00B37AFC"/>
    <w:rsid w:val="00B41102"/>
    <w:rsid w:val="00B4159D"/>
    <w:rsid w:val="00B43406"/>
    <w:rsid w:val="00B4418B"/>
    <w:rsid w:val="00B444B2"/>
    <w:rsid w:val="00B44A79"/>
    <w:rsid w:val="00B478F1"/>
    <w:rsid w:val="00B503E3"/>
    <w:rsid w:val="00B509C5"/>
    <w:rsid w:val="00B50D3D"/>
    <w:rsid w:val="00B51EFD"/>
    <w:rsid w:val="00B526DF"/>
    <w:rsid w:val="00B5362F"/>
    <w:rsid w:val="00B543E6"/>
    <w:rsid w:val="00B544B8"/>
    <w:rsid w:val="00B55472"/>
    <w:rsid w:val="00B556CC"/>
    <w:rsid w:val="00B5616B"/>
    <w:rsid w:val="00B56330"/>
    <w:rsid w:val="00B56D75"/>
    <w:rsid w:val="00B57AD8"/>
    <w:rsid w:val="00B57C8B"/>
    <w:rsid w:val="00B57D78"/>
    <w:rsid w:val="00B57E13"/>
    <w:rsid w:val="00B6084C"/>
    <w:rsid w:val="00B60AD3"/>
    <w:rsid w:val="00B613E8"/>
    <w:rsid w:val="00B61B11"/>
    <w:rsid w:val="00B62540"/>
    <w:rsid w:val="00B6280B"/>
    <w:rsid w:val="00B63EA6"/>
    <w:rsid w:val="00B63EDB"/>
    <w:rsid w:val="00B640DC"/>
    <w:rsid w:val="00B64DC1"/>
    <w:rsid w:val="00B654BD"/>
    <w:rsid w:val="00B659A3"/>
    <w:rsid w:val="00B67293"/>
    <w:rsid w:val="00B70CCD"/>
    <w:rsid w:val="00B71F66"/>
    <w:rsid w:val="00B720EA"/>
    <w:rsid w:val="00B72CD3"/>
    <w:rsid w:val="00B732DE"/>
    <w:rsid w:val="00B7352E"/>
    <w:rsid w:val="00B738B5"/>
    <w:rsid w:val="00B739B5"/>
    <w:rsid w:val="00B73A35"/>
    <w:rsid w:val="00B73EFB"/>
    <w:rsid w:val="00B74BD3"/>
    <w:rsid w:val="00B75E0E"/>
    <w:rsid w:val="00B774E7"/>
    <w:rsid w:val="00B7798D"/>
    <w:rsid w:val="00B800ED"/>
    <w:rsid w:val="00B81658"/>
    <w:rsid w:val="00B827FD"/>
    <w:rsid w:val="00B82A10"/>
    <w:rsid w:val="00B82E9D"/>
    <w:rsid w:val="00B83246"/>
    <w:rsid w:val="00B8387E"/>
    <w:rsid w:val="00B8448B"/>
    <w:rsid w:val="00B84D24"/>
    <w:rsid w:val="00B84F50"/>
    <w:rsid w:val="00B854B0"/>
    <w:rsid w:val="00B86E80"/>
    <w:rsid w:val="00B8704F"/>
    <w:rsid w:val="00B8714D"/>
    <w:rsid w:val="00B9074A"/>
    <w:rsid w:val="00B90857"/>
    <w:rsid w:val="00B909A3"/>
    <w:rsid w:val="00B90AAB"/>
    <w:rsid w:val="00B91DD2"/>
    <w:rsid w:val="00B91E51"/>
    <w:rsid w:val="00B9262C"/>
    <w:rsid w:val="00B92DB5"/>
    <w:rsid w:val="00B941E5"/>
    <w:rsid w:val="00B94B02"/>
    <w:rsid w:val="00B94B03"/>
    <w:rsid w:val="00B9569C"/>
    <w:rsid w:val="00B95A65"/>
    <w:rsid w:val="00B95B6F"/>
    <w:rsid w:val="00B95C49"/>
    <w:rsid w:val="00B964BF"/>
    <w:rsid w:val="00B966FA"/>
    <w:rsid w:val="00B97657"/>
    <w:rsid w:val="00B97775"/>
    <w:rsid w:val="00B978FD"/>
    <w:rsid w:val="00B97B35"/>
    <w:rsid w:val="00BA0299"/>
    <w:rsid w:val="00BA045D"/>
    <w:rsid w:val="00BA0E7B"/>
    <w:rsid w:val="00BA0F8F"/>
    <w:rsid w:val="00BA187A"/>
    <w:rsid w:val="00BA3033"/>
    <w:rsid w:val="00BA38A9"/>
    <w:rsid w:val="00BA3ABA"/>
    <w:rsid w:val="00BA4B9D"/>
    <w:rsid w:val="00BA5E61"/>
    <w:rsid w:val="00BA6065"/>
    <w:rsid w:val="00BA6FC2"/>
    <w:rsid w:val="00BA7DDD"/>
    <w:rsid w:val="00BB0BDD"/>
    <w:rsid w:val="00BB1202"/>
    <w:rsid w:val="00BB1981"/>
    <w:rsid w:val="00BB1F80"/>
    <w:rsid w:val="00BB25F1"/>
    <w:rsid w:val="00BB2EC1"/>
    <w:rsid w:val="00BB3318"/>
    <w:rsid w:val="00BB33A2"/>
    <w:rsid w:val="00BB6125"/>
    <w:rsid w:val="00BB6E42"/>
    <w:rsid w:val="00BB6E5B"/>
    <w:rsid w:val="00BB6F9F"/>
    <w:rsid w:val="00BB7BDC"/>
    <w:rsid w:val="00BB7E58"/>
    <w:rsid w:val="00BC0408"/>
    <w:rsid w:val="00BC239D"/>
    <w:rsid w:val="00BC3DD0"/>
    <w:rsid w:val="00BC42D8"/>
    <w:rsid w:val="00BC4391"/>
    <w:rsid w:val="00BC5589"/>
    <w:rsid w:val="00BC5ECB"/>
    <w:rsid w:val="00BC6003"/>
    <w:rsid w:val="00BC713A"/>
    <w:rsid w:val="00BC71E3"/>
    <w:rsid w:val="00BC7425"/>
    <w:rsid w:val="00BC7579"/>
    <w:rsid w:val="00BC7585"/>
    <w:rsid w:val="00BD2144"/>
    <w:rsid w:val="00BD2216"/>
    <w:rsid w:val="00BD2741"/>
    <w:rsid w:val="00BD2C15"/>
    <w:rsid w:val="00BD2CE6"/>
    <w:rsid w:val="00BD39F2"/>
    <w:rsid w:val="00BD3A55"/>
    <w:rsid w:val="00BD3BCB"/>
    <w:rsid w:val="00BD5034"/>
    <w:rsid w:val="00BD54E6"/>
    <w:rsid w:val="00BD63CE"/>
    <w:rsid w:val="00BD6650"/>
    <w:rsid w:val="00BD67A0"/>
    <w:rsid w:val="00BD6F25"/>
    <w:rsid w:val="00BD7981"/>
    <w:rsid w:val="00BD7AE8"/>
    <w:rsid w:val="00BD7D63"/>
    <w:rsid w:val="00BD7D95"/>
    <w:rsid w:val="00BE0299"/>
    <w:rsid w:val="00BE0FD3"/>
    <w:rsid w:val="00BE1637"/>
    <w:rsid w:val="00BE19C1"/>
    <w:rsid w:val="00BE1F9F"/>
    <w:rsid w:val="00BE210A"/>
    <w:rsid w:val="00BE2333"/>
    <w:rsid w:val="00BE2B15"/>
    <w:rsid w:val="00BE3354"/>
    <w:rsid w:val="00BE3963"/>
    <w:rsid w:val="00BE401E"/>
    <w:rsid w:val="00BE4140"/>
    <w:rsid w:val="00BE4905"/>
    <w:rsid w:val="00BE508D"/>
    <w:rsid w:val="00BE522B"/>
    <w:rsid w:val="00BE579E"/>
    <w:rsid w:val="00BE5ED3"/>
    <w:rsid w:val="00BE5EFA"/>
    <w:rsid w:val="00BE6B68"/>
    <w:rsid w:val="00BE7603"/>
    <w:rsid w:val="00BE7CFB"/>
    <w:rsid w:val="00BF13A5"/>
    <w:rsid w:val="00BF1AE1"/>
    <w:rsid w:val="00BF2514"/>
    <w:rsid w:val="00BF2533"/>
    <w:rsid w:val="00BF253B"/>
    <w:rsid w:val="00BF2826"/>
    <w:rsid w:val="00BF29B4"/>
    <w:rsid w:val="00BF2E07"/>
    <w:rsid w:val="00BF37D2"/>
    <w:rsid w:val="00BF49EA"/>
    <w:rsid w:val="00BF4A25"/>
    <w:rsid w:val="00BF4AFF"/>
    <w:rsid w:val="00BF5081"/>
    <w:rsid w:val="00BF5819"/>
    <w:rsid w:val="00BF5B9E"/>
    <w:rsid w:val="00BF65BB"/>
    <w:rsid w:val="00BF7C11"/>
    <w:rsid w:val="00C007BE"/>
    <w:rsid w:val="00C0087B"/>
    <w:rsid w:val="00C009CA"/>
    <w:rsid w:val="00C013BA"/>
    <w:rsid w:val="00C01952"/>
    <w:rsid w:val="00C02BB2"/>
    <w:rsid w:val="00C02F67"/>
    <w:rsid w:val="00C03996"/>
    <w:rsid w:val="00C04263"/>
    <w:rsid w:val="00C05C9B"/>
    <w:rsid w:val="00C05FCB"/>
    <w:rsid w:val="00C05FF8"/>
    <w:rsid w:val="00C06143"/>
    <w:rsid w:val="00C06284"/>
    <w:rsid w:val="00C06841"/>
    <w:rsid w:val="00C06A10"/>
    <w:rsid w:val="00C06E7E"/>
    <w:rsid w:val="00C075D2"/>
    <w:rsid w:val="00C0781C"/>
    <w:rsid w:val="00C10503"/>
    <w:rsid w:val="00C11F0A"/>
    <w:rsid w:val="00C12285"/>
    <w:rsid w:val="00C124B1"/>
    <w:rsid w:val="00C12C2E"/>
    <w:rsid w:val="00C13CD8"/>
    <w:rsid w:val="00C14D6B"/>
    <w:rsid w:val="00C15064"/>
    <w:rsid w:val="00C152C1"/>
    <w:rsid w:val="00C15708"/>
    <w:rsid w:val="00C15E28"/>
    <w:rsid w:val="00C1700E"/>
    <w:rsid w:val="00C177D2"/>
    <w:rsid w:val="00C20732"/>
    <w:rsid w:val="00C21550"/>
    <w:rsid w:val="00C21665"/>
    <w:rsid w:val="00C22622"/>
    <w:rsid w:val="00C231A3"/>
    <w:rsid w:val="00C237D2"/>
    <w:rsid w:val="00C2416C"/>
    <w:rsid w:val="00C24AAD"/>
    <w:rsid w:val="00C24FE2"/>
    <w:rsid w:val="00C25976"/>
    <w:rsid w:val="00C25DAD"/>
    <w:rsid w:val="00C270F0"/>
    <w:rsid w:val="00C275E9"/>
    <w:rsid w:val="00C27AE6"/>
    <w:rsid w:val="00C27E92"/>
    <w:rsid w:val="00C30A09"/>
    <w:rsid w:val="00C3163C"/>
    <w:rsid w:val="00C31FE6"/>
    <w:rsid w:val="00C325FE"/>
    <w:rsid w:val="00C32B09"/>
    <w:rsid w:val="00C334C3"/>
    <w:rsid w:val="00C339EE"/>
    <w:rsid w:val="00C34D7B"/>
    <w:rsid w:val="00C35072"/>
    <w:rsid w:val="00C35C64"/>
    <w:rsid w:val="00C35C95"/>
    <w:rsid w:val="00C35FE3"/>
    <w:rsid w:val="00C3748F"/>
    <w:rsid w:val="00C37817"/>
    <w:rsid w:val="00C3798C"/>
    <w:rsid w:val="00C37DE8"/>
    <w:rsid w:val="00C4030B"/>
    <w:rsid w:val="00C40B7D"/>
    <w:rsid w:val="00C4275E"/>
    <w:rsid w:val="00C43583"/>
    <w:rsid w:val="00C43872"/>
    <w:rsid w:val="00C43E9F"/>
    <w:rsid w:val="00C44AE1"/>
    <w:rsid w:val="00C46708"/>
    <w:rsid w:val="00C46B16"/>
    <w:rsid w:val="00C47815"/>
    <w:rsid w:val="00C4793D"/>
    <w:rsid w:val="00C47CBF"/>
    <w:rsid w:val="00C47F18"/>
    <w:rsid w:val="00C50F61"/>
    <w:rsid w:val="00C5104F"/>
    <w:rsid w:val="00C51899"/>
    <w:rsid w:val="00C520DB"/>
    <w:rsid w:val="00C5457A"/>
    <w:rsid w:val="00C54BE2"/>
    <w:rsid w:val="00C55759"/>
    <w:rsid w:val="00C55E92"/>
    <w:rsid w:val="00C578D6"/>
    <w:rsid w:val="00C613FB"/>
    <w:rsid w:val="00C617DB"/>
    <w:rsid w:val="00C626FD"/>
    <w:rsid w:val="00C62A0F"/>
    <w:rsid w:val="00C62A60"/>
    <w:rsid w:val="00C632A4"/>
    <w:rsid w:val="00C653FC"/>
    <w:rsid w:val="00C67591"/>
    <w:rsid w:val="00C700EA"/>
    <w:rsid w:val="00C70999"/>
    <w:rsid w:val="00C71125"/>
    <w:rsid w:val="00C71578"/>
    <w:rsid w:val="00C71E0E"/>
    <w:rsid w:val="00C723E4"/>
    <w:rsid w:val="00C729C2"/>
    <w:rsid w:val="00C73143"/>
    <w:rsid w:val="00C74520"/>
    <w:rsid w:val="00C75AF7"/>
    <w:rsid w:val="00C776E4"/>
    <w:rsid w:val="00C7786A"/>
    <w:rsid w:val="00C80985"/>
    <w:rsid w:val="00C8123B"/>
    <w:rsid w:val="00C818A5"/>
    <w:rsid w:val="00C821A9"/>
    <w:rsid w:val="00C822B7"/>
    <w:rsid w:val="00C82F73"/>
    <w:rsid w:val="00C83328"/>
    <w:rsid w:val="00C83F14"/>
    <w:rsid w:val="00C8514F"/>
    <w:rsid w:val="00C852BE"/>
    <w:rsid w:val="00C855CB"/>
    <w:rsid w:val="00C85CB6"/>
    <w:rsid w:val="00C8651D"/>
    <w:rsid w:val="00C86559"/>
    <w:rsid w:val="00C877E9"/>
    <w:rsid w:val="00C90D4C"/>
    <w:rsid w:val="00C910F1"/>
    <w:rsid w:val="00C9160B"/>
    <w:rsid w:val="00C91E72"/>
    <w:rsid w:val="00C923B8"/>
    <w:rsid w:val="00C92C36"/>
    <w:rsid w:val="00C92D28"/>
    <w:rsid w:val="00C9322A"/>
    <w:rsid w:val="00C93705"/>
    <w:rsid w:val="00C94021"/>
    <w:rsid w:val="00C94739"/>
    <w:rsid w:val="00C956C4"/>
    <w:rsid w:val="00C95755"/>
    <w:rsid w:val="00C95A8A"/>
    <w:rsid w:val="00C962A4"/>
    <w:rsid w:val="00C967CF"/>
    <w:rsid w:val="00C96A4D"/>
    <w:rsid w:val="00C96C18"/>
    <w:rsid w:val="00CA0152"/>
    <w:rsid w:val="00CA0FB5"/>
    <w:rsid w:val="00CA3BB3"/>
    <w:rsid w:val="00CA494B"/>
    <w:rsid w:val="00CA4FFE"/>
    <w:rsid w:val="00CA5138"/>
    <w:rsid w:val="00CA5BDF"/>
    <w:rsid w:val="00CA5C44"/>
    <w:rsid w:val="00CA62BC"/>
    <w:rsid w:val="00CA68E5"/>
    <w:rsid w:val="00CB04FF"/>
    <w:rsid w:val="00CB0946"/>
    <w:rsid w:val="00CB167A"/>
    <w:rsid w:val="00CB173F"/>
    <w:rsid w:val="00CB2051"/>
    <w:rsid w:val="00CB2838"/>
    <w:rsid w:val="00CB2983"/>
    <w:rsid w:val="00CB516B"/>
    <w:rsid w:val="00CB5A61"/>
    <w:rsid w:val="00CB5EE2"/>
    <w:rsid w:val="00CB616D"/>
    <w:rsid w:val="00CB71AE"/>
    <w:rsid w:val="00CB750A"/>
    <w:rsid w:val="00CB7BAD"/>
    <w:rsid w:val="00CC024B"/>
    <w:rsid w:val="00CC090E"/>
    <w:rsid w:val="00CC0942"/>
    <w:rsid w:val="00CC1705"/>
    <w:rsid w:val="00CC2ABD"/>
    <w:rsid w:val="00CC3292"/>
    <w:rsid w:val="00CC35FB"/>
    <w:rsid w:val="00CC364A"/>
    <w:rsid w:val="00CC53DE"/>
    <w:rsid w:val="00CC557A"/>
    <w:rsid w:val="00CC5C81"/>
    <w:rsid w:val="00CC61FA"/>
    <w:rsid w:val="00CC6446"/>
    <w:rsid w:val="00CC6FA3"/>
    <w:rsid w:val="00CC7571"/>
    <w:rsid w:val="00CC76C9"/>
    <w:rsid w:val="00CD00B8"/>
    <w:rsid w:val="00CD0BCD"/>
    <w:rsid w:val="00CD0F57"/>
    <w:rsid w:val="00CD1721"/>
    <w:rsid w:val="00CD2540"/>
    <w:rsid w:val="00CD2703"/>
    <w:rsid w:val="00CD2D14"/>
    <w:rsid w:val="00CD2EF6"/>
    <w:rsid w:val="00CD3FA1"/>
    <w:rsid w:val="00CD480C"/>
    <w:rsid w:val="00CD4F59"/>
    <w:rsid w:val="00CD523C"/>
    <w:rsid w:val="00CD592D"/>
    <w:rsid w:val="00CD5D81"/>
    <w:rsid w:val="00CD6053"/>
    <w:rsid w:val="00CD76D4"/>
    <w:rsid w:val="00CE00DB"/>
    <w:rsid w:val="00CE117D"/>
    <w:rsid w:val="00CE1AC9"/>
    <w:rsid w:val="00CE240D"/>
    <w:rsid w:val="00CE3EB2"/>
    <w:rsid w:val="00CE40EA"/>
    <w:rsid w:val="00CE50B0"/>
    <w:rsid w:val="00CE59D0"/>
    <w:rsid w:val="00CE5D84"/>
    <w:rsid w:val="00CE68BF"/>
    <w:rsid w:val="00CE7076"/>
    <w:rsid w:val="00CF0316"/>
    <w:rsid w:val="00CF0EBD"/>
    <w:rsid w:val="00CF1306"/>
    <w:rsid w:val="00CF179B"/>
    <w:rsid w:val="00CF2419"/>
    <w:rsid w:val="00CF3352"/>
    <w:rsid w:val="00CF356F"/>
    <w:rsid w:val="00CF3EBF"/>
    <w:rsid w:val="00CF6A69"/>
    <w:rsid w:val="00D0044B"/>
    <w:rsid w:val="00D028DF"/>
    <w:rsid w:val="00D03071"/>
    <w:rsid w:val="00D030D3"/>
    <w:rsid w:val="00D0619A"/>
    <w:rsid w:val="00D067F4"/>
    <w:rsid w:val="00D06901"/>
    <w:rsid w:val="00D0690D"/>
    <w:rsid w:val="00D07AD4"/>
    <w:rsid w:val="00D100F5"/>
    <w:rsid w:val="00D103B4"/>
    <w:rsid w:val="00D103D6"/>
    <w:rsid w:val="00D1051B"/>
    <w:rsid w:val="00D10741"/>
    <w:rsid w:val="00D110BA"/>
    <w:rsid w:val="00D110CC"/>
    <w:rsid w:val="00D12201"/>
    <w:rsid w:val="00D1241A"/>
    <w:rsid w:val="00D12D30"/>
    <w:rsid w:val="00D13691"/>
    <w:rsid w:val="00D138FB"/>
    <w:rsid w:val="00D159FC"/>
    <w:rsid w:val="00D15FEF"/>
    <w:rsid w:val="00D1659A"/>
    <w:rsid w:val="00D20014"/>
    <w:rsid w:val="00D20979"/>
    <w:rsid w:val="00D20A29"/>
    <w:rsid w:val="00D21DAB"/>
    <w:rsid w:val="00D22A4E"/>
    <w:rsid w:val="00D22C3B"/>
    <w:rsid w:val="00D236B2"/>
    <w:rsid w:val="00D23CB9"/>
    <w:rsid w:val="00D24529"/>
    <w:rsid w:val="00D246AD"/>
    <w:rsid w:val="00D260CE"/>
    <w:rsid w:val="00D27746"/>
    <w:rsid w:val="00D30476"/>
    <w:rsid w:val="00D31594"/>
    <w:rsid w:val="00D31B43"/>
    <w:rsid w:val="00D3231B"/>
    <w:rsid w:val="00D32FB3"/>
    <w:rsid w:val="00D33103"/>
    <w:rsid w:val="00D332BD"/>
    <w:rsid w:val="00D336E2"/>
    <w:rsid w:val="00D33ADE"/>
    <w:rsid w:val="00D34B35"/>
    <w:rsid w:val="00D35063"/>
    <w:rsid w:val="00D3515E"/>
    <w:rsid w:val="00D3550A"/>
    <w:rsid w:val="00D36264"/>
    <w:rsid w:val="00D36B07"/>
    <w:rsid w:val="00D36FCA"/>
    <w:rsid w:val="00D373E1"/>
    <w:rsid w:val="00D37F45"/>
    <w:rsid w:val="00D404A4"/>
    <w:rsid w:val="00D421EA"/>
    <w:rsid w:val="00D434A8"/>
    <w:rsid w:val="00D43FC6"/>
    <w:rsid w:val="00D444A6"/>
    <w:rsid w:val="00D44FD4"/>
    <w:rsid w:val="00D45243"/>
    <w:rsid w:val="00D45BC4"/>
    <w:rsid w:val="00D46292"/>
    <w:rsid w:val="00D46692"/>
    <w:rsid w:val="00D46889"/>
    <w:rsid w:val="00D46BF8"/>
    <w:rsid w:val="00D46F0E"/>
    <w:rsid w:val="00D47221"/>
    <w:rsid w:val="00D47985"/>
    <w:rsid w:val="00D47F7A"/>
    <w:rsid w:val="00D516FE"/>
    <w:rsid w:val="00D51B7B"/>
    <w:rsid w:val="00D52A53"/>
    <w:rsid w:val="00D53617"/>
    <w:rsid w:val="00D54272"/>
    <w:rsid w:val="00D5461F"/>
    <w:rsid w:val="00D54685"/>
    <w:rsid w:val="00D5473E"/>
    <w:rsid w:val="00D55954"/>
    <w:rsid w:val="00D56701"/>
    <w:rsid w:val="00D56B9F"/>
    <w:rsid w:val="00D57ED8"/>
    <w:rsid w:val="00D62096"/>
    <w:rsid w:val="00D625BC"/>
    <w:rsid w:val="00D631B3"/>
    <w:rsid w:val="00D63396"/>
    <w:rsid w:val="00D63647"/>
    <w:rsid w:val="00D64967"/>
    <w:rsid w:val="00D64F0C"/>
    <w:rsid w:val="00D6510C"/>
    <w:rsid w:val="00D654EC"/>
    <w:rsid w:val="00D65524"/>
    <w:rsid w:val="00D65864"/>
    <w:rsid w:val="00D65B99"/>
    <w:rsid w:val="00D65C1D"/>
    <w:rsid w:val="00D65E10"/>
    <w:rsid w:val="00D666B1"/>
    <w:rsid w:val="00D66E75"/>
    <w:rsid w:val="00D66FEF"/>
    <w:rsid w:val="00D67960"/>
    <w:rsid w:val="00D679E0"/>
    <w:rsid w:val="00D70007"/>
    <w:rsid w:val="00D7081E"/>
    <w:rsid w:val="00D70B39"/>
    <w:rsid w:val="00D7115C"/>
    <w:rsid w:val="00D71175"/>
    <w:rsid w:val="00D713B6"/>
    <w:rsid w:val="00D7153C"/>
    <w:rsid w:val="00D72661"/>
    <w:rsid w:val="00D72775"/>
    <w:rsid w:val="00D72DDA"/>
    <w:rsid w:val="00D72E2B"/>
    <w:rsid w:val="00D731E8"/>
    <w:rsid w:val="00D73214"/>
    <w:rsid w:val="00D73BC8"/>
    <w:rsid w:val="00D73DEB"/>
    <w:rsid w:val="00D75364"/>
    <w:rsid w:val="00D75892"/>
    <w:rsid w:val="00D75B95"/>
    <w:rsid w:val="00D75F5A"/>
    <w:rsid w:val="00D7640A"/>
    <w:rsid w:val="00D76B64"/>
    <w:rsid w:val="00D76E0A"/>
    <w:rsid w:val="00D77422"/>
    <w:rsid w:val="00D7749B"/>
    <w:rsid w:val="00D77D2D"/>
    <w:rsid w:val="00D80B47"/>
    <w:rsid w:val="00D80DF5"/>
    <w:rsid w:val="00D8112B"/>
    <w:rsid w:val="00D81C0C"/>
    <w:rsid w:val="00D81D10"/>
    <w:rsid w:val="00D82353"/>
    <w:rsid w:val="00D83A3E"/>
    <w:rsid w:val="00D83B6A"/>
    <w:rsid w:val="00D83E4E"/>
    <w:rsid w:val="00D8558F"/>
    <w:rsid w:val="00D859C9"/>
    <w:rsid w:val="00D86110"/>
    <w:rsid w:val="00D8616E"/>
    <w:rsid w:val="00D87C61"/>
    <w:rsid w:val="00D87D20"/>
    <w:rsid w:val="00D90828"/>
    <w:rsid w:val="00D92185"/>
    <w:rsid w:val="00D921E7"/>
    <w:rsid w:val="00D92E54"/>
    <w:rsid w:val="00D92ED0"/>
    <w:rsid w:val="00D92FF5"/>
    <w:rsid w:val="00D933ED"/>
    <w:rsid w:val="00D93416"/>
    <w:rsid w:val="00D93BB1"/>
    <w:rsid w:val="00D94A41"/>
    <w:rsid w:val="00D950BD"/>
    <w:rsid w:val="00D95134"/>
    <w:rsid w:val="00D959AE"/>
    <w:rsid w:val="00D9613E"/>
    <w:rsid w:val="00D9631E"/>
    <w:rsid w:val="00D96850"/>
    <w:rsid w:val="00D96C10"/>
    <w:rsid w:val="00DA06F0"/>
    <w:rsid w:val="00DA1697"/>
    <w:rsid w:val="00DA16D6"/>
    <w:rsid w:val="00DA1B16"/>
    <w:rsid w:val="00DA23F8"/>
    <w:rsid w:val="00DA33F2"/>
    <w:rsid w:val="00DA4882"/>
    <w:rsid w:val="00DA4B17"/>
    <w:rsid w:val="00DA4F33"/>
    <w:rsid w:val="00DA4F39"/>
    <w:rsid w:val="00DA5208"/>
    <w:rsid w:val="00DA5593"/>
    <w:rsid w:val="00DA62EC"/>
    <w:rsid w:val="00DA66C6"/>
    <w:rsid w:val="00DA682F"/>
    <w:rsid w:val="00DA710D"/>
    <w:rsid w:val="00DA799B"/>
    <w:rsid w:val="00DB00F6"/>
    <w:rsid w:val="00DB05B0"/>
    <w:rsid w:val="00DB0D4C"/>
    <w:rsid w:val="00DB1079"/>
    <w:rsid w:val="00DB12F8"/>
    <w:rsid w:val="00DB2269"/>
    <w:rsid w:val="00DB27EB"/>
    <w:rsid w:val="00DB2E73"/>
    <w:rsid w:val="00DB37AA"/>
    <w:rsid w:val="00DB4192"/>
    <w:rsid w:val="00DB45BD"/>
    <w:rsid w:val="00DB4ED1"/>
    <w:rsid w:val="00DB55B8"/>
    <w:rsid w:val="00DB56B1"/>
    <w:rsid w:val="00DB6734"/>
    <w:rsid w:val="00DC1835"/>
    <w:rsid w:val="00DC4B97"/>
    <w:rsid w:val="00DC4F5E"/>
    <w:rsid w:val="00DC4FF4"/>
    <w:rsid w:val="00DC5577"/>
    <w:rsid w:val="00DC57CA"/>
    <w:rsid w:val="00DC5B4C"/>
    <w:rsid w:val="00DC664A"/>
    <w:rsid w:val="00DC7377"/>
    <w:rsid w:val="00DC74A7"/>
    <w:rsid w:val="00DC7672"/>
    <w:rsid w:val="00DD0DF2"/>
    <w:rsid w:val="00DD0F5D"/>
    <w:rsid w:val="00DD1424"/>
    <w:rsid w:val="00DD185B"/>
    <w:rsid w:val="00DD1906"/>
    <w:rsid w:val="00DD281E"/>
    <w:rsid w:val="00DD29E7"/>
    <w:rsid w:val="00DD30B0"/>
    <w:rsid w:val="00DD3647"/>
    <w:rsid w:val="00DD4651"/>
    <w:rsid w:val="00DD52E4"/>
    <w:rsid w:val="00DD672B"/>
    <w:rsid w:val="00DD6AF5"/>
    <w:rsid w:val="00DD6D3F"/>
    <w:rsid w:val="00DD6E4D"/>
    <w:rsid w:val="00DD6F81"/>
    <w:rsid w:val="00DE0B47"/>
    <w:rsid w:val="00DE15A4"/>
    <w:rsid w:val="00DE1C98"/>
    <w:rsid w:val="00DE1FC0"/>
    <w:rsid w:val="00DE2A24"/>
    <w:rsid w:val="00DE2AFC"/>
    <w:rsid w:val="00DE2D00"/>
    <w:rsid w:val="00DE44E3"/>
    <w:rsid w:val="00DE55D9"/>
    <w:rsid w:val="00DE5D66"/>
    <w:rsid w:val="00DE632E"/>
    <w:rsid w:val="00DE6FED"/>
    <w:rsid w:val="00DE7065"/>
    <w:rsid w:val="00DE71EC"/>
    <w:rsid w:val="00DE79B7"/>
    <w:rsid w:val="00DF02EF"/>
    <w:rsid w:val="00DF092B"/>
    <w:rsid w:val="00DF0CCD"/>
    <w:rsid w:val="00DF114E"/>
    <w:rsid w:val="00DF198C"/>
    <w:rsid w:val="00DF2838"/>
    <w:rsid w:val="00DF2F34"/>
    <w:rsid w:val="00DF3154"/>
    <w:rsid w:val="00DF34AF"/>
    <w:rsid w:val="00DF3775"/>
    <w:rsid w:val="00DF3A3E"/>
    <w:rsid w:val="00DF4225"/>
    <w:rsid w:val="00DF4AC2"/>
    <w:rsid w:val="00DF584E"/>
    <w:rsid w:val="00DF5AC2"/>
    <w:rsid w:val="00DF60DE"/>
    <w:rsid w:val="00DF6505"/>
    <w:rsid w:val="00DF67C2"/>
    <w:rsid w:val="00DF6A37"/>
    <w:rsid w:val="00DF6FE7"/>
    <w:rsid w:val="00DF7145"/>
    <w:rsid w:val="00DF7691"/>
    <w:rsid w:val="00DF7F39"/>
    <w:rsid w:val="00E00966"/>
    <w:rsid w:val="00E00AEB"/>
    <w:rsid w:val="00E00E41"/>
    <w:rsid w:val="00E0152F"/>
    <w:rsid w:val="00E01882"/>
    <w:rsid w:val="00E04254"/>
    <w:rsid w:val="00E043D8"/>
    <w:rsid w:val="00E04411"/>
    <w:rsid w:val="00E06230"/>
    <w:rsid w:val="00E10848"/>
    <w:rsid w:val="00E10C06"/>
    <w:rsid w:val="00E11414"/>
    <w:rsid w:val="00E11D9E"/>
    <w:rsid w:val="00E12230"/>
    <w:rsid w:val="00E131D2"/>
    <w:rsid w:val="00E13289"/>
    <w:rsid w:val="00E1328A"/>
    <w:rsid w:val="00E132D6"/>
    <w:rsid w:val="00E1416E"/>
    <w:rsid w:val="00E1461A"/>
    <w:rsid w:val="00E149CC"/>
    <w:rsid w:val="00E14B67"/>
    <w:rsid w:val="00E16DE9"/>
    <w:rsid w:val="00E170F6"/>
    <w:rsid w:val="00E17539"/>
    <w:rsid w:val="00E17DB8"/>
    <w:rsid w:val="00E17EF9"/>
    <w:rsid w:val="00E23B27"/>
    <w:rsid w:val="00E2526B"/>
    <w:rsid w:val="00E25BD2"/>
    <w:rsid w:val="00E25C81"/>
    <w:rsid w:val="00E2604A"/>
    <w:rsid w:val="00E260AE"/>
    <w:rsid w:val="00E261DF"/>
    <w:rsid w:val="00E277EE"/>
    <w:rsid w:val="00E30275"/>
    <w:rsid w:val="00E304D4"/>
    <w:rsid w:val="00E31C70"/>
    <w:rsid w:val="00E31E8A"/>
    <w:rsid w:val="00E32294"/>
    <w:rsid w:val="00E32426"/>
    <w:rsid w:val="00E32499"/>
    <w:rsid w:val="00E33A57"/>
    <w:rsid w:val="00E34126"/>
    <w:rsid w:val="00E34681"/>
    <w:rsid w:val="00E34B32"/>
    <w:rsid w:val="00E36993"/>
    <w:rsid w:val="00E37156"/>
    <w:rsid w:val="00E37A79"/>
    <w:rsid w:val="00E4005F"/>
    <w:rsid w:val="00E409BE"/>
    <w:rsid w:val="00E40BBB"/>
    <w:rsid w:val="00E426CB"/>
    <w:rsid w:val="00E4304A"/>
    <w:rsid w:val="00E43764"/>
    <w:rsid w:val="00E43CCE"/>
    <w:rsid w:val="00E44548"/>
    <w:rsid w:val="00E44C0D"/>
    <w:rsid w:val="00E44F4C"/>
    <w:rsid w:val="00E45987"/>
    <w:rsid w:val="00E45C4E"/>
    <w:rsid w:val="00E462D0"/>
    <w:rsid w:val="00E4653D"/>
    <w:rsid w:val="00E46DBD"/>
    <w:rsid w:val="00E47444"/>
    <w:rsid w:val="00E4771E"/>
    <w:rsid w:val="00E50397"/>
    <w:rsid w:val="00E505F6"/>
    <w:rsid w:val="00E506FE"/>
    <w:rsid w:val="00E51437"/>
    <w:rsid w:val="00E5212F"/>
    <w:rsid w:val="00E52548"/>
    <w:rsid w:val="00E543EA"/>
    <w:rsid w:val="00E54A3F"/>
    <w:rsid w:val="00E54CA7"/>
    <w:rsid w:val="00E55560"/>
    <w:rsid w:val="00E563CA"/>
    <w:rsid w:val="00E56755"/>
    <w:rsid w:val="00E570AF"/>
    <w:rsid w:val="00E57171"/>
    <w:rsid w:val="00E57307"/>
    <w:rsid w:val="00E607B3"/>
    <w:rsid w:val="00E60D81"/>
    <w:rsid w:val="00E61272"/>
    <w:rsid w:val="00E61656"/>
    <w:rsid w:val="00E62021"/>
    <w:rsid w:val="00E624FC"/>
    <w:rsid w:val="00E634C1"/>
    <w:rsid w:val="00E63E06"/>
    <w:rsid w:val="00E64CC1"/>
    <w:rsid w:val="00E65825"/>
    <w:rsid w:val="00E665EC"/>
    <w:rsid w:val="00E676A4"/>
    <w:rsid w:val="00E676E4"/>
    <w:rsid w:val="00E67E69"/>
    <w:rsid w:val="00E67E7D"/>
    <w:rsid w:val="00E70351"/>
    <w:rsid w:val="00E703BA"/>
    <w:rsid w:val="00E71C42"/>
    <w:rsid w:val="00E725E6"/>
    <w:rsid w:val="00E7319B"/>
    <w:rsid w:val="00E73470"/>
    <w:rsid w:val="00E73ABA"/>
    <w:rsid w:val="00E740C8"/>
    <w:rsid w:val="00E743D7"/>
    <w:rsid w:val="00E74EAD"/>
    <w:rsid w:val="00E75415"/>
    <w:rsid w:val="00E76A7D"/>
    <w:rsid w:val="00E771F9"/>
    <w:rsid w:val="00E80002"/>
    <w:rsid w:val="00E80941"/>
    <w:rsid w:val="00E80A8B"/>
    <w:rsid w:val="00E80ED6"/>
    <w:rsid w:val="00E8160B"/>
    <w:rsid w:val="00E81881"/>
    <w:rsid w:val="00E81F5D"/>
    <w:rsid w:val="00E82097"/>
    <w:rsid w:val="00E82EB1"/>
    <w:rsid w:val="00E83FF2"/>
    <w:rsid w:val="00E8558D"/>
    <w:rsid w:val="00E858AD"/>
    <w:rsid w:val="00E86612"/>
    <w:rsid w:val="00E87C93"/>
    <w:rsid w:val="00E90AE1"/>
    <w:rsid w:val="00E91244"/>
    <w:rsid w:val="00E91708"/>
    <w:rsid w:val="00E9195A"/>
    <w:rsid w:val="00E9299A"/>
    <w:rsid w:val="00E92A17"/>
    <w:rsid w:val="00E92A9C"/>
    <w:rsid w:val="00E937D4"/>
    <w:rsid w:val="00E9480E"/>
    <w:rsid w:val="00E94921"/>
    <w:rsid w:val="00E94F96"/>
    <w:rsid w:val="00E95DE7"/>
    <w:rsid w:val="00E95EDD"/>
    <w:rsid w:val="00E969F1"/>
    <w:rsid w:val="00E97244"/>
    <w:rsid w:val="00E97E1B"/>
    <w:rsid w:val="00EA04E3"/>
    <w:rsid w:val="00EA1196"/>
    <w:rsid w:val="00EA1ABD"/>
    <w:rsid w:val="00EA2593"/>
    <w:rsid w:val="00EA25DE"/>
    <w:rsid w:val="00EA26A3"/>
    <w:rsid w:val="00EA35E3"/>
    <w:rsid w:val="00EA3FC3"/>
    <w:rsid w:val="00EA4A7A"/>
    <w:rsid w:val="00EA5578"/>
    <w:rsid w:val="00EA604B"/>
    <w:rsid w:val="00EA6215"/>
    <w:rsid w:val="00EA63BE"/>
    <w:rsid w:val="00EA6683"/>
    <w:rsid w:val="00EA66F6"/>
    <w:rsid w:val="00EA7103"/>
    <w:rsid w:val="00EA7656"/>
    <w:rsid w:val="00EB00D3"/>
    <w:rsid w:val="00EB058E"/>
    <w:rsid w:val="00EB09DC"/>
    <w:rsid w:val="00EB126C"/>
    <w:rsid w:val="00EB192D"/>
    <w:rsid w:val="00EB2B4E"/>
    <w:rsid w:val="00EB2DC7"/>
    <w:rsid w:val="00EB3183"/>
    <w:rsid w:val="00EB4972"/>
    <w:rsid w:val="00EB4EA8"/>
    <w:rsid w:val="00EB55F9"/>
    <w:rsid w:val="00EB5DCA"/>
    <w:rsid w:val="00EB5FBA"/>
    <w:rsid w:val="00EB6030"/>
    <w:rsid w:val="00EB6A60"/>
    <w:rsid w:val="00EB7590"/>
    <w:rsid w:val="00EB7646"/>
    <w:rsid w:val="00EB7E58"/>
    <w:rsid w:val="00EC0012"/>
    <w:rsid w:val="00EC0421"/>
    <w:rsid w:val="00EC158C"/>
    <w:rsid w:val="00EC17DC"/>
    <w:rsid w:val="00EC1816"/>
    <w:rsid w:val="00EC1E67"/>
    <w:rsid w:val="00EC3D86"/>
    <w:rsid w:val="00EC4394"/>
    <w:rsid w:val="00EC44FA"/>
    <w:rsid w:val="00EC4B4F"/>
    <w:rsid w:val="00EC503D"/>
    <w:rsid w:val="00EC5E72"/>
    <w:rsid w:val="00EC63DF"/>
    <w:rsid w:val="00EC7FE7"/>
    <w:rsid w:val="00ED0C0F"/>
    <w:rsid w:val="00ED0E19"/>
    <w:rsid w:val="00ED0ED1"/>
    <w:rsid w:val="00ED29A3"/>
    <w:rsid w:val="00ED3512"/>
    <w:rsid w:val="00ED361B"/>
    <w:rsid w:val="00ED3693"/>
    <w:rsid w:val="00ED4C50"/>
    <w:rsid w:val="00ED4E60"/>
    <w:rsid w:val="00ED56B0"/>
    <w:rsid w:val="00ED5A5C"/>
    <w:rsid w:val="00ED6A6D"/>
    <w:rsid w:val="00ED74E1"/>
    <w:rsid w:val="00ED7FF5"/>
    <w:rsid w:val="00EE0890"/>
    <w:rsid w:val="00EE08E6"/>
    <w:rsid w:val="00EE0A20"/>
    <w:rsid w:val="00EE0DFD"/>
    <w:rsid w:val="00EE0E3A"/>
    <w:rsid w:val="00EE0F2F"/>
    <w:rsid w:val="00EE1006"/>
    <w:rsid w:val="00EE170E"/>
    <w:rsid w:val="00EE1ABB"/>
    <w:rsid w:val="00EE2854"/>
    <w:rsid w:val="00EE2874"/>
    <w:rsid w:val="00EE2E58"/>
    <w:rsid w:val="00EE5022"/>
    <w:rsid w:val="00EE5CDC"/>
    <w:rsid w:val="00EE61DD"/>
    <w:rsid w:val="00EE634B"/>
    <w:rsid w:val="00EE7A65"/>
    <w:rsid w:val="00EF08EA"/>
    <w:rsid w:val="00EF1AFD"/>
    <w:rsid w:val="00EF2A84"/>
    <w:rsid w:val="00EF2D54"/>
    <w:rsid w:val="00EF337B"/>
    <w:rsid w:val="00EF42F3"/>
    <w:rsid w:val="00EF4478"/>
    <w:rsid w:val="00EF48F0"/>
    <w:rsid w:val="00EF5088"/>
    <w:rsid w:val="00EF570D"/>
    <w:rsid w:val="00EF5F59"/>
    <w:rsid w:val="00EF6716"/>
    <w:rsid w:val="00EF7494"/>
    <w:rsid w:val="00EF7598"/>
    <w:rsid w:val="00EF7882"/>
    <w:rsid w:val="00F006D0"/>
    <w:rsid w:val="00F00DDD"/>
    <w:rsid w:val="00F018F5"/>
    <w:rsid w:val="00F023DC"/>
    <w:rsid w:val="00F0378C"/>
    <w:rsid w:val="00F03F87"/>
    <w:rsid w:val="00F046C6"/>
    <w:rsid w:val="00F04DB6"/>
    <w:rsid w:val="00F057EC"/>
    <w:rsid w:val="00F069F8"/>
    <w:rsid w:val="00F06EFB"/>
    <w:rsid w:val="00F07196"/>
    <w:rsid w:val="00F07375"/>
    <w:rsid w:val="00F07913"/>
    <w:rsid w:val="00F07967"/>
    <w:rsid w:val="00F07D24"/>
    <w:rsid w:val="00F1098D"/>
    <w:rsid w:val="00F11934"/>
    <w:rsid w:val="00F12CCE"/>
    <w:rsid w:val="00F1467A"/>
    <w:rsid w:val="00F14EBB"/>
    <w:rsid w:val="00F1511B"/>
    <w:rsid w:val="00F1598A"/>
    <w:rsid w:val="00F16C93"/>
    <w:rsid w:val="00F20864"/>
    <w:rsid w:val="00F20933"/>
    <w:rsid w:val="00F20A2F"/>
    <w:rsid w:val="00F20CAF"/>
    <w:rsid w:val="00F23308"/>
    <w:rsid w:val="00F23511"/>
    <w:rsid w:val="00F23D7E"/>
    <w:rsid w:val="00F25165"/>
    <w:rsid w:val="00F25FE0"/>
    <w:rsid w:val="00F26067"/>
    <w:rsid w:val="00F2650E"/>
    <w:rsid w:val="00F26DF9"/>
    <w:rsid w:val="00F27008"/>
    <w:rsid w:val="00F279EA"/>
    <w:rsid w:val="00F27C16"/>
    <w:rsid w:val="00F301EB"/>
    <w:rsid w:val="00F30680"/>
    <w:rsid w:val="00F306C4"/>
    <w:rsid w:val="00F31E24"/>
    <w:rsid w:val="00F327C1"/>
    <w:rsid w:val="00F33891"/>
    <w:rsid w:val="00F34099"/>
    <w:rsid w:val="00F340D0"/>
    <w:rsid w:val="00F341B1"/>
    <w:rsid w:val="00F34D81"/>
    <w:rsid w:val="00F35263"/>
    <w:rsid w:val="00F352C1"/>
    <w:rsid w:val="00F35949"/>
    <w:rsid w:val="00F36354"/>
    <w:rsid w:val="00F36499"/>
    <w:rsid w:val="00F36D76"/>
    <w:rsid w:val="00F36DC2"/>
    <w:rsid w:val="00F37BEE"/>
    <w:rsid w:val="00F37CB1"/>
    <w:rsid w:val="00F400AC"/>
    <w:rsid w:val="00F41EFD"/>
    <w:rsid w:val="00F42B4D"/>
    <w:rsid w:val="00F42E34"/>
    <w:rsid w:val="00F4327E"/>
    <w:rsid w:val="00F433D9"/>
    <w:rsid w:val="00F44B93"/>
    <w:rsid w:val="00F44D6C"/>
    <w:rsid w:val="00F45EE2"/>
    <w:rsid w:val="00F469F8"/>
    <w:rsid w:val="00F4707E"/>
    <w:rsid w:val="00F47419"/>
    <w:rsid w:val="00F4788D"/>
    <w:rsid w:val="00F50E06"/>
    <w:rsid w:val="00F51B85"/>
    <w:rsid w:val="00F51E2E"/>
    <w:rsid w:val="00F52058"/>
    <w:rsid w:val="00F52488"/>
    <w:rsid w:val="00F52545"/>
    <w:rsid w:val="00F529E4"/>
    <w:rsid w:val="00F542F3"/>
    <w:rsid w:val="00F54938"/>
    <w:rsid w:val="00F54E89"/>
    <w:rsid w:val="00F55B06"/>
    <w:rsid w:val="00F5760A"/>
    <w:rsid w:val="00F577F4"/>
    <w:rsid w:val="00F57B3B"/>
    <w:rsid w:val="00F60709"/>
    <w:rsid w:val="00F61C3E"/>
    <w:rsid w:val="00F639DA"/>
    <w:rsid w:val="00F63DE6"/>
    <w:rsid w:val="00F64C02"/>
    <w:rsid w:val="00F64E03"/>
    <w:rsid w:val="00F658B7"/>
    <w:rsid w:val="00F65E32"/>
    <w:rsid w:val="00F668DF"/>
    <w:rsid w:val="00F66F83"/>
    <w:rsid w:val="00F6772E"/>
    <w:rsid w:val="00F702DF"/>
    <w:rsid w:val="00F70703"/>
    <w:rsid w:val="00F7080E"/>
    <w:rsid w:val="00F709A4"/>
    <w:rsid w:val="00F709D2"/>
    <w:rsid w:val="00F71144"/>
    <w:rsid w:val="00F72B54"/>
    <w:rsid w:val="00F73131"/>
    <w:rsid w:val="00F73BEF"/>
    <w:rsid w:val="00F73D1E"/>
    <w:rsid w:val="00F745F3"/>
    <w:rsid w:val="00F748A2"/>
    <w:rsid w:val="00F75A43"/>
    <w:rsid w:val="00F76B9E"/>
    <w:rsid w:val="00F771F5"/>
    <w:rsid w:val="00F779FA"/>
    <w:rsid w:val="00F77BE0"/>
    <w:rsid w:val="00F77E4F"/>
    <w:rsid w:val="00F77FD3"/>
    <w:rsid w:val="00F807D6"/>
    <w:rsid w:val="00F810CE"/>
    <w:rsid w:val="00F81431"/>
    <w:rsid w:val="00F81A1D"/>
    <w:rsid w:val="00F82BB3"/>
    <w:rsid w:val="00F832B8"/>
    <w:rsid w:val="00F8503E"/>
    <w:rsid w:val="00F851EA"/>
    <w:rsid w:val="00F86718"/>
    <w:rsid w:val="00F878DF"/>
    <w:rsid w:val="00F9008C"/>
    <w:rsid w:val="00F91529"/>
    <w:rsid w:val="00F917E7"/>
    <w:rsid w:val="00F9198A"/>
    <w:rsid w:val="00F9233E"/>
    <w:rsid w:val="00F9280D"/>
    <w:rsid w:val="00F93708"/>
    <w:rsid w:val="00F93B16"/>
    <w:rsid w:val="00F940FF"/>
    <w:rsid w:val="00F94481"/>
    <w:rsid w:val="00F94BED"/>
    <w:rsid w:val="00F95329"/>
    <w:rsid w:val="00F962F4"/>
    <w:rsid w:val="00F964FF"/>
    <w:rsid w:val="00F96512"/>
    <w:rsid w:val="00FA0105"/>
    <w:rsid w:val="00FA120C"/>
    <w:rsid w:val="00FA12B3"/>
    <w:rsid w:val="00FA15CB"/>
    <w:rsid w:val="00FA1B23"/>
    <w:rsid w:val="00FA1B94"/>
    <w:rsid w:val="00FA2933"/>
    <w:rsid w:val="00FA2BE4"/>
    <w:rsid w:val="00FA2F3F"/>
    <w:rsid w:val="00FA322B"/>
    <w:rsid w:val="00FA3417"/>
    <w:rsid w:val="00FA39FF"/>
    <w:rsid w:val="00FA3D09"/>
    <w:rsid w:val="00FA404C"/>
    <w:rsid w:val="00FA433F"/>
    <w:rsid w:val="00FA4CCB"/>
    <w:rsid w:val="00FA5F29"/>
    <w:rsid w:val="00FA6063"/>
    <w:rsid w:val="00FA60CB"/>
    <w:rsid w:val="00FA6808"/>
    <w:rsid w:val="00FA7366"/>
    <w:rsid w:val="00FA742D"/>
    <w:rsid w:val="00FB0C23"/>
    <w:rsid w:val="00FB1CAB"/>
    <w:rsid w:val="00FB2469"/>
    <w:rsid w:val="00FB24F2"/>
    <w:rsid w:val="00FB29E6"/>
    <w:rsid w:val="00FB315F"/>
    <w:rsid w:val="00FB4144"/>
    <w:rsid w:val="00FB4258"/>
    <w:rsid w:val="00FB4F87"/>
    <w:rsid w:val="00FB763D"/>
    <w:rsid w:val="00FB766B"/>
    <w:rsid w:val="00FC00FE"/>
    <w:rsid w:val="00FC0760"/>
    <w:rsid w:val="00FC1B5F"/>
    <w:rsid w:val="00FC3008"/>
    <w:rsid w:val="00FC434B"/>
    <w:rsid w:val="00FC484B"/>
    <w:rsid w:val="00FC543C"/>
    <w:rsid w:val="00FC7EF2"/>
    <w:rsid w:val="00FD06CA"/>
    <w:rsid w:val="00FD1177"/>
    <w:rsid w:val="00FD2464"/>
    <w:rsid w:val="00FD2A68"/>
    <w:rsid w:val="00FD2DD0"/>
    <w:rsid w:val="00FD3253"/>
    <w:rsid w:val="00FD391A"/>
    <w:rsid w:val="00FD3CF1"/>
    <w:rsid w:val="00FD46C1"/>
    <w:rsid w:val="00FD4959"/>
    <w:rsid w:val="00FD5E42"/>
    <w:rsid w:val="00FD5F32"/>
    <w:rsid w:val="00FD5FB3"/>
    <w:rsid w:val="00FD6FBE"/>
    <w:rsid w:val="00FE0147"/>
    <w:rsid w:val="00FE058D"/>
    <w:rsid w:val="00FE05C2"/>
    <w:rsid w:val="00FE0664"/>
    <w:rsid w:val="00FE0C93"/>
    <w:rsid w:val="00FE1755"/>
    <w:rsid w:val="00FE39FF"/>
    <w:rsid w:val="00FE5761"/>
    <w:rsid w:val="00FE581E"/>
    <w:rsid w:val="00FE6DF4"/>
    <w:rsid w:val="00FE6ED9"/>
    <w:rsid w:val="00FF04FB"/>
    <w:rsid w:val="00FF0524"/>
    <w:rsid w:val="00FF4082"/>
    <w:rsid w:val="00FF4301"/>
    <w:rsid w:val="00FF4EB9"/>
    <w:rsid w:val="00FF51F1"/>
    <w:rsid w:val="00FF5E35"/>
    <w:rsid w:val="00FF6EEA"/>
    <w:rsid w:val="00FF7508"/>
    <w:rsid w:val="00FF799E"/>
    <w:rsid w:val="00FF7D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Verdana" w:ascii="Verdana"/>
      <w:noProof/>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1" w:type="table">
    <w:name w:val="Table Grid 1"/>
    <w:basedOn w:val="Obinatablica"/>
    <w:rsid w:val="006900D2"/>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Tekstbalonia" w:type="paragraph">
    <w:name w:val="Balloon Text"/>
    <w:basedOn w:val="Normal"/>
    <w:link w:val="TekstbaloniaChar"/>
    <w:rsid w:val="00ED361B"/>
    <w:rPr>
      <w:rFonts w:cs="Tahoma" w:hAnsi="Tahoma" w:ascii="Tahoma"/>
      <w:sz w:val="16"/>
      <w:szCs w:val="16"/>
    </w:rPr>
  </w:style>
  <w:style w:customStyle="true" w:styleId="TekstbaloniaChar" w:type="character">
    <w:name w:val="Tekst balončića Char"/>
    <w:basedOn w:val="Zadanifontodlomka"/>
    <w:link w:val="Tekstbalonia"/>
    <w:rsid w:val="00ED361B"/>
    <w:rPr>
      <w:rFonts w:cs="Tahoma" w:hAnsi="Tahoma" w:ascii="Tahoma"/>
      <w:noProof/>
      <w:sz w:val="16"/>
      <w:szCs w:val="16"/>
    </w:rPr>
  </w:style>
  <w:style w:styleId="Tekstrezerviranogmjesta" w:type="character">
    <w:name w:val="Placeholder Text"/>
    <w:basedOn w:val="Zadanifontodlomka"/>
    <w:uiPriority w:val="99"/>
    <w:semiHidden/>
    <w:rsid w:val="004C7F7A"/>
    <w:rPr>
      <w:color w:val="808080"/>
      <w:bdr w:space="0" w:sz="0" w:color="auto" w:val="none"/>
      <w:shd w:fill="auto" w:color="auto" w:val="clear"/>
    </w:rPr>
  </w:style>
  <w:style w:customStyle="true" w:styleId="eSPISCCParagraphDefaultFont" w:type="character">
    <w:name w:val="eSPIS_CC_Paragraph Default Font"/>
    <w:basedOn w:val="Zadanifontodlomka"/>
    <w:rsid w:val="004C7F7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C7F7A"/>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C7F7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C7F7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cs="Courier New" w:hAnsi="Verdana"/>
      <w:noProof/>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1" w:type="table">
    <w:name w:val="Table Grid 1"/>
    <w:basedOn w:val="Obinatablica"/>
    <w:rsid w:val="006900D2"/>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Tekstbalonia" w:type="paragraph">
    <w:name w:val="Balloon Text"/>
    <w:basedOn w:val="Normal"/>
    <w:link w:val="TekstbaloniaChar"/>
    <w:rsid w:val="00ED361B"/>
    <w:rPr>
      <w:rFonts w:ascii="Tahoma" w:cs="Tahoma" w:hAnsi="Tahoma"/>
      <w:sz w:val="16"/>
      <w:szCs w:val="16"/>
    </w:rPr>
  </w:style>
  <w:style w:customStyle="1" w:styleId="TekstbaloniaChar" w:type="character">
    <w:name w:val="Tekst balončića Char"/>
    <w:basedOn w:val="Zadanifontodlomka"/>
    <w:link w:val="Tekstbalonia"/>
    <w:rsid w:val="00ED361B"/>
    <w:rPr>
      <w:rFonts w:ascii="Tahoma" w:cs="Tahoma" w:hAnsi="Tahoma"/>
      <w:noProof/>
      <w:sz w:val="16"/>
      <w:szCs w:val="16"/>
    </w:rPr>
  </w:style>
  <w:style w:styleId="Tekstrezerviranogmjesta" w:type="character">
    <w:name w:val="Placeholder Text"/>
    <w:basedOn w:val="Zadanifontodlomka"/>
    <w:uiPriority w:val="99"/>
    <w:semiHidden/>
    <w:rsid w:val="004C7F7A"/>
    <w:rPr>
      <w:color w:val="808080"/>
      <w:bdr w:color="auto" w:space="0" w:sz="0" w:val="none"/>
      <w:shd w:color="auto" w:fill="auto" w:val="clear"/>
    </w:rPr>
  </w:style>
  <w:style w:customStyle="1" w:styleId="eSPISCCParagraphDefaultFont" w:type="character">
    <w:name w:val="eSPIS_CC_Paragraph Default Font"/>
    <w:basedOn w:val="Zadanifontodlomka"/>
    <w:rsid w:val="004C7F7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C7F7A"/>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C7F7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C7F7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St-1210/2012-144</izvorni_sadrzaj>
    <derivirana_varijabla naziv="DomainObject.Oznaka_1">St-1210/2012-144</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1210</izvorni_sadrzaj>
    <derivirana_varijabla naziv="DomainObject.Predmet.Broj_1">1210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2012.</izvorni_sadrzaj>
    <derivirana_varijabla naziv="DomainObject.Predmet.DatumOsnivanja_1">30.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St-1210/2012</izvorni_sadrzaj>
    <derivirana_varijabla naziv="DomainObject.Predmet.OznakaBroj_1">St-1210/2012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INFOMART d.o.o.</izvorni_sadrzaj>
    <derivirana_varijabla naziv="DomainObject.Predmet.ProtustrankaFormated_1">  INFOMART d.o.o.</derivirana_varijabla>
  </DomainObject.Predmet.ProtustrankaFormated>
  <DomainObject.Predmet.ProtustrankaFormatedOIB>
    <izvorni_sadrzaj>  INFOMART d.o.o., OIB 24092669025</izvorni_sadrzaj>
    <derivirana_varijabla naziv="DomainObject.Predmet.ProtustrankaFormatedOIB_1">  INFOMART d.o.o., OIB 24092669025</derivirana_varijabla>
  </DomainObject.Predmet.ProtustrankaFormatedOIB>
  <DomainObject.Predmet.ProtustrankaFormatedWithAdress>
    <izvorni_sadrzaj> INFOMART d.o.o., Obrtnička 10, 44000 Sisak</izvorni_sadrzaj>
    <derivirana_varijabla naziv="DomainObject.Predmet.ProtustrankaFormatedWithAdress_1"> INFOMART d.o.o., Obrtnička 10, 44000 Sisak</derivirana_varijabla>
  </DomainObject.Predmet.ProtustrankaFormatedWithAdress>
  <DomainObject.Predmet.ProtustrankaFormatedWithAdressOIB>
    <izvorni_sadrzaj> INFOMART d.o.o., OIB 24092669025, Obrtnička 10, 44000 Sisak</izvorni_sadrzaj>
    <derivirana_varijabla naziv="DomainObject.Predmet.ProtustrankaFormatedWithAdressOIB_1"> INFOMART d.o.o., OIB 24092669025, Obrtnička 10, 44000 Sisak</derivirana_varijabla>
  </DomainObject.Predmet.ProtustrankaFormatedWithAdressOIB>
  <DomainObject.Predmet.ProtustrankaWithAdress>
    <izvorni_sadrzaj>INFOMART d.o.o. Obrtnička 10, 44000 Sisak</izvorni_sadrzaj>
    <derivirana_varijabla naziv="DomainObject.Predmet.ProtustrankaWithAdress_1">INFOMART d.o.o. Obrtnička 10, 44000 Sisak</derivirana_varijabla>
  </DomainObject.Predmet.ProtustrankaWithAdress>
  <DomainObject.Predmet.ProtustrankaWithAdressOIB>
    <izvorni_sadrzaj>INFOMART d.o.o., OIB 24092669025, Obrtnička 10, 44000 Sisak</izvorni_sadrzaj>
    <derivirana_varijabla naziv="DomainObject.Predmet.ProtustrankaWithAdressOIB_1">INFOMART d.o.o., OIB 24092669025, Obrtnička 10, 44000 Sisak</derivirana_varijabla>
  </DomainObject.Predmet.ProtustrankaWithAdressOIB>
  <DomainObject.Predmet.ProtustrankaNazivFormated>
    <izvorni_sadrzaj>INFOMART d.o.o.</izvorni_sadrzaj>
    <derivirana_varijabla naziv="DomainObject.Predmet.ProtustrankaNazivFormated_1">INFOMART d.o.o.</derivirana_varijabla>
  </DomainObject.Predmet.ProtustrankaNazivFormated>
  <DomainObject.Predmet.ProtustrankaNazivFormatedOIB>
    <izvorni_sadrzaj>INFOMART d.o.o., OIB 24092669025</izvorni_sadrzaj>
    <derivirana_varijabla naziv="DomainObject.Predmet.ProtustrankaNazivFormatedOIB_1">INFOMART d.o.o., OIB 24092669025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Dragana Bubalo; AGROCHEM-MAKS d.o.o. za trgovinu, proizvodnju i usluge; Raiffeisenbank St. Stefan-Jageberg-Wolfsberg; Mira Damjanović; NAMJEŠTAJ DENI j.d.o.o. za izradu namještaja; SISCIA SUB d.o.o. za usluge; Infomart Zagreb d.o.o. za trgovinu, usluge i djelatnost turističke agencije</izvorni_sadrzaj>
    <derivirana_varijabla naziv="DomainObject.Predmet.StrankaFormated_1">  Dragana Bubalo; AGROCHEM-MAKS d.o.o. za trgovinu, proizvodnju i usluge; Raiffeisenbank St. Stefan-Jageberg-Wolfsberg; Mira Damjanović; NAMJEŠTAJ DENI j.d.o.o. za izradu namještaja; SISCIA SUB d.o.o. za usluge; Infomart Zagreb d.o.o. za trgovinu, usluge i djelatnost turističke agencije</derivirana_varijabla>
  </DomainObject.Predmet.StrankaFormated>
  <DomainObject.Predmet.StrankaFormatedOIB>
    <izvorni_sadrzaj>  Dragana Bubalo, OIB 70616540145; AGROCHEM-MAKS d.o.o. za trgovinu, proizvodnju i usluge, OIB 74907633394; Raiffeisenbank St. Stefan-Jageberg-Wolfsberg, OIB 11609308792; Mira Damjanović, OIB 19085616827; NAMJEŠTAJ DENI j.d.o.o. za izradu namještaja, OIB 16367764959; SISCIA SUB d.o.o. za usluge, OIB 95946501467; Infomart Zagreb d.o.o. za trgovinu, usluge i djelatnost turističke agencije, OIB 97786650388</izvorni_sadrzaj>
    <derivirana_varijabla naziv="DomainObject.Predmet.StrankaFormatedOIB_1">  Dragana Bubalo, OIB 70616540145; AGROCHEM-MAKS d.o.o. za trgovinu, proizvodnju i usluge, OIB 74907633394; Raiffeisenbank St. Stefan-Jageberg-Wolfsberg, OIB 11609308792; Mira Damjanović, OIB 19085616827; NAMJEŠTAJ DENI j.d.o.o. za izradu namještaja, OIB 16367764959; SISCIA SUB d.o.o. za usluge, OIB 95946501467; Infomart Zagreb d.o.o. za trgovinu, usluge i djelatnost turističke agencije, OIB 97786650388</derivirana_varijabla>
  </DomainObject.Predmet.StrankaFormatedOIB>
  <DomainObject.Predmet.StrankaFormatedWithAdress>
    <izvorni_sadrzaj> Dragana Bubalo, Tina Ujevića 43, 44000 Sisak; AGROCHEM-MAKS d.o.o. za trgovinu, proizvodnju i usluge, Kneza Borne 14, 10000 Zagreb; Raiffeisenbank St. Stefan-Jageberg-Wolfsberg, Murecker str. 23, 8083 St.Stefan; Mira Damjanović, Slavka Kolara 50, 10410 Velika Gorica; NAMJEŠTAJ DENI j.d.o.o. za izradu namještaja, Kneza Domagoja 19, 44000 Sisak; SISCIA SUB d.o.o. za usluge, Trg grada Heidenheima 1, 44000 Sisak; Infomart Zagreb d.o.o. za trgovinu, usluge i djelatnost turističke agencije, Obrtnička 10, 44000 Sisak</izvorni_sadrzaj>
    <derivirana_varijabla naziv="DomainObject.Predmet.StrankaFormatedWithAdress_1"> Dragana Bubalo, Tina Ujevića 43, 44000 Sisak; AGROCHEM-MAKS d.o.o. za trgovinu, proizvodnju i usluge, Kneza Borne 14, 10000 Zagreb; Raiffeisenbank St. Stefan-Jageberg-Wolfsberg, Murecker str. 23, 8083 St.Stefan; Mira Damjanović, Slavka Kolara 50, 10410 Velika Gorica; NAMJEŠTAJ DENI j.d.o.o. za izradu namještaja, Kneza Domagoja 19, 44000 Sisak; SISCIA SUB d.o.o. za usluge, Trg grada Heidenheima 1, 44000 Sisak; Infomart Zagreb d.o.o. za trgovinu, usluge i djelatnost turističke agencije, Obrtnička 10, 44000 Sisak</derivirana_varijabla>
  </DomainObject.Predmet.StrankaFormatedWithAdress>
  <DomainObject.Predmet.StrankaFormatedWithAdressOIB>
    <izvorni_sadrzaj> Dragana Bubalo, OIB 70616540145, Tina Ujevića 43, 44000 Sisak; AGROCHEM-MAKS d.o.o. za trgovinu, proizvodnju i usluge, OIB 74907633394, Kneza Borne 14, 10000 Zagreb; Raiffeisenbank St. Stefan-Jageberg-Wolfsberg, OIB 11609308792, Murecker str. 23, 8083 St.Stefan; Mira Damjanović, OIB 19085616827, Slavka Kolara 50, 10410 Velika Gorica; NAMJEŠTAJ DENI j.d.o.o. za izradu namještaja, OIB 16367764959, Kneza Domagoja 19, 44000 Sisak; SISCIA SUB d.o.o. za usluge, OIB 95946501467, Trg grada Heidenheima 1, 44000 Sisak; Infomart Zagreb d.o.o. za trgovinu, usluge i djelatnost turističke agencije, OIB 97786650388, Obrtnička 10, 44000 Sisak</izvorni_sadrzaj>
    <derivirana_varijabla naziv="DomainObject.Predmet.StrankaFormatedWithAdressOIB_1"> Dragana Bubalo, OIB 70616540145, Tina Ujevića 43, 44000 Sisak; AGROCHEM-MAKS d.o.o. za trgovinu, proizvodnju i usluge, OIB 74907633394, Kneza Borne 14, 10000 Zagreb; Raiffeisenbank St. Stefan-Jageberg-Wolfsberg, OIB 11609308792, Murecker str. 23, 8083 St.Stefan; Mira Damjanović, OIB 19085616827, Slavka Kolara 50, 10410 Velika Gorica; NAMJEŠTAJ DENI j.d.o.o. za izradu namještaja, OIB 16367764959, Kneza Domagoja 19, 44000 Sisak; SISCIA SUB d.o.o. za usluge, OIB 95946501467, Trg grada Heidenheima 1, 44000 Sisak; Infomart Zagreb d.o.o. za trgovinu, usluge i djelatnost turističke agencije, OIB 97786650388, Obrtnička 10, 44000 Sisak</derivirana_varijabla>
  </DomainObject.Predmet.StrankaFormatedWithAdressOIB>
  <DomainObject.Predmet.StrankaWithAdress>
    <izvorni_sadrzaj>Dragana Bubalo Tina Ujevića 43,44000 Sisak,AGROCHEM-MAKS d.o.o. za trgovinu, proizvodnju i usluge Kneza Borne 14,10000 Zagreb,Raiffeisenbank St. Stefan-Jageberg-Wolfsberg Murecker str. 23,8083 St.Stefan,Mira Damjanović Slavka Kolara 50,10410 Velika Gorica,NAMJEŠTAJ DENI j.d.o.o. za izradu namještaja Kneza Domagoja 19,44000 Sisak,SISCIA SUB d.o.o. za usluge Trg grada Heidenheima 1,44000 Sisak,Infomart Zagreb d.o.o. za trgovinu, usluge i djelatnost turističke agencije Obrtnička 10,44000 Sisak</izvorni_sadrzaj>
    <derivirana_varijabla naziv="DomainObject.Predmet.StrankaWithAdress_1">Dragana Bubalo Tina Ujevića 43,44000 Sisak,AGROCHEM-MAKS d.o.o. za trgovinu, proizvodnju i usluge Kneza Borne 14,10000 Zagreb,Raiffeisenbank St. Stefan-Jageberg-Wolfsberg Murecker str. 23,8083 St.Stefan,Mira Damjanović Slavka Kolara 50,10410 Velika Gorica,NAMJEŠTAJ DENI j.d.o.o. za izradu namještaja Kneza Domagoja 19,44000 Sisak,SISCIA SUB d.o.o. za usluge Trg grada Heidenheima 1,44000 Sisak,Infomart Zagreb d.o.o. za trgovinu, usluge i djelatnost turističke agencije Obrtnička 10,44000 Sisak</derivirana_varijabla>
  </DomainObject.Predmet.StrankaWithAdress>
  <DomainObject.Predmet.StrankaWithAdressOIB>
    <izvorni_sadrzaj>Dragana Bubalo, OIB 70616540145, Tina Ujevića 43,44000 Sisak,AGROCHEM-MAKS d.o.o. za trgovinu, proizvodnju i usluge, OIB 74907633394, Kneza Borne 14,10000 Zagreb,Raiffeisenbank St. Stefan-Jageberg-Wolfsberg, OIB 11609308792, Murecker str. 23,8083 St.Stefan,Mira Damjanović, OIB 19085616827, Slavka Kolara 50,10410 Velika Gorica,NAMJEŠTAJ DENI j.d.o.o. za izradu namještaja, OIB 16367764959, Kneza Domagoja 19,44000 Sisak,SISCIA SUB d.o.o. za usluge, OIB 95946501467, Trg grada Heidenheima 1,44000 Sisak,Infomart Zagreb d.o.o. za trgovinu, usluge i djelatnost turističke agencije, OIB 97786650388, Obrtnička 10,44000 Sisak</izvorni_sadrzaj>
    <derivirana_varijabla naziv="DomainObject.Predmet.StrankaWithAdressOIB_1">Dragana Bubalo, OIB 70616540145, Tina Ujevića 43,44000 Sisak,AGROCHEM-MAKS d.o.o. za trgovinu, proizvodnju i usluge, OIB 74907633394, Kneza Borne 14,10000 Zagreb,Raiffeisenbank St. Stefan-Jageberg-Wolfsberg, OIB 11609308792, Murecker str. 23,8083 St.Stefan,Mira Damjanović, OIB 19085616827, Slavka Kolara 50,10410 Velika Gorica,NAMJEŠTAJ DENI j.d.o.o. za izradu namještaja, OIB 16367764959, Kneza Domagoja 19,44000 Sisak,SISCIA SUB d.o.o. za usluge, OIB 95946501467, Trg grada Heidenheima 1,44000 Sisak,Infomart Zagreb d.o.o. za trgovinu, usluge i djelatnost turističke agencije, OIB 97786650388, Obrtnička 10,44000 Sisak</derivirana_varijabla>
  </DomainObject.Predmet.StrankaWithAdressOIB>
  <DomainObject.Predmet.StrankaNazivFormated>
    <izvorni_sadrzaj>Dragana Bubalo,AGROCHEM-MAKS d.o.o. za trgovinu, proizvodnju i usluge,Raiffeisenbank St. Stefan-Jageberg-Wolfsberg,Mira Damjanović,NAMJEŠTAJ DENI j.d.o.o. za izradu namještaja,SISCIA SUB d.o.o. za usluge,Infomart Zagreb d.o.o. za trgovinu, usluge i djelatnost turističke agencije</izvorni_sadrzaj>
    <derivirana_varijabla naziv="DomainObject.Predmet.StrankaNazivFormated_1">Dragana Bubalo,AGROCHEM-MAKS d.o.o. za trgovinu, proizvodnju i usluge,Raiffeisenbank St. Stefan-Jageberg-Wolfsberg,Mira Damjanović,NAMJEŠTAJ DENI j.d.o.o. za izradu namještaja,SISCIA SUB d.o.o. za usluge,Infomart Zagreb d.o.o. za trgovinu, usluge i djelatnost turističke agencije</derivirana_varijabla>
  </DomainObject.Predmet.StrankaNazivFormated>
  <DomainObject.Predmet.StrankaNazivFormatedOIB>
    <izvorni_sadrzaj>Dragana Bubalo, OIB 70616540145,AGROCHEM-MAKS d.o.o. za trgovinu, proizvodnju i usluge, OIB 74907633394,Raiffeisenbank St. Stefan-Jageberg-Wolfsberg, OIB 11609308792,Mira Damjanović, OIB 19085616827,NAMJEŠTAJ DENI j.d.o.o. za izradu namještaja, OIB 16367764959,SISCIA SUB d.o.o. za usluge, OIB 95946501467,Infomart Zagreb d.o.o. za trgovinu, usluge i djelatnost turističke agencije, OIB 97786650388</izvorni_sadrzaj>
    <derivirana_varijabla naziv="DomainObject.Predmet.StrankaNazivFormatedOIB_1">Dragana Bubalo, OIB 70616540145,AGROCHEM-MAKS d.o.o. za trgovinu, proizvodnju i usluge, OIB 74907633394,Raiffeisenbank St. Stefan-Jageberg-Wolfsberg, OIB 11609308792,Mira Damjanović, OIB 19085616827,NAMJEŠTAJ DENI j.d.o.o. za izradu namještaja, OIB 16367764959,SISCIA SUB d.o.o. za usluge, OIB 95946501467,Infomart Zagreb d.o.o. za trgovinu, usluge i djelatnost turističke agencije, OIB 97786650388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item>Dragana Bubalo</item>
    </izvorni_sadrzaj>
    <derivirana_varijabla naziv="DomainObject.Predmet.StrankaListFormated_1">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item>Dragana Bubalo</item>
    </derivirana_varijabla>
  </DomainObject.Predmet.StrankaListFormated>
  <DomainObject.Predmet.StrankaListFormatedOIB>
    <izvorni_sadrzaj>
      <item>AGROCHEM-MAKS d.o.o. za trgovinu, proizvodnju i usluge, OIB 74907633394</item>
      <item>Raiffeisenbank St. Stefan-Jageberg-Wolfsberg, OIB 11609308792</item>
      <item>Mira Damjanović, OIB 19085616827</item>
      <item>NAMJEŠTAJ DENI j.d.o.o. za izradu namještaja, OIB 16367764959</item>
      <item>SISCIA SUB d.o.o. za usluge, OIB 95946501467</item>
      <item>Infomart Zagreb d.o.o. za trgovinu, usluge i djelatnost turističke agencije, OIB 97786650388</item>
      <item>Dragana Bubalo, OIB 70616540145</item>
    </izvorni_sadrzaj>
    <derivirana_varijabla naziv="DomainObject.Predmet.StrankaListFormatedOIB_1">
      <item>AGROCHEM-MAKS d.o.o. za trgovinu, proizvodnju i usluge, OIB 74907633394</item>
      <item>Raiffeisenbank St. Stefan-Jageberg-Wolfsberg, OIB 11609308792</item>
      <item>Mira Damjanović, OIB 19085616827</item>
      <item>NAMJEŠTAJ DENI j.d.o.o. za izradu namještaja, OIB 16367764959</item>
      <item>SISCIA SUB d.o.o. za usluge, OIB 95946501467</item>
      <item>Infomart Zagreb d.o.o. za trgovinu, usluge i djelatnost turističke agencije, OIB 97786650388</item>
      <item>Dragana Bubalo, OIB 70616540145</item>
    </derivirana_varijabla>
  </DomainObject.Predmet.StrankaListFormatedOIB>
  <DomainObject.Predmet.StrankaListFormatedWithAdress>
    <izvorni_sadrzaj>
      <item>AGROCHEM-MAKS d.o.o. za trgovinu, proizvodnju i usluge, Kneza Borne 14, 10000 Zagreb</item>
      <item>Raiffeisenbank St. Stefan-Jageberg-Wolfsberg, Murecker str. 23, 8083 St.Stefan</item>
      <item>Mira Damjanović, Slavka Kolara 50, 10410 Velika Gorica</item>
      <item>NAMJEŠTAJ DENI j.d.o.o. za izradu namještaja, Kneza Domagoja 19, 44000 Sisak</item>
      <item>SISCIA SUB d.o.o. za usluge, Trg grada Heidenheima 1, 44000 Sisak</item>
      <item>Infomart Zagreb d.o.o. za trgovinu, usluge i djelatnost turističke agencije, Obrtnička 10, 44000 Sisak</item>
      <item>Dragana Bubalo, Tina Ujevića 43, 44000 Sisak</item>
    </izvorni_sadrzaj>
    <derivirana_varijabla naziv="DomainObject.Predmet.StrankaListFormatedWithAdress_1">
      <item>AGROCHEM-MAKS d.o.o. za trgovinu, proizvodnju i usluge, Kneza Borne 14, 10000 Zagreb</item>
      <item>Raiffeisenbank St. Stefan-Jageberg-Wolfsberg, Murecker str. 23, 8083 St.Stefan</item>
      <item>Mira Damjanović, Slavka Kolara 50, 10410 Velika Gorica</item>
      <item>NAMJEŠTAJ DENI j.d.o.o. za izradu namještaja, Kneza Domagoja 19, 44000 Sisak</item>
      <item>SISCIA SUB d.o.o. za usluge, Trg grada Heidenheima 1, 44000 Sisak</item>
      <item>Infomart Zagreb d.o.o. za trgovinu, usluge i djelatnost turističke agencije, Obrtnička 10, 44000 Sisak</item>
      <item>Dragana Bubalo, Tina Ujevića 43, 44000 Sisak</item>
    </derivirana_varijabla>
  </DomainObject.Predmet.StrankaListFormatedWithAdress>
  <DomainObject.Predmet.StrankaListFormatedWithAdressOIB>
    <izvorni_sadrzaj>
      <item>AGROCHEM-MAKS d.o.o. za trgovinu, proizvodnju i usluge, OIB 74907633394, Kneza Borne 14, 10000 Zagreb</item>
      <item>Raiffeisenbank St. Stefan-Jageberg-Wolfsberg, OIB 11609308792, Murecker str. 23, 8083 St.Stefan</item>
      <item>Mira Damjanović, OIB 19085616827, Slavka Kolara 50, 10410 Velika Gorica</item>
      <item>NAMJEŠTAJ DENI j.d.o.o. za izradu namještaja, OIB 16367764959, Kneza Domagoja 19, 44000 Sisak</item>
      <item>SISCIA SUB d.o.o. za usluge, OIB 95946501467, Trg grada Heidenheima 1, 44000 Sisak</item>
      <item>Infomart Zagreb d.o.o. za trgovinu, usluge i djelatnost turističke agencije, OIB 97786650388, Obrtnička 10, 44000 Sisak</item>
      <item>Dragana Bubalo, OIB 70616540145, Tina Ujevića 43, 44000 Sisak</item>
    </izvorni_sadrzaj>
    <derivirana_varijabla naziv="DomainObject.Predmet.StrankaListFormatedWithAdressOIB_1">
      <item>AGROCHEM-MAKS d.o.o. za trgovinu, proizvodnju i usluge, OIB 74907633394, Kneza Borne 14, 10000 Zagreb</item>
      <item>Raiffeisenbank St. Stefan-Jageberg-Wolfsberg, OIB 11609308792, Murecker str. 23, 8083 St.Stefan</item>
      <item>Mira Damjanović, OIB 19085616827, Slavka Kolara 50, 10410 Velika Gorica</item>
      <item>NAMJEŠTAJ DENI j.d.o.o. za izradu namještaja, OIB 16367764959, Kneza Domagoja 19, 44000 Sisak</item>
      <item>SISCIA SUB d.o.o. za usluge, OIB 95946501467, Trg grada Heidenheima 1, 44000 Sisak</item>
      <item>Infomart Zagreb d.o.o. za trgovinu, usluge i djelatnost turističke agencije, OIB 97786650388, Obrtnička 10, 44000 Sisak</item>
      <item>Dragana Bubalo, OIB 70616540145, Tina Ujevića 43, 44000 Sisak</item>
    </derivirana_varijabla>
  </DomainObject.Predmet.StrankaListFormatedWithAdressOIB>
  <DomainObject.Predmet.StrankaListNazivFormated>
    <izvorni_sadrzaj>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item>Dragana Bubalo</item>
    </izvorni_sadrzaj>
    <derivirana_varijabla naziv="DomainObject.Predmet.StrankaListNazivFormated_1">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item>Dragana Bubalo</item>
    </derivirana_varijabla>
  </DomainObject.Predmet.StrankaListNazivFormated>
  <DomainObject.Predmet.StrankaListNazivFormatedOIB>
    <izvorni_sadrzaj>
      <item>AGROCHEM-MAKS d.o.o. za trgovinu, proizvodnju i usluge, OIB 74907633394</item>
      <item>Raiffeisenbank St. Stefan-Jageberg-Wolfsberg, OIB 11609308792</item>
      <item>Mira Damjanović, OIB 19085616827</item>
      <item>NAMJEŠTAJ DENI j.d.o.o. za izradu namještaja, OIB 16367764959</item>
      <item>SISCIA SUB d.o.o. za usluge, OIB 95946501467</item>
      <item>Infomart Zagreb d.o.o. za trgovinu, usluge i djelatnost turističke agencije, OIB 97786650388</item>
      <item>Dragana Bubalo, OIB 70616540145</item>
    </izvorni_sadrzaj>
    <derivirana_varijabla naziv="DomainObject.Predmet.StrankaListNazivFormatedOIB_1">
      <item>AGROCHEM-MAKS d.o.o. za trgovinu, proizvodnju i usluge, OIB 74907633394</item>
      <item>Raiffeisenbank St. Stefan-Jageberg-Wolfsberg, OIB 11609308792</item>
      <item>Mira Damjanović, OIB 19085616827</item>
      <item>NAMJEŠTAJ DENI j.d.o.o. za izradu namještaja, OIB 16367764959</item>
      <item>SISCIA SUB d.o.o. za usluge, OIB 95946501467</item>
      <item>Infomart Zagreb d.o.o. za trgovinu, usluge i djelatnost turističke agencije, OIB 97786650388</item>
      <item>Dragana Bubalo, OIB 70616540145</item>
    </derivirana_varijabla>
  </DomainObject.Predmet.StrankaListNazivFormatedOIB>
  <DomainObject.Predmet.ProtuStrankaListFormated>
    <izvorni_sadrzaj>
      <item>INFOMART d.o.o.</item>
    </izvorni_sadrzaj>
    <derivirana_varijabla naziv="DomainObject.Predmet.ProtuStrankaListFormated_1">
      <item>INFOMART d.o.o.</item>
    </derivirana_varijabla>
  </DomainObject.Predmet.ProtuStrankaListFormated>
  <DomainObject.Predmet.ProtuStrankaListFormatedOIB>
    <izvorni_sadrzaj>
      <item>INFOMART d.o.o., OIB 24092669025</item>
    </izvorni_sadrzaj>
    <derivirana_varijabla naziv="DomainObject.Predmet.ProtuStrankaListFormatedOIB_1">
      <item>INFOMART d.o.o., OIB 24092669025</item>
    </derivirana_varijabla>
  </DomainObject.Predmet.ProtuStrankaListFormatedOIB>
  <DomainObject.Predmet.ProtuStrankaListFormatedWithAdress>
    <izvorni_sadrzaj>
      <item>INFOMART d.o.o., Obrtnička 10, 44000 Sisak</item>
    </izvorni_sadrzaj>
    <derivirana_varijabla naziv="DomainObject.Predmet.ProtuStrankaListFormatedWithAdress_1">
      <item>INFOMART d.o.o., Obrtnička 10, 44000 Sisak</item>
    </derivirana_varijabla>
  </DomainObject.Predmet.ProtuStrankaListFormatedWithAdress>
  <DomainObject.Predmet.ProtuStrankaListFormatedWithAdressOIB>
    <izvorni_sadrzaj>
      <item>INFOMART d.o.o., OIB 24092669025, Obrtnička 10, 44000 Sisak</item>
    </izvorni_sadrzaj>
    <derivirana_varijabla naziv="DomainObject.Predmet.ProtuStrankaListFormatedWithAdressOIB_1">
      <item>INFOMART d.o.o., OIB 24092669025, Obrtnička 10, 44000 Sisak</item>
    </derivirana_varijabla>
  </DomainObject.Predmet.ProtuStrankaListFormatedWithAdressOIB>
  <DomainObject.Predmet.ProtuStrankaListNazivFormated>
    <izvorni_sadrzaj>
      <item>INFOMART d.o.o.</item>
    </izvorni_sadrzaj>
    <derivirana_varijabla naziv="DomainObject.Predmet.ProtuStrankaListNazivFormated_1">
      <item>INFOMART d.o.o.</item>
    </derivirana_varijabla>
  </DomainObject.Predmet.ProtuStrankaListNazivFormated>
  <DomainObject.Predmet.ProtuStrankaListNazivFormatedOIB>
    <izvorni_sadrzaj>
      <item>INFOMART d.o.o., OIB 24092669025</item>
    </izvorni_sadrzaj>
    <derivirana_varijabla naziv="DomainObject.Predmet.ProtuStrankaListNazivFormatedOIB_1">
      <item>INFOMART d.o.o., OIB 24092669025</item>
    </derivirana_varijabla>
  </DomainObject.Predmet.ProtuStrankaListNazivFormatedOIB>
  <DomainObject.Predmet.OstaliListFormated>
    <izvorni_sadrzaj>
      <item>Damir Ivanković</item>
      <item>H-ABDUCO društvo s ograničenom odgovornošću za usluge</item>
      <item>Financijska agencija</item>
      <item>Berislav Balenović</item>
      <item>Županijsko državno odvjetništvo u Zagrebu, GUO</item>
      <item>Vesna Kocbek</item>
      <item>PODRAVSKA BANKA dioničko društvo</item>
      <item>HYPO ALPE-ADRIA-BANK dioničko društvo</item>
      <item>AGROCHEM-MAKS d.o.o. za trgovinu, proizvodnju i usluge</item>
    </izvorni_sadrzaj>
    <derivirana_varijabla naziv="DomainObject.Predmet.OstaliListFormated_1">
      <item>Damir Ivanković</item>
      <item>H-ABDUCO društvo s ograničenom odgovornošću za usluge</item>
      <item>Financijska agencija</item>
      <item>Berislav Balenović</item>
      <item>Županijsko državno odvjetništvo u Zagrebu, GUO</item>
      <item>Vesna Kocbek</item>
      <item>PODRAVSKA BANKA dioničko društvo</item>
      <item>HYPO ALPE-ADRIA-BANK dioničko društvo</item>
      <item>AGROCHEM-MAKS d.o.o. za trgovinu, proizvodnju i usluge</item>
    </derivirana_varijabla>
  </DomainObject.Predmet.OstaliListFormated>
  <DomainObject.Predmet.OstaliListFormatedOIB>
    <izvorni_sadrzaj>
      <item>Damir Ivanković</item>
      <item>H-ABDUCO društvo s ograničenom odgovornošću za usluge, OIB 13667298928</item>
      <item>Financijska agencija, OIB 85821130368</item>
      <item>Berislav Balenović, OIB 73068157348</item>
      <item>Županijsko državno odvjetništvo u Zagrebu, GUO, OIB 16488001145</item>
      <item>Vesna Kocbek, OIB 64935258953</item>
      <item>PODRAVSKA BANKA dioničko društvo, OIB 97326283154</item>
      <item>HYPO ALPE-ADRIA-BANK dioničko društvo, OIB 14036333877</item>
      <item>AGROCHEM-MAKS d.o.o. za trgovinu, proizvodnju i usluge, OIB 74907633394</item>
    </izvorni_sadrzaj>
    <derivirana_varijabla naziv="DomainObject.Predmet.OstaliListFormatedOIB_1">
      <item>Damir Ivanković</item>
      <item>H-ABDUCO društvo s ograničenom odgovornošću za usluge, OIB 13667298928</item>
      <item>Financijska agencija, OIB 85821130368</item>
      <item>Berislav Balenović, OIB 73068157348</item>
      <item>Županijsko državno odvjetništvo u Zagrebu, GUO, OIB 16488001145</item>
      <item>Vesna Kocbek, OIB 64935258953</item>
      <item>PODRAVSKA BANKA dioničko društvo, OIB 97326283154</item>
      <item>HYPO ALPE-ADRIA-BANK dioničko društvo, OIB 14036333877</item>
      <item>AGROCHEM-MAKS d.o.o. za trgovinu, proizvodnju i usluge, OIB 74907633394</item>
    </derivirana_varijabla>
  </DomainObject.Predmet.OstaliListFormatedOIB>
  <DomainObject.Predmet.OstaliListFormatedWithAdress>
    <izvorni_sadrzaj>
      <item>Damir Ivanković, Ivane Brlić Mažuranić, 44000 Sisak</item>
      <item>H-ABDUCO društvo s ograničenom odgovornošću za usluge, Slavonska avenija 6A, 10000 Zagreb</item>
      <item>Financijska agencija, I.K.Sakcinskog 1, 44000 Sisak</item>
      <item>Berislav Balenović, S. i A. Radića 8a, 44000 Sisak</item>
      <item>Županijsko državno odvjetništvo u Zagrebu, GUO, Savska cesta 41, 10000 Zagreb</item>
      <item>Vesna Kocbek, Trg Nikole Zrinskog 17, 10000 Zagreb</item>
      <item>PODRAVSKA BANKA dioničko društvo, Opatička 3, 48000 Koprivnica</item>
      <item>HYPO ALPE-ADRIA-BANK dioničko društvo, Slavonska avenija 6, 10000 Zagreb</item>
      <item>AGROCHEM-MAKS d.o.o. za trgovinu, proizvodnju i usluge, Kneza Borne 14, 10000 Zagreb</item>
    </izvorni_sadrzaj>
    <derivirana_varijabla naziv="DomainObject.Predmet.OstaliListFormatedWithAdress_1">
      <item>Damir Ivanković, Ivane Brlić Mažuranić, 44000 Sisak</item>
      <item>H-ABDUCO društvo s ograničenom odgovornošću za usluge, Slavonska avenija 6A, 10000 Zagreb</item>
      <item>Financijska agencija, I.K.Sakcinskog 1, 44000 Sisak</item>
      <item>Berislav Balenović, S. i A. Radića 8a, 44000 Sisak</item>
      <item>Županijsko državno odvjetništvo u Zagrebu, GUO, Savska cesta 41, 10000 Zagreb</item>
      <item>Vesna Kocbek, Trg Nikole Zrinskog 17, 10000 Zagreb</item>
      <item>PODRAVSKA BANKA dioničko društvo, Opatička 3, 48000 Koprivnica</item>
      <item>HYPO ALPE-ADRIA-BANK dioničko društvo, Slavonska avenija 6, 10000 Zagreb</item>
      <item>AGROCHEM-MAKS d.o.o. za trgovinu, proizvodnju i usluge, Kneza Borne 14, 10000 Zagreb</item>
    </derivirana_varijabla>
  </DomainObject.Predmet.OstaliListFormatedWithAdress>
  <DomainObject.Predmet.OstaliListFormatedWithAdressOIB>
    <izvorni_sadrzaj>
      <item>Damir Ivanković, Ivane Brlić Mažuranić, 44000 Sisak</item>
      <item>H-ABDUCO društvo s ograničenom odgovornošću za usluge, OIB 13667298928, Slavonska avenija 6A, 10000 Zagreb</item>
      <item>Financijska agencija, OIB 85821130368, I.K.Sakcinskog 1, 44000 Sisak</item>
      <item>Berislav Balenović, OIB 73068157348, S. i A. Radića 8a, 44000 Sisak</item>
      <item>Županijsko državno odvjetništvo u Zagrebu, GUO, OIB 16488001145, Savska cesta 41, 10000 Zagreb</item>
      <item>Vesna Kocbek, OIB 64935258953, Trg Nikole Zrinskog 17, 10000 Zagreb</item>
      <item>PODRAVSKA BANKA dioničko društvo, OIB 97326283154, Opatička 3, 48000 Koprivnica</item>
      <item>HYPO ALPE-ADRIA-BANK dioničko društvo, OIB 14036333877, Slavonska avenija 6, 10000 Zagreb</item>
      <item>AGROCHEM-MAKS d.o.o. za trgovinu, proizvodnju i usluge, OIB 74907633394, Kneza Borne 14, 10000 Zagreb</item>
    </izvorni_sadrzaj>
    <derivirana_varijabla naziv="DomainObject.Predmet.OstaliListFormatedWithAdressOIB_1">
      <item>Damir Ivanković, Ivane Brlić Mažuranić, 44000 Sisak</item>
      <item>H-ABDUCO društvo s ograničenom odgovornošću za usluge, OIB 13667298928, Slavonska avenija 6A, 10000 Zagreb</item>
      <item>Financijska agencija, OIB 85821130368, I.K.Sakcinskog 1, 44000 Sisak</item>
      <item>Berislav Balenović, OIB 73068157348, S. i A. Radića 8a, 44000 Sisak</item>
      <item>Županijsko državno odvjetništvo u Zagrebu, GUO, OIB 16488001145, Savska cesta 41, 10000 Zagreb</item>
      <item>Vesna Kocbek, OIB 64935258953, Trg Nikole Zrinskog 17, 10000 Zagreb</item>
      <item>PODRAVSKA BANKA dioničko društvo, OIB 97326283154, Opatička 3, 48000 Koprivnica</item>
      <item>HYPO ALPE-ADRIA-BANK dioničko društvo, OIB 14036333877, Slavonska avenija 6, 10000 Zagreb</item>
      <item>AGROCHEM-MAKS d.o.o. za trgovinu, proizvodnju i usluge, OIB 74907633394, Kneza Borne 14, 10000 Zagreb</item>
    </derivirana_varijabla>
  </DomainObject.Predmet.OstaliListFormatedWithAdressOIB>
  <DomainObject.Predmet.OstaliListNazivFormated>
    <izvorni_sadrzaj>
      <item>Damir Ivanković</item>
      <item>H-ABDUCO društvo s ograničenom odgovornošću za usluge</item>
      <item>Financijska agencija</item>
      <item>Berislav Balenović</item>
      <item>Županijsko državno odvjetništvo u Zagrebu, GUO</item>
      <item>Vesna Kocbek</item>
      <item>PODRAVSKA BANKA dioničko društvo</item>
      <item>HYPO ALPE-ADRIA-BANK dioničko društvo</item>
      <item>AGROCHEM-MAKS d.o.o. za trgovinu, proizvodnju i usluge</item>
    </izvorni_sadrzaj>
    <derivirana_varijabla naziv="DomainObject.Predmet.OstaliListNazivFormated_1">
      <item>Damir Ivanković</item>
      <item>H-ABDUCO društvo s ograničenom odgovornošću za usluge</item>
      <item>Financijska agencija</item>
      <item>Berislav Balenović</item>
      <item>Županijsko državno odvjetništvo u Zagrebu, GUO</item>
      <item>Vesna Kocbek</item>
      <item>PODRAVSKA BANKA dioničko društvo</item>
      <item>HYPO ALPE-ADRIA-BANK dioničko društvo</item>
      <item>AGROCHEM-MAKS d.o.o. za trgovinu, proizvodnju i usluge</item>
    </derivirana_varijabla>
  </DomainObject.Predmet.OstaliListNazivFormated>
  <DomainObject.Predmet.OstaliListNazivFormatedOIB>
    <izvorni_sadrzaj>
      <item>Damir Ivanković</item>
      <item>H-ABDUCO društvo s ograničenom odgovornošću za usluge, OIB 13667298928</item>
      <item>Financijska agencija, OIB 85821130368</item>
      <item>Berislav Balenović, OIB 73068157348</item>
      <item>Županijsko državno odvjetništvo u Zagrebu, GUO, OIB 16488001145</item>
      <item>Vesna Kocbek, OIB 64935258953</item>
      <item>PODRAVSKA BANKA dioničko društvo, OIB 97326283154</item>
      <item>HYPO ALPE-ADRIA-BANK dioničko društvo, OIB 14036333877</item>
      <item>AGROCHEM-MAKS d.o.o. za trgovinu, proizvodnju i usluge, OIB 74907633394</item>
    </izvorni_sadrzaj>
    <derivirana_varijabla naziv="DomainObject.Predmet.OstaliListNazivFormatedOIB_1">
      <item>Damir Ivanković</item>
      <item>H-ABDUCO društvo s ograničenom odgovornošću za usluge, OIB 13667298928</item>
      <item>Financijska agencija, OIB 85821130368</item>
      <item>Berislav Balenović, OIB 73068157348</item>
      <item>Županijsko državno odvjetništvo u Zagrebu, GUO, OIB 16488001145</item>
      <item>Vesna Kocbek, OIB 64935258953</item>
      <item>PODRAVSKA BANKA dioničko društvo, OIB 97326283154</item>
      <item>HYPO ALPE-ADRIA-BANK dioničko društvo, OIB 14036333877</item>
      <item>AGROCHEM-MAKS d.o.o. za trgovinu, proizvodnju i usluge, OIB 74907633394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St-1210/2012-144</izvorni_sadrzaj>
    <derivirana_varijabla naziv="DomainObject.PoslovniBrojDokumenta_1">St-1210/2012-144</derivirana_varijabla>
  </DomainObject.PoslovniBrojDokumenta>
  <DomainObject.Predmet.StrankaIDrugi>
    <izvorni_sadrzaj>Dragana Bubalo i dr.</izvorni_sadrzaj>
    <derivirana_varijabla naziv="DomainObject.Predmet.StrankaIDrugi_1">Dragana Bubalo i dr.</derivirana_varijabla>
  </DomainObject.Predmet.StrankaIDrugi>
  <DomainObject.Predmet.ProtustrankaIDrugi>
    <izvorni_sadrzaj>INFOMART d.o.o.</izvorni_sadrzaj>
    <derivirana_varijabla naziv="DomainObject.Predmet.ProtustrankaIDrugi_1">INFOMART d.o.o.</derivirana_varijabla>
  </DomainObject.Predmet.ProtustrankaIDrugi>
  <DomainObject.Predmet.StrankaIDrugiAdressOIB>
    <izvorni_sadrzaj>Dragana Bubalo, OIB 70616540145, Tina Ujevića 43, 44000 Sisak i dr.</izvorni_sadrzaj>
    <derivirana_varijabla naziv="DomainObject.Predmet.StrankaIDrugiAdressOIB_1">Dragana Bubalo, OIB 70616540145, Tina Ujevića 43, 44000 Sisak i dr.</derivirana_varijabla>
  </DomainObject.Predmet.StrankaIDrugiAdressOIB>
  <DomainObject.Predmet.ProtustrankaIDrugiAdressOIB>
    <izvorni_sadrzaj>INFOMART d.o.o., OIB 24092669025, Obrtnička 10, 44000 Sisak</izvorni_sadrzaj>
    <derivirana_varijabla naziv="DomainObject.Predmet.ProtustrankaIDrugiAdressOIB_1">INFOMART d.o.o., OIB 24092669025, Obrtnička 10,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INFOMART d.o.o.</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item>Dragana Bubalo</item>
      <item>Damir Ivanković</item>
      <item>H-ABDUCO društvo s ograničenom odgovornošću za usluge</item>
      <item>Financijska agencija</item>
      <item>Berislav Balenović</item>
      <item>Županijsko državno odvjetništvo u Zagrebu, GUO</item>
      <item>Vesna Kocbek</item>
      <item>PODRAVSKA BANKA dioničko društvo</item>
      <item>HYPO ALPE-ADRIA-BANK dioničko društvo</item>
      <item>AGROCHEM-MAKS d.o.o. za trgovinu, proizvodnju i usluge</item>
    </izvorni_sadrzaj>
    <derivirana_varijabla naziv="DomainObject.Predmet.SudioniciListNaziv_1">
      <item>INFOMART d.o.o.</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item>Dragana Bubalo</item>
      <item>Damir Ivanković</item>
      <item>H-ABDUCO društvo s ograničenom odgovornošću za usluge</item>
      <item>Financijska agencija</item>
      <item>Berislav Balenović</item>
      <item>Županijsko državno odvjetništvo u Zagrebu, GUO</item>
      <item>Vesna Kocbek</item>
      <item>PODRAVSKA BANKA dioničko društvo</item>
      <item>HYPO ALPE-ADRIA-BANK dioničko društvo</item>
      <item>AGROCHEM-MAKS d.o.o. za trgovinu, proizvodnju i usluge</item>
    </derivirana_varijabla>
  </DomainObject.Predmet.SudioniciListNaziv>
  <DomainObject.Predmet.SudioniciListAdressOIB>
    <izvorni_sadrzaj>
      <item>INFOMART d.o.o., OIB 24092669025, Obrtnička 10,44000 Sisak</item>
      <item>AGROCHEM-MAKS d.o.o. za trgovinu, proizvodnju i usluge, OIB 74907633394, Kneza Borne 14,10000 Zagreb</item>
      <item>Raiffeisenbank St. Stefan-Jageberg-Wolfsberg, OIB 11609308792, Murecker str. 23,8083 St.Stefan</item>
      <item>Mira Damjanović, OIB 19085616827, Slavka Kolara 50,10410 Velika Gorica</item>
      <item>NAMJEŠTAJ DENI j.d.o.o. za izradu namještaja, OIB 16367764959, Kneza Domagoja 19,44000 Sisak</item>
      <item>SISCIA SUB d.o.o. za usluge, OIB 95946501467, Trg grada Heidenheima 1,44000 Sisak</item>
      <item>Infomart Zagreb d.o.o. za trgovinu, usluge i djelatnost turističke agencije, OIB 97786650388, Obrtnička 10,44000 Sisak</item>
      <item>Dragana Bubalo, OIB 70616540145, Tina Ujevića 43,44000 Sisak</item>
      <item>Damir Ivanković, Ivane Brlić Mažuranić,44000 Sisak</item>
      <item>H-ABDUCO društvo s ograničenom odgovornošću za usluge, OIB 13667298928, Slavonska avenija 6A,10000 Zagreb</item>
      <item>Financijska agencija, OIB 85821130368, I.K.Sakcinskog 1,44000 Sisak</item>
      <item>Berislav Balenović, OIB 73068157348, S. i A. Radića 8a,44000 Sisak</item>
      <item>Županijsko državno odvjetništvo u Zagrebu, GUO, OIB 16488001145, Savska cesta 41,10000 Zagreb</item>
      <item>Vesna Kocbek, OIB 64935258953, Trg Nikole Zrinskog 17,10000 Zagreb</item>
      <item>PODRAVSKA BANKA dioničko društvo, OIB 97326283154, Opatička 3,48000 Koprivnica</item>
      <item>HYPO ALPE-ADRIA-BANK dioničko društvo, OIB 14036333877, Slavonska avenija 6,10000 Zagreb</item>
      <item>AGROCHEM-MAKS d.o.o. za trgovinu, proizvodnju i usluge, OIB 74907633394, Kneza Borne 14,10000 Zagreb</item>
    </izvorni_sadrzaj>
    <derivirana_varijabla naziv="DomainObject.Predmet.SudioniciListAdressOIB_1">
      <item>INFOMART d.o.o., OIB 24092669025, Obrtnička 10,44000 Sisak</item>
      <item>AGROCHEM-MAKS d.o.o. za trgovinu, proizvodnju i usluge, OIB 74907633394, Kneza Borne 14,10000 Zagreb</item>
      <item>Raiffeisenbank St. Stefan-Jageberg-Wolfsberg, OIB 11609308792, Murecker str. 23,8083 St.Stefan</item>
      <item>Mira Damjanović, OIB 19085616827, Slavka Kolara 50,10410 Velika Gorica</item>
      <item>NAMJEŠTAJ DENI j.d.o.o. za izradu namještaja, OIB 16367764959, Kneza Domagoja 19,44000 Sisak</item>
      <item>SISCIA SUB d.o.o. za usluge, OIB 95946501467, Trg grada Heidenheima 1,44000 Sisak</item>
      <item>Infomart Zagreb d.o.o. za trgovinu, usluge i djelatnost turističke agencije, OIB 97786650388, Obrtnička 10,44000 Sisak</item>
      <item>Dragana Bubalo, OIB 70616540145, Tina Ujevića 43,44000 Sisak</item>
      <item>Damir Ivanković, Ivane Brlić Mažuranić,44000 Sisak</item>
      <item>H-ABDUCO društvo s ograničenom odgovornošću za usluge, OIB 13667298928, Slavonska avenija 6A,10000 Zagreb</item>
      <item>Financijska agencija, OIB 85821130368, I.K.Sakcinskog 1,44000 Sisak</item>
      <item>Berislav Balenović, OIB 73068157348, S. i A. Radića 8a,44000 Sisak</item>
      <item>Županijsko državno odvjetništvo u Zagrebu, GUO, OIB 16488001145, Savska cesta 41,10000 Zagreb</item>
      <item>Vesna Kocbek, OIB 64935258953, Trg Nikole Zrinskog 17,10000 Zagreb</item>
      <item>PODRAVSKA BANKA dioničko društvo, OIB 97326283154, Opatička 3,48000 Koprivnica</item>
      <item>HYPO ALPE-ADRIA-BANK dioničko društvo, OIB 14036333877, Slavonska avenija 6,10000 Zagreb</item>
      <item>AGROCHEM-MAKS d.o.o. za trgovinu, proizvodnju i usluge, OIB 74907633394, Kneza Borne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24092669025</item>
      <item>, OIB 74907633394</item>
      <item>, OIB 11609308792</item>
      <item>, OIB 19085616827</item>
      <item>, OIB 16367764959</item>
      <item>, OIB 95946501467</item>
      <item>, OIB 97786650388</item>
      <item>, OIB 70616540145</item>
      <item>, OIB null</item>
      <item>, OIB 13667298928</item>
      <item>, OIB 85821130368</item>
      <item>, OIB 73068157348</item>
      <item>, OIB 16488001145</item>
      <item>, OIB 64935258953</item>
      <item>, OIB 97326283154</item>
      <item>, OIB 14036333877</item>
      <item>, OIB 74907633394</item>
    </izvorni_sadrzaj>
    <derivirana_varijabla naziv="DomainObject.Predmet.SudioniciListNazivOIB_1">
      <item>, OIB 24092669025</item>
      <item>, OIB 74907633394</item>
      <item>, OIB 11609308792</item>
      <item>, OIB 19085616827</item>
      <item>, OIB 16367764959</item>
      <item>, OIB 95946501467</item>
      <item>, OIB 97786650388</item>
      <item>, OIB 70616540145</item>
      <item>, OIB null</item>
      <item>, OIB 13667298928</item>
      <item>, OIB 85821130368</item>
      <item>, OIB 73068157348</item>
      <item>, OIB 16488001145</item>
      <item>, OIB 64935258953</item>
      <item>, OIB 97326283154</item>
      <item>, OIB 14036333877</item>
      <item>, OIB 74907633394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Kocbek, OIB 64935258953, Trg Nikole Zrinskog 17 Zagreb</item>
    </izvorni_sadrzaj>
    <derivirana_varijabla naziv="DomainObject.Predmet.StecajniUpraviteljiListAddressOIB_1">
      <item>Vesna Kocbek, OIB 64935258953, Trg Nikole Zrinskog 17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360</properties:Words>
  <properties:Characters>1716</properties:Characters>
  <properties:Lines>46</properties:Lines>
  <properties:Paragraphs>20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2017-01-16T14:33:00Z</dcterms:created>
  <dc:creator>malenicav</dc:creator>
  <cp:lastModifiedBy>Kristina Švajger</cp:lastModifiedBy>
  <cp:lastPrinted>2017-01-16T14:40:00Z</cp:lastPrinted>
  <dcterms:modified xmlns:xsi="http://www.w3.org/2001/XMLSchema-instance" xsi:type="dcterms:W3CDTF">2017-01-16T14:40:00Z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St-1210/2012-144 / Odluka - Zaključak - određeno ročište za diobu kupovnine</vt:lpwstr>
  </prop:property>
  <prop:property name="CC_coloring" pid="4" fmtid="{D5CDD505-2E9C-101B-9397-08002B2CF9AE}">
    <vt:bool>false</vt:bool>
  </prop:property>
  <prop:property name="BrojStranica" pid="5" fmtid="{D5CDD505-2E9C-101B-9397-08002B2CF9AE}">
    <vt:i4>1</vt:i4>
  </prop:property>
</prop:Properties>
</file>