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a11e" w14:paraId="104a11e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8F6AB0">
        <w:t>:</w:t>
      </w:r>
      <w:r w:rsidRPr="006A62B7">
        <w:t xml:space="preserve"> 1 St-</w:t>
      </w:r>
      <w:r w:rsidR="00F86F0E">
        <w:t>456</w:t>
      </w:r>
      <w:r w:rsidR="00193542">
        <w:t>/17</w:t>
      </w:r>
      <w:r w:rsidR="00492280">
        <w:t>-</w:t>
      </w:r>
      <w:r w:rsidR="00193542">
        <w:t>1</w:t>
      </w:r>
      <w:r w:rsidR="00613C9B">
        <w:t>3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C747A3" w:rsidP="00C747A3" w:rsidR="00C74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747A3" w:rsidP="00C747A3" w:rsidR="00C74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C747A3" w:rsidP="00825537" w:rsidR="00C747A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F86F0E">
        <w:t>SERVIS AUSPUHA j.d.o.o. za popravak vozila, Šibenik, Ivana Meštrovića 13, OIB:31990231117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613C9B">
        <w:t>7</w:t>
      </w:r>
      <w:r w:rsidR="00E32743">
        <w:t>.</w:t>
      </w:r>
      <w:r w:rsidR="006035C6">
        <w:t xml:space="preserve"> </w:t>
      </w:r>
      <w:r w:rsidR="00C747A3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F86F0E">
        <w:t>SERVIS AUSPUHA j.d.o.o. za popravak vozila, Šibenik, Ivana Meštrovića 13, OIB:31990231117</w:t>
      </w:r>
      <w:r w:rsidRPr="006A62B7">
        <w:t xml:space="preserve">, stečajni postupak otvoren je dana </w:t>
      </w:r>
      <w:r w:rsidR="00613C9B">
        <w:t>7</w:t>
      </w:r>
      <w:r w:rsidR="00E32743">
        <w:t>.</w:t>
      </w:r>
      <w:r w:rsidR="005B6FB4">
        <w:t xml:space="preserve"> </w:t>
      </w:r>
      <w:r w:rsidR="00AB65B9">
        <w:t>siječnja</w:t>
      </w:r>
      <w:r w:rsidR="006035C6">
        <w:t xml:space="preserve"> 201</w:t>
      </w:r>
      <w:r w:rsidR="00AB65B9">
        <w:t>9</w:t>
      </w:r>
      <w:r w:rsidR="006035C6">
        <w:t>.</w:t>
      </w:r>
      <w:r w:rsidRPr="006A62B7">
        <w:t xml:space="preserve"> u </w:t>
      </w:r>
      <w:r w:rsidR="00613C9B">
        <w:t>13,35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613C9B" w:rsidRPr="00613C9B">
        <w:t>Milan Bariša Obradović</w:t>
      </w:r>
      <w:r w:rsidR="00193542" w:rsidRPr="00613C9B">
        <w:t xml:space="preserve"> iz </w:t>
      </w:r>
      <w:r w:rsidR="00613C9B" w:rsidRPr="00613C9B">
        <w:t>Sveta Nedjelja</w:t>
      </w:r>
      <w:r w:rsidR="00193542" w:rsidRPr="00613C9B">
        <w:t xml:space="preserve">, </w:t>
      </w:r>
      <w:r w:rsidR="00613C9B" w:rsidRPr="00613C9B">
        <w:t>Srebrenja</w:t>
      </w:r>
      <w:r w:rsidR="00613C9B">
        <w:t>k</w:t>
      </w:r>
      <w:r w:rsidR="00613C9B" w:rsidRPr="00613C9B">
        <w:t xml:space="preserve"> 20B</w:t>
      </w:r>
      <w:r w:rsidR="00193542" w:rsidRPr="00613C9B">
        <w:t xml:space="preserve">, OIB: </w:t>
      </w:r>
      <w:r w:rsidR="00613C9B" w:rsidRPr="00613C9B">
        <w:t>45619494339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F86F0E">
        <w:t>SERVIS AUSPUHA j.d.o.o. za popravak vozila, Šibenik, Ivana Meštrovića 13, OIB:31990231117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F86F0E">
        <w:t>SERVIS AUSPUHA j.d.o.o. za popravak vozila, Šibenik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9467AC" w:rsidP="009467AC" w:rsidR="009467AC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F86F0E">
        <w:t>16</w:t>
      </w:r>
      <w:r>
        <w:t xml:space="preserve">. </w:t>
      </w:r>
      <w:r w:rsidR="00F86F0E">
        <w:t>studenog</w:t>
      </w:r>
      <w:r>
        <w:t xml:space="preserve"> 2017</w:t>
      </w:r>
      <w:r w:rsidRPr="00CE76CB">
        <w:t>. pokrenut je prethodni postupak nad dužnikom</w:t>
      </w:r>
      <w:r>
        <w:t xml:space="preserve">  </w:t>
      </w:r>
      <w:r w:rsidR="00F86F0E">
        <w:t>SERVIS AUSPUHA j.d.o.o. za popravak vozila, Šibenik</w:t>
      </w:r>
      <w:r>
        <w:t>.</w:t>
      </w:r>
    </w:p>
    <w:p w:rsidRDefault="009467AC" w:rsidP="009467AC" w:rsidR="009467AC">
      <w:pPr>
        <w:jc w:val="both"/>
      </w:pPr>
      <w:r>
        <w:t xml:space="preserve">         </w:t>
      </w:r>
      <w:r w:rsidRPr="006A62B7">
        <w:t xml:space="preserve">  Rješenjem</w:t>
      </w:r>
      <w:r>
        <w:t xml:space="preserve"> ovog suda br. 1 St-</w:t>
      </w:r>
      <w:r w:rsidR="00F86F0E">
        <w:t>456</w:t>
      </w:r>
      <w:r>
        <w:t>/17-</w:t>
      </w:r>
      <w:r w:rsidR="00F86F0E">
        <w:t>9</w:t>
      </w:r>
      <w:r w:rsidRPr="006A62B7">
        <w:t xml:space="preserve"> od </w:t>
      </w:r>
      <w:r w:rsidR="00F86F0E">
        <w:t>6</w:t>
      </w:r>
      <w:r>
        <w:t xml:space="preserve">. </w:t>
      </w:r>
      <w:r w:rsidR="00F86F0E">
        <w:t>lipnja</w:t>
      </w:r>
      <w:r>
        <w:t xml:space="preserve"> 2018</w:t>
      </w:r>
      <w:r w:rsidRPr="006A62B7">
        <w:t>.</w:t>
      </w:r>
      <w:r>
        <w:t xml:space="preserve"> pozvani su vjerovnici ovog trgovačkog društva da u roku od 15 dana od isteka osmog dana od objave rješenja na e-</w:t>
      </w:r>
      <w:r>
        <w:lastRenderedPageBreak/>
        <w:t xml:space="preserve">oglasnoj ploči suda solidarno predujme iznos od 10.000,00 kuna potreban za pokriće troškova vođenja stečajnog postupka nad ovim stečajnim dužnikom.  </w:t>
      </w:r>
    </w:p>
    <w:p w:rsidRDefault="009467AC" w:rsidP="009467AC" w:rsidR="009467AC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</w:t>
      </w:r>
      <w:r w:rsidR="00F86F0E">
        <w:t>7</w:t>
      </w:r>
      <w:r>
        <w:t xml:space="preserve">. </w:t>
      </w:r>
      <w:r w:rsidR="00F86F0E">
        <w:t>lipnja</w:t>
      </w:r>
      <w:r>
        <w:t xml:space="preserve"> 2018</w:t>
      </w:r>
      <w:r w:rsidRPr="001433E2">
        <w:t xml:space="preserve">., temeljem čega je rok za uplatu predujma istekao </w:t>
      </w:r>
      <w:r w:rsidR="00613C9B">
        <w:t>2</w:t>
      </w:r>
      <w:r>
        <w:t xml:space="preserve">. </w:t>
      </w:r>
      <w:r w:rsidR="00613C9B">
        <w:t>srpnja</w:t>
      </w:r>
      <w:r w:rsidRPr="000A3B6E">
        <w:rPr>
          <w:b/>
        </w:rPr>
        <w:t xml:space="preserve"> </w:t>
      </w:r>
      <w:r>
        <w:t>2018.</w:t>
      </w:r>
    </w:p>
    <w:p w:rsidRDefault="009467AC" w:rsidP="009467AC" w:rsidR="009467AC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9467AC" w:rsidP="009467AC" w:rsidR="009467AC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9467AC" w:rsidP="009467AC" w:rsidR="009467AC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467AC" w:rsidP="009467AC" w:rsidR="009467AC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6F1857" w:rsidP="006F1857" w:rsidR="006F1857">
      <w:pPr>
        <w:ind w:firstLine="708"/>
        <w:jc w:val="both"/>
      </w:pP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613C9B">
        <w:t>7</w:t>
      </w:r>
      <w:r w:rsidR="00E32743">
        <w:t>.</w:t>
      </w:r>
      <w:r>
        <w:t xml:space="preserve"> </w:t>
      </w:r>
      <w:r w:rsidR="009467AC">
        <w:t>siječnja</w:t>
      </w:r>
      <w:r w:rsidR="00E32743">
        <w:t xml:space="preserve"> 201</w:t>
      </w:r>
      <w:r w:rsidR="009467AC">
        <w:t>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AB60A7" w:rsidP="006864AF" w:rsidR="006864AF">
      <w:r>
        <w:t>Za točnost otpravka – ovlašteni službenik</w:t>
      </w:r>
      <w:r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AB60A7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286E9D">
        <w:t>Šibenik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286E9D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286E9D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286E9D">
        <w:t>Šibenik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0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F86F0E">
      <w:t>456</w:t>
    </w:r>
    <w:r w:rsidR="00286E9D">
      <w:t>/1</w:t>
    </w:r>
    <w:r w:rsidR="00F86F0E">
      <w:t>7</w:t>
    </w:r>
    <w:r w:rsidR="00492280">
      <w:t>-</w:t>
    </w:r>
    <w:r w:rsidR="00E32743">
      <w:t>1</w:t>
    </w:r>
    <w:r w:rsidR="00613C9B">
      <w:t>3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86E9D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3C9B"/>
    <w:rsid w:val="006167B4"/>
    <w:rsid w:val="00622B35"/>
    <w:rsid w:val="00626D21"/>
    <w:rsid w:val="0063154A"/>
    <w:rsid w:val="006420EF"/>
    <w:rsid w:val="00645C80"/>
    <w:rsid w:val="00660058"/>
    <w:rsid w:val="006639E1"/>
    <w:rsid w:val="00667CB9"/>
    <w:rsid w:val="006822F6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712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AB0"/>
    <w:rsid w:val="00906E38"/>
    <w:rsid w:val="0091052A"/>
    <w:rsid w:val="009467AC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60A7"/>
    <w:rsid w:val="00AB65B9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747A3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86F0E"/>
    <w:rsid w:val="00FC2EE6"/>
    <w:rsid w:val="00FC5664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747A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5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6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6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6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6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747A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5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6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6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6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6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St-456/2017-11</izvorni_sadrzaj>
    <derivirana_varijabla naziv="DomainObject.Oznaka_1">St-456/2017-11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AUSPUHA j.d.o.o. za popravak vozila</izvorni_sadrzaj>
    <derivirana_varijabla naziv="DomainObject.Predmet.ProtustrankaFormated_1">  SERVIS AUSPUHA j.d.o.o. za popravak vozila</derivirana_varijabla>
  </DomainObject.Predmet.ProtustrankaFormated>
  <DomainObject.Predmet.ProtustrankaFormatedOIB>
    <izvorni_sadrzaj>  SERVIS AUSPUHA j.d.o.o. za popravak vozila, OIB 31990231117</izvorni_sadrzaj>
    <derivirana_varijabla naziv="DomainObject.Predmet.ProtustrankaFormatedOIB_1">  SERVIS AUSPUHA j.d.o.o. za popravak vozila, OIB 31990231117</derivirana_varijabla>
  </DomainObject.Predmet.ProtustrankaFormatedOIB>
  <DomainObject.Predmet.ProtustrankaFormatedWithAdress>
    <izvorni_sadrzaj> SERVIS AUSPUHA j.d.o.o. za popravak vozila, Ivana Meštrovića 13 , 22000 Šibenik</izvorni_sadrzaj>
    <derivirana_varijabla naziv="DomainObject.Predmet.ProtustrankaFormatedWithAdress_1"> SERVIS AUSPUHA j.d.o.o. za popravak vozila, Ivana Meštrovića 13 , 22000 Šibenik</derivirana_varijabla>
  </DomainObject.Predmet.ProtustrankaFormatedWithAdress>
  <DomainObject.Predmet.ProtustrankaFormatedWithAdressOIB>
    <izvorni_sadrzaj> SERVIS AUSPUHA j.d.o.o. za popravak vozila, OIB 31990231117, Ivana Meštrovića 13 , 22000 Šibenik</izvorni_sadrzaj>
    <derivirana_varijabla naziv="DomainObject.Predmet.ProtustrankaFormatedWithAdressOIB_1"> SERVIS AUSPUHA j.d.o.o. za popravak vozila, OIB 31990231117, Ivana Meštrovića 13 , 22000 Šibenik</derivirana_varijabla>
  </DomainObject.Predmet.ProtustrankaFormatedWithAdressOIB>
  <DomainObject.Predmet.ProtustrankaWithAdress>
    <izvorni_sadrzaj>SERVIS AUSPUHA j.d.o.o. za popravak vozila Ivana Meštrovića 13 , 22000 Šibenik</izvorni_sadrzaj>
    <derivirana_varijabla naziv="DomainObject.Predmet.ProtustrankaWithAdress_1">SERVIS AUSPUHA j.d.o.o. za popravak vozila Ivana Meštrovića 13 , 22000 Šibenik</derivirana_varijabla>
  </DomainObject.Predmet.ProtustrankaWithAdress>
  <DomainObject.Predmet.ProtustrankaWithAdressOIB>
    <izvorni_sadrzaj>SERVIS AUSPUHA j.d.o.o. za popravak vozila, OIB 31990231117, Ivana Meštrovića 13 , 22000 Šibenik</izvorni_sadrzaj>
    <derivirana_varijabla naziv="DomainObject.Predmet.ProtustrankaWithAdressOIB_1">SERVIS AUSPUHA j.d.o.o. za popravak vozila, OIB 31990231117, Ivana Meštrovića 13 , 22000 Šibenik</derivirana_varijabla>
  </DomainObject.Predmet.ProtustrankaWithAdressOIB>
  <DomainObject.Predmet.ProtustrankaNazivFormated>
    <izvorni_sadrzaj>SERVIS AUSPUHA j.d.o.o. za popravak vozila</izvorni_sadrzaj>
    <derivirana_varijabla naziv="DomainObject.Predmet.ProtustrankaNazivFormated_1">SERVIS AUSPUHA j.d.o.o. za popravak vozila</derivirana_varijabla>
  </DomainObject.Predmet.ProtustrankaNazivFormated>
  <DomainObject.Predmet.ProtustrankaNazivFormatedOIB>
    <izvorni_sadrzaj>SERVIS AUSPUHA j.d.o.o. za popravak vozila, OIB 31990231117</izvorni_sadrzaj>
    <derivirana_varijabla naziv="DomainObject.Predmet.ProtustrankaNazivFormatedOIB_1">SERVIS AUSPUHA j.d.o.o. za popravak vozila, OIB 31990231117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SERVIS AUSPUHA j.d.o.o. za popravak vozila</item>
    </izvorni_sadrzaj>
    <derivirana_varijabla naziv="DomainObject.Predmet.ProtuStrankaListFormated_1">
      <item>SERVIS AUSPUHA j.d.o.o. za popravak vozila</item>
    </derivirana_varijabla>
  </DomainObject.Predmet.ProtuStrankaListFormated>
  <DomainObject.Predmet.ProtuStrankaListFormatedOIB>
    <izvorni_sadrzaj>
      <item>SERVIS AUSPUHA j.d.o.o. za popravak vozila, OIB 31990231117</item>
    </izvorni_sadrzaj>
    <derivirana_varijabla naziv="DomainObject.Predmet.ProtuStrankaListFormatedOIB_1">
      <item>SERVIS AUSPUHA j.d.o.o. za popravak vozila, OIB 31990231117</item>
    </derivirana_varijabla>
  </DomainObject.Predmet.ProtuStrankaListFormatedOIB>
  <DomainObject.Predmet.ProtuStrankaListFormatedWithAdress>
    <izvorni_sadrzaj>
      <item>SERVIS AUSPUHA j.d.o.o. za popravak vozila, Ivana Meštrovića 13 , 22000 Šibenik</item>
    </izvorni_sadrzaj>
    <derivirana_varijabla naziv="DomainObject.Predmet.ProtuStrankaListFormatedWithAdress_1">
      <item>SERVIS AUSPUHA j.d.o.o. za popravak vozila, Ivana Meštrovića 13 , 22000 Šibenik</item>
    </derivirana_varijabla>
  </DomainObject.Predmet.ProtuStrankaListFormatedWithAdress>
  <DomainObject.Predmet.ProtuStrankaListFormatedWithAdressOIB>
    <izvorni_sadrzaj>
      <item>SERVIS AUSPUHA j.d.o.o. za popravak vozila, OIB 31990231117, Ivana Meštrovića 13 , 22000 Šibenik</item>
    </izvorni_sadrzaj>
    <derivirana_varijabla naziv="DomainObject.Predmet.ProtuStrankaListFormatedWithAdressOIB_1">
      <item>SERVIS AUSPUHA j.d.o.o. za popravak vozila, OIB 31990231117, Ivana Meštrovića 13 , 22000 Šibenik</item>
    </derivirana_varijabla>
  </DomainObject.Predmet.ProtuStrankaListFormatedWithAdressOIB>
  <DomainObject.Predmet.ProtuStrankaListNazivFormated>
    <izvorni_sadrzaj>
      <item>SERVIS AUSPUHA j.d.o.o. za popravak vozila</item>
    </izvorni_sadrzaj>
    <derivirana_varijabla naziv="DomainObject.Predmet.ProtuStrankaListNazivFormated_1">
      <item>SERVIS AUSPUHA j.d.o.o. za popravak vozila</item>
    </derivirana_varijabla>
  </DomainObject.Predmet.ProtuStrankaListNazivFormated>
  <DomainObject.Predmet.ProtuStrankaListNazivFormatedOIB>
    <izvorni_sadrzaj>
      <item>SERVIS AUSPUHA j.d.o.o. za popravak vozila, OIB 31990231117</item>
    </izvorni_sadrzaj>
    <derivirana_varijabla naziv="DomainObject.Predmet.ProtuStrankaListNazivFormatedOIB_1">
      <item>SERVIS AUSPUHA j.d.o.o. za popravak vozila, OIB 31990231117</item>
    </derivirana_varijabla>
  </DomainObject.Predmet.ProtuStrankaListNazivFormatedOIB>
  <DomainObject.Predmet.OstaliListFormated>
    <izvorni_sadrzaj>
      <item>Italo Carletti</item>
    </izvorni_sadrzaj>
    <derivirana_varijabla naziv="DomainObject.Predmet.OstaliListFormated_1">
      <item>Italo Carletti</item>
    </derivirana_varijabla>
  </DomainObject.Predmet.OstaliListFormated>
  <DomainObject.Predmet.OstaliListFormatedOIB>
    <izvorni_sadrzaj>
      <item>Italo Carletti, OIB 77506941516</item>
    </izvorni_sadrzaj>
    <derivirana_varijabla naziv="DomainObject.Predmet.OstaliListFormatedOIB_1">
      <item>Italo Carletti, OIB 77506941516</item>
    </derivirana_varijabla>
  </DomainObject.Predmet.OstaliListFormatedOIB>
  <DomainObject.Predmet.OstaliListFormatedWithAdress>
    <izvorni_sadrzaj>
      <item>Italo Carletti, Bosuć 16 A, 22000 Bilice</item>
    </izvorni_sadrzaj>
    <derivirana_varijabla naziv="DomainObject.Predmet.OstaliListFormatedWithAdress_1">
      <item>Italo Carletti, Bosuć 16 A, 22000 Bilice</item>
    </derivirana_varijabla>
  </DomainObject.Predmet.OstaliListFormatedWithAdress>
  <DomainObject.Predmet.OstaliListFormatedWithAdressOIB>
    <izvorni_sadrzaj>
      <item>Italo Carletti, OIB 77506941516, Bosuć 16 A, 22000 Bilice</item>
    </izvorni_sadrzaj>
    <derivirana_varijabla naziv="DomainObject.Predmet.OstaliListFormatedWithAdressOIB_1">
      <item>Italo Carletti, OIB 77506941516, Bosuć 16 A, 22000 Bilice</item>
    </derivirana_varijabla>
  </DomainObject.Predmet.OstaliListFormatedWithAdressOIB>
  <DomainObject.Predmet.OstaliListNazivFormated>
    <izvorni_sadrzaj>
      <item>Italo Carletti</item>
    </izvorni_sadrzaj>
    <derivirana_varijabla naziv="DomainObject.Predmet.OstaliListNazivFormated_1">
      <item>Italo Carletti</item>
    </derivirana_varijabla>
  </DomainObject.Predmet.OstaliListNazivFormated>
  <DomainObject.Predmet.OstaliListNazivFormatedOIB>
    <izvorni_sadrzaj>
      <item>Italo Carletti, OIB 77506941516</item>
    </izvorni_sadrzaj>
    <derivirana_varijabla naziv="DomainObject.Predmet.OstaliListNazivFormatedOIB_1">
      <item>Italo Carletti, OIB 77506941516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St-456/2017-11</izvorni_sadrzaj>
    <derivirana_varijabla naziv="DomainObject.PoslovniBrojDokumenta_1">St-456/2017-11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SERVIS AUSPUHA j.d.o.o. za popravak vozila</izvorni_sadrzaj>
    <derivirana_varijabla naziv="DomainObject.Predmet.ProtustrankaIDrugi_1">SERVIS AUSPUHA j.d.o.o. za popravak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SERVIS AUSPUHA j.d.o.o. za popravak vozila, OIB 31990231117, Ivana Meštrovića 13 , 22000 Šibenik</izvorni_sadrzaj>
    <derivirana_varijabla naziv="DomainObject.Predmet.ProtustrankaIDrugiAdressOIB_1">SERVIS AUSPUHA j.d.o.o. za popravak vozila, OIB 31990231117, Ivana Meštrovića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St-456/2017-11</izvorni_sadrzaj>
    <derivirana_varijabla naziv="DomainObject.Predmet.OdlukaRjesenje.Oznaka_1">St-456/2017-11</derivirana_varijabla>
  </DomainObject.Predmet.OdlukaRjesenje.Oznaka>
  <DomainObject.Predmet.SudioniciListNaziv>
    <izvorni_sadrzaj>
      <item>FINA - Podružnica Šibenik</item>
      <item>SERVIS AUSPUHA j.d.o.o. za popravak vozila</item>
      <item>Italo Carletti</item>
    </izvorni_sadrzaj>
    <derivirana_varijabla naziv="DomainObject.Predmet.SudioniciListNaziv_1">
      <item>FINA - Podružnica Šibenik</item>
      <item>SERVIS AUSPUHA j.d.o.o. za popravak vozila</item>
      <item>Italo Carletti</item>
    </derivirana_varijabla>
  </DomainObject.Predmet.SudioniciListNaziv>
  <DomainObject.Predmet.SudioniciListAdressOIB>
    <izvorni_sadrzaj>
      <item>FINA - Podružnica Šibenik, OIB 85821130368, Perivoj L. Marune 1,22000 Šibenik</item>
      <item>SERVIS AUSPUHA j.d.o.o. za popravak vozila, OIB 31990231117, Ivana Meštrovića 13 ,22000 Šibenik</item>
      <item>Italo Carletti, OIB 77506941516, Bosuć 16 A,22000 Bilice</item>
    </izvorni_sadrzaj>
    <derivirana_varijabla naziv="DomainObject.Predmet.SudioniciListAdressOIB_1">
      <item>FINA - Podružnica Šibenik, OIB 85821130368, Perivoj L. Marune 1,22000 Šibenik</item>
      <item>SERVIS AUSPUHA j.d.o.o. za popravak vozila, OIB 31990231117, Ivana Meštrovića 13 ,22000 Šibenik</item>
      <item>Italo Carletti, OIB 77506941516, Bosuć 16 A,22000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31990231117</item>
      <item>, OIB 77506941516</item>
    </izvorni_sadrzaj>
    <derivirana_varijabla naziv="DomainObject.Predmet.SudioniciListNazivOIB_1">
      <item>, OIB 85821130368</item>
      <item>, OIB 31990231117</item>
      <item>, OIB 77506941516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2017.</izvorni_sadrzaj>
    <derivirana_varijabla naziv="DomainObject.Predmet.DatumZadnjeOdrzaneSudskeRadnje_1">4. prosinca 2017.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St-456/2017-9</izvorni_sadrzaj>
    <derivirana_varijabla naziv="DomainObject.PredzadnjaOdlukaIzPredmeta.Oznaka_1">St-456/2017-9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3469</properties:Characters>
  <properties:Lines>94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2019-01-04T08:32:00Z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2019-01-07T12:37:00Z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St-456/2017-11 / Odluka - Rješenje - otvaranje i zaključenje stečajnog postupka (čl. 132) (1St-456-17_-__SERVIS_AUSPUHA_j.d.o.o.,_otvaranje_i_zaključenje_nakon_poziva_vjerovnicima.,_otvaranje_i_zaključenje_nakon_poziva_vjerovnicima)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