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6630" w14:paraId="8fb6630" w:rsidRDefault="00840211" w:rsidP="00910611" w:rsidR="0084021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211" w:rsidP="00910611" w:rsidR="00840211">
      <w:r>
        <w:rPr>
          <w:rFonts w:eastAsia="MS Mincho"/>
        </w:rPr>
        <w:t xml:space="preserve">   REPUBLIKA HRVATSKA</w:t>
      </w:r>
    </w:p>
    <w:p w:rsidRDefault="00840211" w:rsidP="00910611" w:rsidR="00840211">
      <w:r>
        <w:rPr>
          <w:rFonts w:eastAsia="MS Mincho"/>
        </w:rPr>
        <w:t>TRGOVAČKI SUD U RIJECI</w:t>
      </w:r>
    </w:p>
    <w:p w:rsidRDefault="00840211" w:rsidP="00840211" w:rsidR="00FA2A99" w:rsidRPr="00470FA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4502E" w:rsidP="008A0D6C" w:rsidR="004C4877" w:rsidRPr="008A0D6C">
      <w:pPr>
        <w:jc w:val="right"/>
      </w:pPr>
      <w:r>
        <w:t>Poslovni broj</w:t>
      </w:r>
      <w:r w:rsidR="008A0D6C" w:rsidRPr="00925F8C">
        <w:t xml:space="preserve"> </w:t>
      </w:r>
      <w:r w:rsidR="008A0D6C">
        <w:t>15</w:t>
      </w:r>
      <w:r w:rsidR="008A0D6C" w:rsidRPr="00925F8C">
        <w:t xml:space="preserve"> St-</w:t>
      </w:r>
      <w:r w:rsidR="008A0D6C">
        <w:t>47/16-9</w:t>
      </w: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A840E7" w:rsidP="00A840E7" w:rsidR="00A840E7" w:rsidRPr="00A840E7">
      <w:pPr>
        <w:jc w:val="both"/>
        <w:rPr>
          <w:rFonts w:eastAsia="MS Mincho"/>
        </w:rPr>
      </w:pPr>
      <w:r w:rsidRPr="00A840E7">
        <w:rPr>
          <w:rFonts w:eastAsia="MS Mincho"/>
        </w:rPr>
        <w:tab/>
        <w:t xml:space="preserve">Trgovački sud u Rijeci, OIB 88785964957, po sucu pojedincu Danieli Korlević, </w:t>
      </w:r>
      <w:r>
        <w:rPr>
          <w:rFonts w:eastAsia="MS Mincho"/>
        </w:rPr>
        <w:t xml:space="preserve">nakon zaključenja </w:t>
      </w:r>
      <w:r w:rsidRPr="00A840E7">
        <w:rPr>
          <w:rFonts w:eastAsia="MS Mincho"/>
        </w:rPr>
        <w:t xml:space="preserve">stečajnog postupka nad </w:t>
      </w:r>
      <w:r w:rsidR="00F13172">
        <w:rPr>
          <w:rFonts w:eastAsia="MS Mincho"/>
        </w:rPr>
        <w:t>udrugom</w:t>
      </w:r>
      <w:r w:rsidRPr="00A840E7">
        <w:rPr>
          <w:rFonts w:eastAsia="MS Mincho"/>
        </w:rPr>
        <w:t xml:space="preserve"> </w:t>
      </w:r>
      <w:r w:rsidR="008A0D6C">
        <w:rPr>
          <w:b/>
        </w:rPr>
        <w:t>EKO-CENTAR CAPUT INSULAE-BELI, istraživačko-edukacijski centar za zaštitu prirode, Rijeka, Ede Jardasa 35</w:t>
      </w:r>
      <w:r w:rsidR="007B550E">
        <w:rPr>
          <w:rFonts w:eastAsia="MS Mincho"/>
          <w:b/>
        </w:rPr>
        <w:t>,</w:t>
      </w:r>
      <w:r w:rsidR="00187C94" w:rsidRPr="00187C94">
        <w:rPr>
          <w:rFonts w:eastAsia="MS Mincho"/>
          <w:b/>
        </w:rPr>
        <w:t xml:space="preserve"> </w:t>
      </w:r>
      <w:r>
        <w:rPr>
          <w:rFonts w:eastAsia="MS Mincho"/>
        </w:rPr>
        <w:t xml:space="preserve">odlučujući o prijedlogu stečajnog upravitelja, </w:t>
      </w:r>
      <w:r w:rsidRPr="00A840E7">
        <w:rPr>
          <w:rFonts w:eastAsia="MS Mincho"/>
        </w:rPr>
        <w:t xml:space="preserve">dana </w:t>
      </w:r>
      <w:r w:rsidR="008A0D6C">
        <w:rPr>
          <w:rFonts w:eastAsia="MS Mincho"/>
        </w:rPr>
        <w:t>26. ožujka 2018.</w:t>
      </w:r>
    </w:p>
    <w:p w:rsidRDefault="00EB7B51" w:rsidP="009464C5" w:rsidR="00EB7B51" w:rsidRPr="00F42F2A">
      <w:pPr>
        <w:jc w:val="both"/>
        <w:rPr>
          <w:rFonts w:eastAsia="MS Mincho"/>
        </w:rPr>
      </w:pPr>
    </w:p>
    <w:p w:rsidRDefault="001A0071" w:rsidP="00A47064" w:rsidR="00F670F7" w:rsidRPr="00A840E7">
      <w:pPr>
        <w:jc w:val="center"/>
        <w:rPr>
          <w:rFonts w:eastAsia="MS Mincho"/>
        </w:rPr>
      </w:pPr>
      <w:r w:rsidRPr="00A840E7">
        <w:rPr>
          <w:rFonts w:eastAsia="MS Mincho"/>
        </w:rPr>
        <w:t>r i j e š i o</w:t>
      </w:r>
      <w:r w:rsidR="00A63C11" w:rsidRPr="00A840E7">
        <w:rPr>
          <w:rFonts w:eastAsia="MS Mincho"/>
        </w:rPr>
        <w:t xml:space="preserve">  </w:t>
      </w:r>
      <w:r w:rsidRPr="00A840E7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F7A82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9C0104" w:rsidRPr="009C0104">
        <w:rPr>
          <w:b/>
        </w:rPr>
        <w:t>Stečajn</w:t>
      </w:r>
      <w:r w:rsidR="009C0104">
        <w:rPr>
          <w:b/>
        </w:rPr>
        <w:t>a</w:t>
      </w:r>
      <w:r w:rsidR="009C0104" w:rsidRPr="009C0104">
        <w:rPr>
          <w:b/>
        </w:rPr>
        <w:t xml:space="preserve"> mas</w:t>
      </w:r>
      <w:r w:rsidR="009C0104">
        <w:rPr>
          <w:b/>
        </w:rPr>
        <w:t>a</w:t>
      </w:r>
      <w:r w:rsidR="009C0104" w:rsidRPr="009C0104">
        <w:rPr>
          <w:b/>
        </w:rPr>
        <w:t xml:space="preserve"> </w:t>
      </w:r>
      <w:r w:rsidR="008F2F04">
        <w:rPr>
          <w:b/>
        </w:rPr>
        <w:t xml:space="preserve">iza </w:t>
      </w:r>
      <w:r w:rsidR="008A0D6C">
        <w:rPr>
          <w:b/>
        </w:rPr>
        <w:t>EKO-CENTAR CAPUT INSULAE-BELI, istraživačko-edukacijski centar za zaštitu prirode, Zagreb, Pavla Hatza 10</w:t>
      </w:r>
      <w:r w:rsidR="009F7A82">
        <w:rPr>
          <w:b/>
        </w:rPr>
        <w:t xml:space="preserve">, </w:t>
      </w:r>
      <w:r w:rsidR="00196455">
        <w:t>koj</w:t>
      </w:r>
      <w:r w:rsidR="00A02CEE">
        <w:t>i</w:t>
      </w:r>
      <w:r w:rsidR="00C33637">
        <w:t xml:space="preserve"> je u registru </w:t>
      </w:r>
      <w:r w:rsidR="008A0D6C">
        <w:t>udruga</w:t>
      </w:r>
      <w:r w:rsidR="00FE0987">
        <w:t xml:space="preserve"> </w:t>
      </w:r>
      <w:r w:rsidR="00C33637">
        <w:t xml:space="preserve">upisan </w:t>
      </w:r>
      <w:r w:rsidR="008A0D6C">
        <w:t>pod registarskim brojem 08000904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187C94">
      <w:pPr>
        <w:jc w:val="center"/>
      </w:pPr>
      <w:r w:rsidRPr="00187C94"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8A0D6C">
        <w:rPr>
          <w:rFonts w:eastAsia="MS Mincho"/>
        </w:rPr>
        <w:t>47/2016</w:t>
      </w:r>
      <w:r w:rsidR="007B550E">
        <w:rPr>
          <w:rFonts w:eastAsia="MS Mincho"/>
        </w:rPr>
        <w:t>-</w:t>
      </w:r>
      <w:r w:rsidR="008A0D6C">
        <w:rPr>
          <w:rFonts w:eastAsia="MS Mincho"/>
        </w:rPr>
        <w:t>6</w:t>
      </w:r>
      <w:r w:rsidR="008F2F04">
        <w:rPr>
          <w:rFonts w:eastAsia="MS Mincho"/>
        </w:rPr>
        <w:t xml:space="preserve"> od </w:t>
      </w:r>
      <w:r w:rsidR="008A0D6C">
        <w:rPr>
          <w:rFonts w:eastAsia="MS Mincho"/>
        </w:rPr>
        <w:t>21. srpnja 2016</w:t>
      </w:r>
      <w:r w:rsidR="009C0104">
        <w:rPr>
          <w:rFonts w:eastAsia="MS Mincho"/>
        </w:rPr>
        <w:t xml:space="preserve">. nad dužnikom </w:t>
      </w:r>
      <w:r w:rsidR="008A0D6C">
        <w:rPr>
          <w:rFonts w:eastAsia="MS Mincho"/>
        </w:rPr>
        <w:t>je otvoren i</w:t>
      </w:r>
      <w:r w:rsidR="007553FE">
        <w:rPr>
          <w:rFonts w:eastAsia="MS Mincho"/>
        </w:rPr>
        <w:t xml:space="preserve"> </w:t>
      </w:r>
      <w:r w:rsidR="002838DA">
        <w:rPr>
          <w:lang w:val="de-DE"/>
        </w:rPr>
        <w:t xml:space="preserve">zaključen stečajni postupak, a dužnik </w:t>
      </w:r>
      <w:r w:rsidR="008F2F04">
        <w:rPr>
          <w:lang w:val="de-DE"/>
        </w:rPr>
        <w:t xml:space="preserve">je </w:t>
      </w:r>
      <w:r w:rsidR="002838DA">
        <w:rPr>
          <w:lang w:val="de-DE"/>
        </w:rPr>
        <w:t xml:space="preserve">brisan </w:t>
      </w:r>
      <w:r>
        <w:rPr>
          <w:rFonts w:eastAsia="MS Mincho"/>
        </w:rPr>
        <w:t>iz registra</w:t>
      </w:r>
      <w:r w:rsidR="002E4DDB">
        <w:rPr>
          <w:rFonts w:eastAsia="MS Mincho"/>
        </w:rPr>
        <w:t xml:space="preserve"> </w:t>
      </w:r>
      <w:r w:rsidR="008A0D6C">
        <w:rPr>
          <w:rFonts w:eastAsia="MS Mincho"/>
        </w:rPr>
        <w:t>udruga</w:t>
      </w:r>
      <w:r w:rsidR="002838DA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C0104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podneskom od </w:t>
      </w:r>
      <w:r w:rsidR="008A0D6C">
        <w:rPr>
          <w:rFonts w:eastAsia="MS Mincho"/>
        </w:rPr>
        <w:t xml:space="preserve">21. ožujka 2018. </w:t>
      </w:r>
      <w:r>
        <w:rPr>
          <w:rFonts w:eastAsia="MS Mincho"/>
        </w:rPr>
        <w:t xml:space="preserve">zatražio da se u </w:t>
      </w:r>
      <w:r w:rsidR="008A0D6C">
        <w:rPr>
          <w:rFonts w:eastAsia="MS Mincho"/>
        </w:rPr>
        <w:t xml:space="preserve">odgovarajući </w:t>
      </w:r>
      <w:r>
        <w:rPr>
          <w:rFonts w:eastAsia="MS Mincho"/>
        </w:rPr>
        <w:t>registar upiše stečajna masa</w:t>
      </w:r>
      <w:r w:rsidR="007553FE">
        <w:rPr>
          <w:rFonts w:eastAsia="MS Mincho"/>
        </w:rPr>
        <w:t xml:space="preserve"> kako bi mogao </w:t>
      </w:r>
      <w:r w:rsidR="008A0D6C">
        <w:rPr>
          <w:rFonts w:eastAsia="MS Mincho"/>
        </w:rPr>
        <w:t>poduzeti radnje otvaranja žiro-računa</w:t>
      </w:r>
      <w:r w:rsidR="002428B7">
        <w:rPr>
          <w:rFonts w:eastAsia="MS Mincho"/>
        </w:rPr>
        <w:t>. N</w:t>
      </w:r>
      <w:r w:rsidR="00413791">
        <w:rPr>
          <w:rFonts w:eastAsia="MS Mincho"/>
        </w:rPr>
        <w:t>aime</w:t>
      </w:r>
      <w:r w:rsidR="002428B7">
        <w:rPr>
          <w:rFonts w:eastAsia="MS Mincho"/>
        </w:rPr>
        <w:t>,</w:t>
      </w:r>
      <w:r w:rsidR="00F13172">
        <w:rPr>
          <w:rFonts w:eastAsia="MS Mincho"/>
        </w:rPr>
        <w:t xml:space="preserve"> stečajni u</w:t>
      </w:r>
      <w:r w:rsidR="00413791">
        <w:rPr>
          <w:rFonts w:eastAsia="MS Mincho"/>
        </w:rPr>
        <w:t>p</w:t>
      </w:r>
      <w:r w:rsidR="00F13172">
        <w:rPr>
          <w:rFonts w:eastAsia="MS Mincho"/>
        </w:rPr>
        <w:t>r</w:t>
      </w:r>
      <w:r w:rsidR="00413791">
        <w:rPr>
          <w:rFonts w:eastAsia="MS Mincho"/>
        </w:rPr>
        <w:t>avitelj ima saznanja da stečajna masa iz dužnika ima potraživanje temeljem pravomoćne presude Općinskog suda u Rijeci, Stalna služba u Malom Lošinju, poslovni broj P-18/10 odnosno presude Županijskog suda u Splitu poslovni broj Gžo-92/15 prema trgovačkom društvu EXPONO d.o.o. Bakarac</w:t>
      </w:r>
      <w:r w:rsidR="005D5C60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C0104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</w:t>
      </w:r>
      <w:r w:rsidR="009C0104">
        <w:rPr>
          <w:rFonts w:eastAsia="MS Mincho"/>
        </w:rPr>
        <w:t>čl.</w:t>
      </w:r>
      <w:r w:rsidR="00FB026A">
        <w:rPr>
          <w:rFonts w:eastAsia="MS Mincho"/>
        </w:rPr>
        <w:t xml:space="preserve">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2428B7">
        <w:t>26. ožujka 2018.</w:t>
      </w:r>
      <w:r>
        <w:t xml:space="preserve"> </w:t>
      </w:r>
    </w:p>
    <w:p w:rsidRDefault="00D55538" w:rsidP="00D55538" w:rsidR="00345D6C" w:rsidRPr="0040410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7C94">
        <w:t>S</w:t>
      </w:r>
      <w:r w:rsidR="00345D6C" w:rsidRPr="0040410C">
        <w:t>udac</w:t>
      </w:r>
    </w:p>
    <w:p w:rsidRDefault="00D55538" w:rsidP="00D55538" w:rsidR="00BD34BE" w:rsidRPr="006B6375">
      <w:pPr>
        <w:ind w:firstLine="708" w:left="1416"/>
        <w:jc w:val="center"/>
        <w:rPr>
          <w:sz w:val="3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B026A">
        <w:t>Daniela Korlević</w:t>
      </w:r>
    </w:p>
    <w:p w:rsidRDefault="007B550E" w:rsidP="004A0442" w:rsidR="007B550E">
      <w:pPr>
        <w:jc w:val="both"/>
        <w:rPr>
          <w:rFonts w:eastAsia="MS Mincho"/>
          <w:b/>
          <w:lang w:val="de-DE"/>
        </w:rPr>
      </w:pPr>
    </w:p>
    <w:p w:rsidRDefault="00D55538" w:rsidP="004A0442" w:rsidR="00D55538">
      <w:pPr>
        <w:jc w:val="both"/>
        <w:rPr>
          <w:rFonts w:eastAsia="MS Mincho"/>
          <w:b/>
          <w:lang w:val="de-DE"/>
        </w:rPr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 </w:t>
      </w:r>
    </w:p>
    <w:sectPr w:rsidSect="008A0D6C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840211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A0D6C">
      <w:t>47</w:t>
    </w:r>
    <w:r w:rsidR="00187C94">
      <w:t>/16-</w:t>
    </w:r>
    <w:r w:rsidR="008A0D6C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28B7"/>
    <w:rsid w:val="0024479D"/>
    <w:rsid w:val="00244EFF"/>
    <w:rsid w:val="002622B6"/>
    <w:rsid w:val="0026256D"/>
    <w:rsid w:val="00266E4D"/>
    <w:rsid w:val="00274598"/>
    <w:rsid w:val="002838DA"/>
    <w:rsid w:val="00294EB6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3791"/>
    <w:rsid w:val="00414E44"/>
    <w:rsid w:val="004205D9"/>
    <w:rsid w:val="0042504B"/>
    <w:rsid w:val="00437846"/>
    <w:rsid w:val="00442FCF"/>
    <w:rsid w:val="00444B66"/>
    <w:rsid w:val="0044502E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953CD"/>
    <w:rsid w:val="006A250F"/>
    <w:rsid w:val="006A31F7"/>
    <w:rsid w:val="006B6375"/>
    <w:rsid w:val="006C08A3"/>
    <w:rsid w:val="006C0EBC"/>
    <w:rsid w:val="006D6DDA"/>
    <w:rsid w:val="006E22BC"/>
    <w:rsid w:val="006E4D7D"/>
    <w:rsid w:val="006E533A"/>
    <w:rsid w:val="006F42C6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0211"/>
    <w:rsid w:val="00842AC2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2E5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13172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0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21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21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21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21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0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21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21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21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21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St-47/2016-9</izvorni_sadrzaj>
    <derivirana_varijabla naziv="DomainObject.Oznaka_1">St-47/2016-9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rujna 2016.</izvorni_sadrzaj>
    <derivirana_varijabla naziv="DomainObject.Predmet.DatumArhiviranja_1">7.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>31. kolovoza 2046.</izvorni_sadrzaj>
    <derivirana_varijabla naziv="DomainObject.Predmet.DatumRokaCuvanja_1">31. kolovoza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rujna 2016.</izvorni_sadrzaj>
    <derivirana_varijabla naziv="DomainObject.Predmet.DatumZatvaranja_1">7.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hr.ibm.icms.common.model.sluzbeneosobe.Referada@9b709b7[id=6469, dbStatus=null, naziv=Referada 15, oznaka=null, sudac=null] &lt;-hr.ibm.icms.common.model.sluzbeneosobe.Referada@9b709b7[status dodjele: =false]</izvorni_sadrzaj>
    <derivirana_varijabla naziv="DomainObject.Predmet.MjestoCuvanja_1">hr.ibm.icms.common.model.sluzbeneosobe.Referada@9b709b7[id=6469, dbStatus=null, naziv=Referada 15, oznaka=null, sudac=null] &lt;-hr.ibm.icms.common.model.sluzbeneosobe.Referada@9b709b7[status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Eko-centar CAPUT INSULAE - BELI istraživačko-edukacijski centar za zaštitu prirode</izvorni_sadrzaj>
    <derivirana_varijabla naziv="DomainObject.Predmet.ProtustrankaFormated_1">  Eko-centar CAPUT INSULAE - BELI istraživačko-edukacijski centar za zaštitu prirode</derivirana_varijabla>
  </DomainObject.Predmet.ProtustrankaFormated>
  <DomainObject.Predmet.ProtustrankaFormatedOIB>
    <izvorni_sadrzaj>  Eko-centar CAPUT INSULAE - BELI istraživačko-edukacijski centar za zaštitu prirode, OIB 77314918179</izvorni_sadrzaj>
    <derivirana_varijabla naziv="DomainObject.Predmet.ProtustrankaFormatedOIB_1">  Eko-centar CAPUT INSULAE - BELI istraživačko-edukacijski centar za zaštitu prirode, OIB 77314918179</derivirana_varijabla>
  </DomainObject.Predmet.ProtustrankaFormatedOIB>
  <DomainObject.Predmet.ProtustrankaFormatedWithAdress>
    <izvorni_sadrzaj> Eko-centar CAPUT INSULAE - BELI istraživačko-edukacijski centar za zaštitu prirode, Ede Jardasa 35, 51000 Rijeka</izvorni_sadrzaj>
    <derivirana_varijabla naziv="DomainObject.Predmet.ProtustrankaFormatedWithAdress_1"> Eko-centar CAPUT INSULAE - BELI istraživačko-edukacijski centar za zaštitu prirode, Ede Jardasa 35, 51000 Rijeka</derivirana_varijabla>
  </DomainObject.Predmet.ProtustrankaFormatedWithAdress>
  <DomainObject.Predmet.ProtustrankaFormatedWithAdressOIB>
    <izvorni_sadrzaj> Eko-centar CAPUT INSULAE - BELI istraživačko-edukacijski centar za zaštitu prirode, OIB 77314918179, Ede Jardasa 35, 51000 Rijeka</izvorni_sadrzaj>
    <derivirana_varijabla naziv="DomainObject.Predmet.ProtustrankaFormatedWithAdressOIB_1"> Eko-centar CAPUT INSULAE - BELI istraživačko-edukacijski centar za zaštitu prirode, OIB 77314918179, Ede Jardasa 35, 51000 Rijeka</derivirana_varijabla>
  </DomainObject.Predmet.ProtustrankaFormatedWithAdressOIB>
  <DomainObject.Predmet.ProtustrankaWithAdress>
    <izvorni_sadrzaj>Eko-centar CAPUT INSULAE - BELI istraživačko-edukacijski centar za zaštitu prirode Ede Jardasa 35, 51000 Rijeka</izvorni_sadrzaj>
    <derivirana_varijabla naziv="DomainObject.Predmet.ProtustrankaWithAdress_1">Eko-centar CAPUT INSULAE - BELI istraživačko-edukacijski centar za zaštitu prirode Ede Jardasa 35, 51000 Rijeka</derivirana_varijabla>
  </DomainObject.Predmet.ProtustrankaWithAdress>
  <DomainObject.Predmet.ProtustrankaWithAdressOIB>
    <izvorni_sadrzaj>Eko-centar CAPUT INSULAE - BELI istraživačko-edukacijski centar za zaštitu prirode, OIB 77314918179, Ede Jardasa 35, 51000 Rijeka</izvorni_sadrzaj>
    <derivirana_varijabla naziv="DomainObject.Predmet.ProtustrankaWithAdressOIB_1">Eko-centar CAPUT INSULAE - BELI istraživačko-edukacijski centar za zaštitu prirode, OIB 77314918179, Ede Jardasa 35, 51000 Rijeka</derivirana_varijabla>
  </DomainObject.Predmet.ProtustrankaWithAdressOIB>
  <DomainObject.Predmet.ProtustrankaNazivFormated>
    <izvorni_sadrzaj>Eko-centar CAPUT INSULAE - BELI istraživačko-edukacijski centar za zaštitu prirode</izvorni_sadrzaj>
    <derivirana_varijabla naziv="DomainObject.Predmet.ProtustrankaNazivFormated_1">Eko-centar CAPUT INSULAE - BELI istraživačko-edukacijski centar za zaštitu prirode</derivirana_varijabla>
  </DomainObject.Predmet.ProtustrankaNazivFormated>
  <DomainObject.Predmet.ProtustrankaNazivFormatedOIB>
    <izvorni_sadrzaj>Eko-centar CAPUT INSULAE - BELI istraživačko-edukacijski centar za zaštitu prirode, OIB 77314918179</izvorni_sadrzaj>
    <derivirana_varijabla naziv="DomainObject.Predmet.ProtustrankaNazivFormatedOIB_1">Eko-centar CAPUT INSULAE - BELI istraživačko-edukacijski centar za zaštitu prirode, OIB 77314918179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Eko-centar CAPUT INSULAE - BELI istraživačko-edukacijski centar za zaštitu prirode</item>
    </izvorni_sadrzaj>
    <derivirana_varijabla naziv="DomainObject.Predmet.ProtuStrankaListFormated_1">
      <item>Eko-centar CAPUT INSULAE - BELI istraživačko-edukacijski centar za zaštitu prirode</item>
    </derivirana_varijabla>
  </DomainObject.Predmet.ProtuStrankaListFormated>
  <DomainObject.Predmet.ProtuStrankaListFormatedOIB>
    <izvorni_sadrzaj>
      <item>Eko-centar CAPUT INSULAE - BELI istraživačko-edukacijski centar za zaštitu prirode, OIB 77314918179</item>
    </izvorni_sadrzaj>
    <derivirana_varijabla naziv="DomainObject.Predmet.ProtuStrankaListFormatedOIB_1">
      <item>Eko-centar CAPUT INSULAE - BELI istraživačko-edukacijski centar za zaštitu prirode, OIB 77314918179</item>
    </derivirana_varijabla>
  </DomainObject.Predmet.ProtuStrankaListFormatedOIB>
  <DomainObject.Predmet.ProtuStrankaListFormatedWithAdress>
    <izvorni_sadrzaj>
      <item>Eko-centar CAPUT INSULAE - BELI istraživačko-edukacijski centar za zaštitu prirode, Ede Jardasa 35, 51000 Rijeka</item>
    </izvorni_sadrzaj>
    <derivirana_varijabla naziv="DomainObject.Predmet.ProtuStrankaListFormatedWithAdress_1">
      <item>Eko-centar CAPUT INSULAE - BELI istraživačko-edukacijski centar za zaštitu prirode, Ede Jardasa 35, 51000 Rijeka</item>
    </derivirana_varijabla>
  </DomainObject.Predmet.ProtuStrankaListFormatedWithAdress>
  <DomainObject.Predmet.ProtuStrankaListFormatedWithAdressOIB>
    <izvorni_sadrzaj>
      <item>Eko-centar CAPUT INSULAE - BELI istraživačko-edukacijski centar za zaštitu prirode, OIB 77314918179, Ede Jardasa 35, 51000 Rijeka</item>
    </izvorni_sadrzaj>
    <derivirana_varijabla naziv="DomainObject.Predmet.ProtuStrankaListFormatedWithAdressOIB_1">
      <item>Eko-centar CAPUT INSULAE - BELI istraživačko-edukacijski centar za zaštitu prirode, OIB 77314918179, Ede Jardasa 35, 51000 Rijeka</item>
    </derivirana_varijabla>
  </DomainObject.Predmet.ProtuStrankaListFormatedWithAdressOIB>
  <DomainObject.Predmet.ProtuStrankaListNazivFormated>
    <izvorni_sadrzaj>
      <item>Eko-centar CAPUT INSULAE - BELI istraživačko-edukacijski centar za zaštitu prirode</item>
    </izvorni_sadrzaj>
    <derivirana_varijabla naziv="DomainObject.Predmet.ProtuStrankaListNazivFormated_1">
      <item>Eko-centar CAPUT INSULAE - BELI istraživačko-edukacijski centar za zaštitu prirode</item>
    </derivirana_varijabla>
  </DomainObject.Predmet.ProtuStrankaListNazivFormated>
  <DomainObject.Predmet.ProtuStrankaListNazivFormatedOIB>
    <izvorni_sadrzaj>
      <item>Eko-centar CAPUT INSULAE - BELI istraživačko-edukacijski centar za zaštitu prirode, OIB 77314918179</item>
    </izvorni_sadrzaj>
    <derivirana_varijabla naziv="DomainObject.Predmet.ProtuStrankaListNazivFormatedOIB_1">
      <item>Eko-centar CAPUT INSULAE - BELI istraživačko-edukacijski centar za zaštitu prirode, OIB 77314918179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St-47/2016-9</izvorni_sadrzaj>
    <derivirana_varijabla naziv="DomainObject.PoslovniBrojDokumenta_1">St-47/2016-9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Eko-centar CAPUT INSULAE - BELI istraživačko-edukacijski centar za zaštitu prirode</izvorni_sadrzaj>
    <derivirana_varijabla naziv="DomainObject.Predmet.ProtustrankaIDrugi_1">Eko-centar CAPUT INSULAE - BELI istraživačko-edukacijski centar za zaštitu prirode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Eko-centar CAPUT INSULAE - BELI istraživačko-edukacijski centar za zaštitu prirode, OIB 77314918179, Ede Jardasa 35, 51000 Rijeka</izvorni_sadrzaj>
    <derivirana_varijabla naziv="DomainObject.Predmet.ProtustrankaIDrugiAdressOIB_1">Eko-centar CAPUT INSULAE - BELI istraživačko-edukacijski centar za zaštitu prirode, OIB 77314918179, Ede Jardasa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10. kolovoza 2016.</izvorni_sadrzaj>
    <derivirana_varijabla naziv="DomainObject.Predmet.OdlukaRjesenje.DatumPravomocnosti_1">10. kolovoza 2016.</derivirana_varijabla>
  </DomainObject.Predmet.OdlukaRjesenje.DatumPravomocnosti>
  <DomainObject.Predmet.OdlukaRjesenje.Oznaka>
    <izvorni_sadrzaj>St-47/2016-6</izvorni_sadrzaj>
    <derivirana_varijabla naziv="DomainObject.Predmet.OdlukaRjesenje.Oznaka_1">St-47/2016-6</derivirana_varijabla>
  </DomainObject.Predmet.OdlukaRjesenje.Oznaka>
  <DomainObject.Predmet.SudioniciListNaziv>
    <izvorni_sadrzaj>
      <item>FINA  Rijeka</item>
      <item>Eko-centar CAPUT INSULAE - BELI istraživačko-edukacijski centar za zaštitu prirode</item>
    </izvorni_sadrzaj>
    <derivirana_varijabla naziv="DomainObject.Predmet.SudioniciListNaziv_1">
      <item>FINA  Rijeka</item>
      <item>Eko-centar CAPUT INSULAE - BELI istraživačko-edukacijski centar za zaštitu prirode</item>
    </derivirana_varijabla>
  </DomainObject.Predmet.SudioniciListNaziv>
  <DomainObject.Predmet.SudioniciListAdressOIB>
    <izvorni_sadrzaj>
      <item>FINA  Rijeka, OIB 85821130368, Frana Kurelca 8,51000 Rijeka</item>
      <item>Eko-centar CAPUT INSULAE - BELI istraživačko-edukacijski centar za zaštitu prirode, OIB 77314918179, Ede Jardasa 35,51000 Rijeka</item>
    </izvorni_sadrzaj>
    <derivirana_varijabla naziv="DomainObject.Predmet.SudioniciListAdressOIB_1">
      <item>FINA  Rijeka, OIB 85821130368, Frana Kurelca 8,51000 Rijeka</item>
      <item>Eko-centar CAPUT INSULAE - BELI istraživačko-edukacijski centar za zaštitu prirode, OIB 77314918179, Ede Jardasa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77314918179</item>
    </izvorni_sadrzaj>
    <derivirana_varijabla naziv="DomainObject.Predmet.SudioniciListNazivOIB_1">
      <item>, OIB 85821130368</item>
      <item>, OIB 77314918179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04D8A-DB25-4372-A85A-2E40C7E6A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303</properties:Words>
  <properties:Characters>1621</properties:Characters>
  <properties:Lines>47</properties:Lines>
  <properties:Paragraphs>19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2018-03-26T09:14:00Z</dcterms:created>
  <dc:creator>Korisnik</dc:creator>
  <cp:lastModifiedBy>Jasna Radulović</cp:lastModifiedBy>
  <cp:lastPrinted>2017-11-30T08:43:00Z</cp:lastPrinted>
  <dcterms:modified xmlns:xsi="http://www.w3.org/2001/XMLSchema-instance" xsi:type="dcterms:W3CDTF">2018-03-26T12:12:00Z</dcterms:modified>
  <cp:revision>15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St-47/2016-9 / Odluka - Rješenje (47-16_upis_stečajne_mase.docx)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