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85A66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985A66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af69c1d" w14:paraId="af69c1d" w:rsidRDefault="002B5B7E" w:rsidP="002B5B7E" w:rsidR="002B5B7E">
      <w:pPr>
        <w:jc w:val="right"/>
        <w15:collapsed w:val="false"/>
        <w:rPr>
          <w:b/>
        </w:rPr>
      </w:pPr>
    </w:p>
    <w:p w:rsidRDefault="00A806E8" w:rsidP="000010FA" w:rsidR="000010FA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</w:t>
      </w:r>
      <w:r w:rsidR="000010FA" w:rsidRPr="008A2CA9">
        <w:t>40. St-</w:t>
      </w:r>
      <w:r w:rsidR="000010FA">
        <w:t>4524/2015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BD732C" w:rsidP="00BD732C" w:rsidR="00BD732C" w:rsidRPr="009431C2">
      <w:pPr>
        <w:ind w:firstLine="720"/>
        <w:jc w:val="both"/>
      </w:pPr>
      <w:r w:rsidRPr="009431C2">
        <w:t xml:space="preserve">Trgovački sud u Zagrebu po sucu tog suda Anti Galiću, kao sucu pojedincu, u stečajnom postupku nad dužnikom PEKARA BATKOVIĆ  d.o.o., u stečaju, Kutina, Kralja Petra Krešimira IV. 10, OIB: 47450599561, dana </w:t>
      </w:r>
      <w:r>
        <w:t>29.prosinca</w:t>
      </w:r>
      <w:r w:rsidRPr="009431C2">
        <w:t xml:space="preserve"> 2017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BD732C" w:rsidP="00BD732C" w:rsidR="00BD732C">
      <w:pPr>
        <w:ind w:left="680"/>
        <w:jc w:val="both"/>
      </w:pPr>
      <w:r>
        <w:t>-k.č.br.8292/1, ZGRADA, PARKIRALIŠTE I DVORIŠTE POD HUSAINOM u pov. 1001 čm, upisana u z.k.ul.br.6517, k.o. 316199, Kutina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BD732C" w:rsidP="00BD732C" w:rsidR="00BD732C">
      <w:pPr>
        <w:ind w:firstLine="680"/>
        <w:jc w:val="both"/>
      </w:pPr>
      <w:r>
        <w:t>-OTP BANKA d.d., Zadar, Domovinskog rata 3</w:t>
      </w:r>
    </w:p>
    <w:p w:rsidRDefault="00BD732C" w:rsidP="00BD732C" w:rsidR="00BD732C">
      <w:pPr>
        <w:ind w:firstLine="680"/>
        <w:jc w:val="both"/>
      </w:pPr>
      <w:r>
        <w:t xml:space="preserve">-Republika Hrvatska, Ministarstvo financija, Porezna uprava, </w:t>
      </w:r>
    </w:p>
    <w:p w:rsidRDefault="00AA2613" w:rsidP="00AA2613" w:rsidR="00AA2613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290331">
        <w:t>V</w:t>
      </w:r>
      <w:r w:rsidRPr="00D6335A">
        <w:t>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130698">
        <w:t>2.815.305,00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867D89">
        <w:t>5.</w:t>
      </w:r>
      <w:r w:rsidR="001C55B1" w:rsidRPr="00D6335A">
        <w:t xml:space="preserve">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  <w:r w:rsidR="005E2CDF">
        <w:t xml:space="preserve"> </w:t>
      </w:r>
    </w:p>
    <w:p w:rsidRDefault="005E2CDF" w:rsidP="003A0E59" w:rsidR="005E2CDF">
      <w:pPr>
        <w:ind w:firstLine="708"/>
        <w:jc w:val="both"/>
      </w:pPr>
      <w:r w:rsidRPr="00B26B3A">
        <w:rPr>
          <w:b/>
        </w:rPr>
        <w:lastRenderedPageBreak/>
        <w:t>Upozorenje:</w:t>
      </w:r>
      <w:r>
        <w:t xml:space="preserve"> u slučaju više ponuditelja </w:t>
      </w:r>
      <w:r w:rsidR="00A309E3">
        <w:t xml:space="preserve">(članak 103. stavak 6. OZ-a) jamčevina se neće </w:t>
      </w:r>
      <w:r w:rsidR="005277D9">
        <w:t xml:space="preserve">odmah vratiti </w:t>
      </w:r>
      <w:r w:rsidR="00B26B3A">
        <w:t xml:space="preserve"> </w:t>
      </w:r>
      <w:r w:rsidR="00A309E3">
        <w:t>ponuditeljima koji su ponudili nižu cijenu</w:t>
      </w:r>
      <w:r w:rsidR="005277D9">
        <w:t xml:space="preserve">. Jamčevina će se vratiti ponuditeljima koji su ponudili nižu cijenu nakon što rješenje o dosudi stekne svojstvo pravomoćnosti i nakon što </w:t>
      </w:r>
      <w:r w:rsidR="00A309E3">
        <w:t xml:space="preserve">ponuditelj </w:t>
      </w:r>
      <w:r w:rsidR="00B26B3A">
        <w:t>prema redosljedu visine ponuđene cijene položi kupovinu.</w:t>
      </w:r>
      <w:r>
        <w:t xml:space="preserve"> </w:t>
      </w:r>
    </w:p>
    <w:p w:rsidRDefault="003A0E59" w:rsidP="005520F2" w:rsidR="003A0E59">
      <w:pPr>
        <w:ind w:firstLine="708"/>
        <w:jc w:val="both"/>
      </w:pPr>
      <w:r>
        <w:t>8.nekretnina je slobodna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867D89">
        <w:t xml:space="preserve">nije u </w:t>
      </w:r>
      <w:r w:rsidR="00EA3368">
        <w:t xml:space="preserve">sustavu </w:t>
      </w:r>
      <w:r w:rsidR="005520F2">
        <w:t xml:space="preserve">PDV-a. </w:t>
      </w:r>
      <w:r w:rsidR="00EA3368" w:rsidRPr="00A96FE5">
        <w:rPr>
          <w:bCs/>
        </w:rPr>
        <w:t>Kupac nekretnine plaća PPN</w:t>
      </w:r>
      <w:r w:rsidR="00A96FE5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867D89">
        <w:t xml:space="preserve">Mate Balenović, </w:t>
      </w:r>
      <w:r w:rsidR="0013687C">
        <w:t xml:space="preserve">Zagreb, </w:t>
      </w:r>
      <w:r w:rsidR="00867D89">
        <w:t>Zelen dol 6a.,</w:t>
      </w:r>
      <w:r w:rsidR="001E4277">
        <w:t xml:space="preserve"> t</w:t>
      </w:r>
      <w:r w:rsidR="000A3023" w:rsidRPr="000A3023">
        <w:t xml:space="preserve">el. </w:t>
      </w:r>
      <w:r w:rsidR="00A96FE5">
        <w:t>0</w:t>
      </w:r>
      <w:r w:rsidR="001E4277">
        <w:t xml:space="preserve">98 </w:t>
      </w:r>
      <w:r w:rsidR="00FA1483">
        <w:t>3</w:t>
      </w:r>
      <w:r w:rsidR="00867D89">
        <w:t>87 098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290331">
        <w:t>I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br.71/15, dalje: SZ)</w:t>
      </w:r>
      <w:r w:rsidR="00C62092">
        <w:t xml:space="preserve">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CE6EB2">
        <w:t>9</w:t>
      </w:r>
      <w:r w:rsidR="000679F0">
        <w:t xml:space="preserve">.lipnja </w:t>
      </w:r>
      <w:r w:rsidR="00FD0E6B">
        <w:t>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>Toč I</w:t>
      </w:r>
      <w:r w:rsidR="000171D4">
        <w:t>I</w:t>
      </w:r>
      <w:r>
        <w:t xml:space="preserve">I. zaključka utemeljen je na odredbi članka 247. stavak 3. SZ-a i odredbi  </w:t>
      </w:r>
      <w:r w:rsidR="00706353">
        <w:t>č</w:t>
      </w:r>
      <w:r w:rsidRPr="00D6335A">
        <w:t>lanka 97. stavak 1. do 5. Ovršnog zakona (N.N. 112/2012, 25/13</w:t>
      </w:r>
      <w:r w:rsidR="005B0683">
        <w:t xml:space="preserve">, </w:t>
      </w:r>
      <w:r w:rsidRPr="00D6335A">
        <w:t xml:space="preserve"> 93/2014.</w:t>
      </w:r>
      <w:r w:rsidR="005B0683">
        <w:t xml:space="preserve"> i 73/17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(toč.I</w:t>
      </w:r>
      <w:r w:rsidR="000171D4">
        <w:t>V</w:t>
      </w:r>
      <w:r>
        <w:t xml:space="preserve">.1. zaključka) utvrđena je temeljem nalaza i mišljenja ovlaštenog sudskog vještaka </w:t>
      </w:r>
      <w:r w:rsidR="008229F2">
        <w:t xml:space="preserve">za graditeljstvo </w:t>
      </w:r>
      <w:r w:rsidR="00CE6EB2">
        <w:t>Valentin jakovljević, Kutina Dubrovačka 2.</w:t>
      </w:r>
      <w:r w:rsidR="008229F2">
        <w:t xml:space="preserve"> 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>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 xml:space="preserve">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</w:t>
      </w:r>
      <w:r w:rsidR="00055C6A">
        <w:t>V</w:t>
      </w:r>
      <w:r>
        <w:t>.5. zaključka utemeljena je na odredbi članka 20. stavak 2. Pravilnika</w:t>
      </w:r>
      <w:r w:rsidR="003E2C9F">
        <w:t xml:space="preserve"> </w:t>
      </w:r>
      <w:r w:rsidR="007E506B">
        <w:t>o načinu i postupku provedbe prodaje nekretnina i pokretnina u ovršnom postupku (N.N.br.156/14)</w:t>
      </w:r>
      <w:r w:rsidR="00CF369F">
        <w:t>.</w:t>
      </w:r>
    </w:p>
    <w:p w:rsidRDefault="00055C6A" w:rsidP="00823013" w:rsidR="00055C6A">
      <w:pPr>
        <w:ind w:firstLine="708"/>
        <w:jc w:val="both"/>
      </w:pPr>
    </w:p>
    <w:p w:rsidRDefault="00C41A0B" w:rsidP="00823013" w:rsidR="00707A65">
      <w:pPr>
        <w:ind w:firstLine="708"/>
        <w:jc w:val="both"/>
      </w:pPr>
      <w:r>
        <w:lastRenderedPageBreak/>
        <w:t xml:space="preserve">Prema odredbi </w:t>
      </w:r>
      <w:r w:rsidR="004242BE">
        <w:t xml:space="preserve">članka </w:t>
      </w:r>
      <w:r w:rsidR="003113BE">
        <w:t>103.</w:t>
      </w:r>
      <w:r w:rsidR="004242BE">
        <w:t xml:space="preserve"> stavak </w:t>
      </w:r>
      <w:r w:rsidR="003113BE">
        <w:t>6.</w:t>
      </w:r>
      <w:r w:rsidR="004242BE">
        <w:t xml:space="preserve"> OZ-a</w:t>
      </w:r>
      <w:r w:rsidR="003113BE">
        <w:t xml:space="preserve">. sud će u rješenju o dosudi odrediti da će se nekretnina dosuditi i kupcima koji su ponudili nižu cijenu, redom prema veličini cijene koju su ponudili, ako kupci </w:t>
      </w:r>
      <w:r>
        <w:t>koji su ponudili veću cijenu ne polože kupovninu u roku koji im je određen ili koji će biti određen.</w:t>
      </w:r>
      <w:r w:rsidR="003113BE">
        <w:t xml:space="preserve"> </w:t>
      </w:r>
      <w:r>
        <w:t xml:space="preserve">U tom slučaju sud će donijeti posebno rješenje o dosudi svakom sljedećem kupcu </w:t>
      </w:r>
      <w:r w:rsidR="00707A65">
        <w:t xml:space="preserve">koji je ispunio uvjete da mu se nekretnina dosudi, u kojem će odrediti rok za polaganje </w:t>
      </w:r>
      <w:r w:rsidR="005A7A40">
        <w:t>k</w:t>
      </w:r>
      <w:r w:rsidR="00707A65">
        <w:t>upovine. Sud će u tom rješenju najprije oglasiti nevažećom dosudu kupcu koji je ponudio višu cijenu.</w:t>
      </w:r>
    </w:p>
    <w:p w:rsidRDefault="00707A65" w:rsidP="00823013" w:rsidR="004242BE">
      <w:pPr>
        <w:ind w:firstLine="708"/>
        <w:jc w:val="both"/>
      </w:pPr>
      <w:r>
        <w:t>Odredbom članka 106. stavak 3. OZ-a propisano je kako se i</w:t>
      </w:r>
      <w:r w:rsidR="00C41A0B">
        <w:t xml:space="preserve">z položene jamčevine namiruju troškovi nove prodaje </w:t>
      </w:r>
      <w:r w:rsidR="00C76F37">
        <w:t>i naknađuje razlika između kupovine postignute na na prijašnjoj i novoj prodaji.</w:t>
      </w:r>
      <w:r w:rsidR="003113BE">
        <w:t xml:space="preserve"> </w:t>
      </w:r>
    </w:p>
    <w:p w:rsidRDefault="00C76F37" w:rsidP="00C76F37" w:rsidR="00C76F37">
      <w:pPr>
        <w:ind w:firstLine="708"/>
        <w:jc w:val="both"/>
      </w:pPr>
      <w:r>
        <w:t xml:space="preserve">Prema tome, sve do pravomoćnosti rješenja o dosudi i sve dok jedan od ponuditelja prema redosljedu visine ponuđene cijene ne položi kupovinu </w:t>
      </w:r>
      <w:r w:rsidR="005A7A40">
        <w:t>ni</w:t>
      </w:r>
      <w:r>
        <w:t xml:space="preserve">je moguće ponuditeljima koji su ponudili nižu cijenu vratiti uplaćenu jamčevinu. </w:t>
      </w:r>
    </w:p>
    <w:p w:rsidRDefault="00C41A0B" w:rsidP="00CF7CC9" w:rsidR="009F52FB">
      <w:pPr>
        <w:ind w:firstLine="708"/>
        <w:jc w:val="both"/>
      </w:pPr>
      <w:r>
        <w:t>Toč.I</w:t>
      </w:r>
      <w:r w:rsidR="00055C6A">
        <w:t>V</w:t>
      </w:r>
      <w:r>
        <w:t xml:space="preserve"> 7. zaključka utemeljena je na </w:t>
      </w:r>
      <w:r w:rsidR="00C76F37">
        <w:t xml:space="preserve">naprijed citiranoj odredbi članka 103. stavak 6. OZ-a, a upozorenje proizlazi iz </w:t>
      </w:r>
      <w:r w:rsidR="00055C6A">
        <w:t xml:space="preserve">citirane </w:t>
      </w:r>
      <w:r w:rsidR="00CF7CC9">
        <w:t>odredb</w:t>
      </w:r>
      <w:r w:rsidR="00055C6A">
        <w:t>e</w:t>
      </w:r>
      <w:r w:rsidR="00CF7CC9">
        <w:t xml:space="preserve"> članka 103. stavak 6. OZ-a i članka 106. stavak 3. OZ-a.</w:t>
      </w:r>
      <w:r w:rsidR="009F52FB">
        <w:t xml:space="preserve"> </w:t>
      </w:r>
    </w:p>
    <w:p w:rsidRDefault="009F52FB" w:rsidP="00823013" w:rsidR="009F52FB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</w:t>
      </w:r>
      <w:r w:rsidR="00055C6A">
        <w:t>I</w:t>
      </w:r>
      <w:r w:rsidR="004242BE">
        <w:t>. zaključka).</w:t>
      </w:r>
      <w:r>
        <w:t xml:space="preserve"> </w:t>
      </w: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</w:t>
      </w:r>
      <w:r w:rsidR="00055C6A">
        <w:t>I</w:t>
      </w:r>
      <w:r>
        <w:t>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504F46">
        <w:t>29.prosinca</w:t>
      </w:r>
      <w:r w:rsidR="00FD0E6B">
        <w:t xml:space="preserve"> </w:t>
      </w:r>
      <w:r w:rsidR="00DC7D12">
        <w:t>201</w:t>
      </w:r>
      <w:r w:rsidR="00FD0E6B">
        <w:t>7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1C3737">
        <w:t>v.r.</w:t>
      </w:r>
    </w:p>
    <w:p w:rsidRDefault="00504F46" w:rsidP="00974456" w:rsidR="00504F46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985A66" w:rsidP="001A1120" w:rsidR="00985A66"/>
    <w:p w:rsidRDefault="001C3737" w:rsidP="001C3737" w:rsidR="001C3737">
      <w:pPr>
        <w:ind w:firstLine="708" w:left="3540"/>
        <w:jc w:val="both"/>
      </w:pPr>
      <w:r>
        <w:t>Za točnost otpravka, ovlašteni službenik:</w:t>
      </w:r>
    </w:p>
    <w:p w:rsidRDefault="001C3737" w:rsidP="00422EE0" w:rsidR="001C373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1C3737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7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867D89">
      <w:rPr>
        <w:lang w:val="pt-BR"/>
      </w:rPr>
      <w:t>4524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867D89">
      <w:rPr>
        <w:lang w:val="pt-B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373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E2C9F"/>
    <w:rsid w:val="004242BE"/>
    <w:rsid w:val="004270F7"/>
    <w:rsid w:val="00430D99"/>
    <w:rsid w:val="00441DC8"/>
    <w:rsid w:val="004451EF"/>
    <w:rsid w:val="0044691E"/>
    <w:rsid w:val="0045250C"/>
    <w:rsid w:val="004560D9"/>
    <w:rsid w:val="004B0809"/>
    <w:rsid w:val="004C2EC4"/>
    <w:rsid w:val="004C5C6C"/>
    <w:rsid w:val="004D73BC"/>
    <w:rsid w:val="004D7CF5"/>
    <w:rsid w:val="004F434E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73FDC"/>
    <w:rsid w:val="00592CB5"/>
    <w:rsid w:val="005A7A40"/>
    <w:rsid w:val="005B0683"/>
    <w:rsid w:val="005C2EB1"/>
    <w:rsid w:val="005D56F9"/>
    <w:rsid w:val="005E0E86"/>
    <w:rsid w:val="005E2CDF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BA6"/>
    <w:rsid w:val="00800183"/>
    <w:rsid w:val="00810FFB"/>
    <w:rsid w:val="008229F2"/>
    <w:rsid w:val="00823013"/>
    <w:rsid w:val="00827895"/>
    <w:rsid w:val="00867D89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5A66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F20A8"/>
    <w:rsid w:val="009F52FB"/>
    <w:rsid w:val="00A07F9E"/>
    <w:rsid w:val="00A12C3D"/>
    <w:rsid w:val="00A309E3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0295F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D732C"/>
    <w:rsid w:val="00BE3191"/>
    <w:rsid w:val="00BE5BAA"/>
    <w:rsid w:val="00BF658E"/>
    <w:rsid w:val="00C022E8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1483"/>
    <w:rsid w:val="00FA7D65"/>
    <w:rsid w:val="00FB4140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73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73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73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73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73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73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7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7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C6CE4-366B-4581-A4E8-C0B3C61F9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933</properties:Words>
  <properties:Characters>5210</properties:Characters>
  <properties:Lines>129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2017-12-29T10:36:00Z</dcterms:created>
  <dc:creator>BISERKA CALIC</dc:creator>
  <cp:lastModifiedBy>Valentina Delač</cp:lastModifiedBy>
  <cp:lastPrinted>2017-12-29T10:38:00Z</cp:lastPrinted>
  <dcterms:modified xmlns:xsi="http://www.w3.org/2001/XMLSchema-instance" xsi:type="dcterms:W3CDTF">2017-12-29T10:38:00Z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